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7D9677AD" w:rsidR="006472FD" w:rsidRPr="00931298" w:rsidRDefault="006472FD" w:rsidP="00677766">
      <w:pPr>
        <w:tabs>
          <w:tab w:val="right" w:pos="9630"/>
        </w:tabs>
        <w:rPr>
          <w:b/>
        </w:rPr>
      </w:pPr>
      <w:r w:rsidRPr="00931298">
        <w:rPr>
          <w:b/>
        </w:rPr>
        <w:t xml:space="preserve">3GPP TSG RAN WG1 </w:t>
      </w:r>
      <w:r w:rsidR="00FA6CC7" w:rsidRPr="00931298">
        <w:rPr>
          <w:b/>
        </w:rPr>
        <w:t>#9</w:t>
      </w:r>
      <w:r w:rsidR="00B53EF0">
        <w:rPr>
          <w:b/>
        </w:rPr>
        <w:t>3</w:t>
      </w:r>
      <w:r w:rsidRPr="00931298">
        <w:rPr>
          <w:b/>
        </w:rPr>
        <w:tab/>
        <w:t>R1-1</w:t>
      </w:r>
      <w:r w:rsidR="00554813" w:rsidRPr="00931298">
        <w:rPr>
          <w:b/>
        </w:rPr>
        <w:t>80</w:t>
      </w:r>
      <w:r w:rsidR="007F5FF6">
        <w:rPr>
          <w:b/>
        </w:rPr>
        <w:t>7384</w:t>
      </w:r>
    </w:p>
    <w:p w14:paraId="467EED87" w14:textId="6E380EFA" w:rsidR="006472FD" w:rsidRPr="00931298" w:rsidRDefault="00B53EF0" w:rsidP="00677766">
      <w:pPr>
        <w:rPr>
          <w:b/>
        </w:rPr>
      </w:pPr>
      <w:r>
        <w:rPr>
          <w:b/>
        </w:rPr>
        <w:t>May 21</w:t>
      </w:r>
      <w:r w:rsidRPr="00B53EF0">
        <w:rPr>
          <w:b/>
          <w:vertAlign w:val="superscript"/>
        </w:rPr>
        <w:t>st</w:t>
      </w:r>
      <w:r>
        <w:rPr>
          <w:b/>
        </w:rPr>
        <w:t xml:space="preserve"> – May 25</w:t>
      </w:r>
      <w:r w:rsidRPr="00B53EF0">
        <w:rPr>
          <w:b/>
          <w:vertAlign w:val="superscript"/>
        </w:rPr>
        <w:t>th</w:t>
      </w:r>
      <w:r w:rsidR="00FA6CC7" w:rsidRPr="00931298">
        <w:rPr>
          <w:b/>
        </w:rPr>
        <w:t>,</w:t>
      </w:r>
      <w:r w:rsidR="006472FD" w:rsidRPr="00931298">
        <w:rPr>
          <w:b/>
        </w:rPr>
        <w:t xml:space="preserve"> 201</w:t>
      </w:r>
      <w:r w:rsidR="002C5734" w:rsidRPr="00931298">
        <w:rPr>
          <w:b/>
        </w:rPr>
        <w:t>8</w:t>
      </w:r>
    </w:p>
    <w:p w14:paraId="33C3D330" w14:textId="5E2BB1DD" w:rsidR="006472FD" w:rsidRPr="00931298" w:rsidRDefault="00B53EF0" w:rsidP="00677766">
      <w:pPr>
        <w:rPr>
          <w:b/>
        </w:rPr>
      </w:pPr>
      <w:r>
        <w:rPr>
          <w:b/>
        </w:rPr>
        <w:t>Busan, Korea</w:t>
      </w:r>
    </w:p>
    <w:p w14:paraId="49F194EA" w14:textId="6EAE6775" w:rsidR="00E725B6" w:rsidRPr="00E624D8" w:rsidRDefault="00E725B6" w:rsidP="00677766">
      <w:pPr>
        <w:pStyle w:val="Title"/>
        <w:rPr>
          <w:lang w:eastAsia="ja-JP"/>
        </w:rPr>
      </w:pPr>
      <w:r w:rsidRPr="00E624D8">
        <w:tab/>
      </w:r>
    </w:p>
    <w:p w14:paraId="21FD1CD3" w14:textId="61EBB397" w:rsidR="00070460" w:rsidRPr="007F5FF6" w:rsidRDefault="00E725B6" w:rsidP="007F5FF6">
      <w:pPr>
        <w:tabs>
          <w:tab w:val="left" w:pos="1620"/>
        </w:tabs>
        <w:rPr>
          <w:b/>
        </w:rPr>
      </w:pPr>
      <w:r w:rsidRPr="007F5FF6">
        <w:rPr>
          <w:b/>
        </w:rPr>
        <w:t>Agenda item:</w:t>
      </w:r>
      <w:bookmarkStart w:id="0" w:name="Source"/>
      <w:bookmarkEnd w:id="0"/>
      <w:r w:rsidR="006C7D80" w:rsidRPr="007F5FF6">
        <w:rPr>
          <w:b/>
        </w:rPr>
        <w:tab/>
      </w:r>
      <w:r w:rsidR="00070460" w:rsidRPr="007F5FF6">
        <w:rPr>
          <w:b/>
        </w:rPr>
        <w:t>7</w:t>
      </w:r>
      <w:r w:rsidR="006472FD" w:rsidRPr="007F5FF6">
        <w:rPr>
          <w:b/>
        </w:rPr>
        <w:t>.</w:t>
      </w:r>
      <w:r w:rsidR="00AD1151" w:rsidRPr="007F5FF6">
        <w:rPr>
          <w:b/>
        </w:rPr>
        <w:t>6</w:t>
      </w:r>
      <w:r w:rsidR="00B53EF0" w:rsidRPr="007F5FF6">
        <w:rPr>
          <w:b/>
        </w:rPr>
        <w:t>.1</w:t>
      </w:r>
    </w:p>
    <w:p w14:paraId="6EBDFB6E" w14:textId="3255D5F0" w:rsidR="0068226B" w:rsidRPr="007F5FF6" w:rsidRDefault="0068226B" w:rsidP="007F5FF6">
      <w:pPr>
        <w:tabs>
          <w:tab w:val="left" w:pos="1620"/>
        </w:tabs>
        <w:rPr>
          <w:b/>
        </w:rPr>
      </w:pPr>
      <w:r w:rsidRPr="007F5FF6">
        <w:rPr>
          <w:b/>
        </w:rPr>
        <w:t xml:space="preserve">Source: </w:t>
      </w:r>
      <w:r w:rsidRPr="007F5FF6">
        <w:rPr>
          <w:b/>
        </w:rPr>
        <w:tab/>
        <w:t xml:space="preserve">Qualcomm </w:t>
      </w:r>
      <w:r w:rsidR="00802AC5" w:rsidRPr="007F5FF6">
        <w:rPr>
          <w:b/>
        </w:rPr>
        <w:t>Inc</w:t>
      </w:r>
      <w:r w:rsidR="00821167" w:rsidRPr="007F5FF6">
        <w:rPr>
          <w:b/>
        </w:rPr>
        <w:t>orporated</w:t>
      </w:r>
    </w:p>
    <w:p w14:paraId="0963A3D3" w14:textId="6ABA61E9" w:rsidR="0068226B" w:rsidRPr="007F5FF6" w:rsidRDefault="0068226B" w:rsidP="007F5FF6">
      <w:pPr>
        <w:tabs>
          <w:tab w:val="left" w:pos="1620"/>
        </w:tabs>
        <w:rPr>
          <w:b/>
        </w:rPr>
      </w:pPr>
      <w:r w:rsidRPr="007F5FF6">
        <w:rPr>
          <w:b/>
        </w:rPr>
        <w:t xml:space="preserve">Title: </w:t>
      </w:r>
      <w:r w:rsidR="007F5FF6">
        <w:rPr>
          <w:b/>
        </w:rPr>
        <w:tab/>
      </w:r>
      <w:bookmarkStart w:id="1" w:name="_GoBack"/>
      <w:bookmarkEnd w:id="1"/>
      <w:r w:rsidR="00B53EF0" w:rsidRPr="007F5FF6">
        <w:rPr>
          <w:b/>
        </w:rPr>
        <w:t>Summary of email discussion on NR-U indoor sub7 GHz simulation calibration</w:t>
      </w:r>
    </w:p>
    <w:p w14:paraId="4E9088AE" w14:textId="77777777" w:rsidR="0068226B" w:rsidRPr="007F5FF6" w:rsidRDefault="0068226B" w:rsidP="007F5FF6">
      <w:pPr>
        <w:tabs>
          <w:tab w:val="left" w:pos="1620"/>
        </w:tabs>
        <w:rPr>
          <w:b/>
        </w:rPr>
      </w:pPr>
      <w:r w:rsidRPr="007F5FF6">
        <w:rPr>
          <w:b/>
        </w:rPr>
        <w:t>Document for:</w:t>
      </w:r>
      <w:r w:rsidRPr="007F5FF6">
        <w:rPr>
          <w:b/>
        </w:rPr>
        <w:tab/>
      </w:r>
      <w:bookmarkStart w:id="2" w:name="DocumentFor"/>
      <w:bookmarkEnd w:id="2"/>
      <w:r w:rsidRPr="007F5FF6">
        <w:rPr>
          <w:b/>
        </w:rPr>
        <w:t>Discussion</w:t>
      </w:r>
      <w:r w:rsidR="00DA6B8E" w:rsidRPr="007F5FF6">
        <w:rPr>
          <w:b/>
        </w:rPr>
        <w:t xml:space="preserve"> and Decision</w:t>
      </w:r>
    </w:p>
    <w:p w14:paraId="19D84970" w14:textId="4E7C3418" w:rsidR="00491EEE" w:rsidRDefault="008E10EC" w:rsidP="008E10EC">
      <w:pPr>
        <w:pStyle w:val="Heading1"/>
      </w:pPr>
      <w:r>
        <w:t>B</w:t>
      </w:r>
      <w:r w:rsidR="00070460">
        <w:t>ackground</w:t>
      </w:r>
    </w:p>
    <w:p w14:paraId="646DA16C" w14:textId="7B085F7B" w:rsidR="00B53EF0" w:rsidRDefault="00B53EF0" w:rsidP="00677766">
      <w:r>
        <w:t>In RAN1 #92bis, the following agreements were reached:</w:t>
      </w:r>
    </w:p>
    <w:p w14:paraId="60E82554" w14:textId="77777777" w:rsidR="00B53EF0" w:rsidRDefault="00B53EF0" w:rsidP="00B53EF0">
      <w:r w:rsidRPr="00B80ABE">
        <w:rPr>
          <w:highlight w:val="green"/>
        </w:rPr>
        <w:t>Agreement:</w:t>
      </w:r>
    </w:p>
    <w:p w14:paraId="44ECE7A6" w14:textId="77777777" w:rsidR="00B53EF0" w:rsidRDefault="00B53EF0" w:rsidP="00B53EF0">
      <w:pPr>
        <w:pStyle w:val="ListParagraph"/>
        <w:numPr>
          <w:ilvl w:val="0"/>
          <w:numId w:val="21"/>
        </w:numPr>
      </w:pPr>
      <w:r>
        <w:t>For sub7 indoor simulation evaluation:</w:t>
      </w:r>
    </w:p>
    <w:p w14:paraId="4F7FA6DE" w14:textId="77777777" w:rsidR="00B53EF0" w:rsidRDefault="00B53EF0" w:rsidP="00B53EF0">
      <w:pPr>
        <w:pStyle w:val="ListParagraph"/>
        <w:widowControl/>
        <w:numPr>
          <w:ilvl w:val="1"/>
          <w:numId w:val="21"/>
        </w:numPr>
        <w:jc w:val="left"/>
      </w:pPr>
      <w:r>
        <w:t>Scenario: Option 2 (3+3) with indoor mixed office model</w:t>
      </w:r>
    </w:p>
    <w:p w14:paraId="6F316B23" w14:textId="77777777" w:rsidR="00B53EF0" w:rsidRDefault="00B53EF0" w:rsidP="00B53EF0">
      <w:pPr>
        <w:pStyle w:val="ListParagraph"/>
        <w:widowControl/>
        <w:numPr>
          <w:ilvl w:val="2"/>
          <w:numId w:val="21"/>
        </w:numPr>
        <w:jc w:val="left"/>
      </w:pPr>
      <w:r>
        <w:t>Target to reach 10%-15% serving links below -72dBm</w:t>
      </w:r>
    </w:p>
    <w:p w14:paraId="55E80B69" w14:textId="77777777" w:rsidR="00B53EF0" w:rsidRDefault="00B53EF0" w:rsidP="00B53EF0">
      <w:pPr>
        <w:pStyle w:val="ListParagraph"/>
        <w:widowControl/>
        <w:numPr>
          <w:ilvl w:val="2"/>
          <w:numId w:val="21"/>
        </w:numPr>
        <w:jc w:val="left"/>
      </w:pPr>
      <w:r>
        <w:t>Further layout parameter fine tuning may be needed. An example procedure for fine tuning is the following sequence.</w:t>
      </w:r>
    </w:p>
    <w:p w14:paraId="420A91FD" w14:textId="77777777" w:rsidR="00B53EF0" w:rsidRDefault="00B53EF0" w:rsidP="00B53EF0">
      <w:pPr>
        <w:pStyle w:val="ListParagraph"/>
        <w:widowControl/>
        <w:numPr>
          <w:ilvl w:val="3"/>
          <w:numId w:val="21"/>
        </w:numPr>
        <w:jc w:val="left"/>
      </w:pPr>
      <w:r>
        <w:t>Currently a-b-a=15-20-15</w:t>
      </w:r>
    </w:p>
    <w:p w14:paraId="2A8F5E65" w14:textId="77777777" w:rsidR="00B53EF0" w:rsidRDefault="00B53EF0" w:rsidP="00B53EF0">
      <w:pPr>
        <w:pStyle w:val="ListParagraph"/>
        <w:widowControl/>
        <w:numPr>
          <w:ilvl w:val="3"/>
          <w:numId w:val="21"/>
        </w:numPr>
        <w:jc w:val="left"/>
      </w:pPr>
      <w:r>
        <w:t>If not reaching target, try a-b-a=15-30-15 and a-b-a=20-40-20</w:t>
      </w:r>
    </w:p>
    <w:p w14:paraId="5925071B" w14:textId="77777777" w:rsidR="00B53EF0" w:rsidRDefault="00B53EF0" w:rsidP="00B53EF0">
      <w:pPr>
        <w:pStyle w:val="ListParagraph"/>
        <w:widowControl/>
        <w:numPr>
          <w:ilvl w:val="3"/>
          <w:numId w:val="21"/>
        </w:numPr>
        <w:jc w:val="left"/>
      </w:pPr>
      <w:r>
        <w:t>If not reaching target, apply a scaling factor to the layout with a-b-a=20-40-20</w:t>
      </w:r>
    </w:p>
    <w:p w14:paraId="7C8E7C68" w14:textId="77777777" w:rsidR="00B53EF0" w:rsidRDefault="00B53EF0" w:rsidP="00B53EF0">
      <w:pPr>
        <w:pStyle w:val="ListParagraph"/>
        <w:numPr>
          <w:ilvl w:val="1"/>
          <w:numId w:val="21"/>
        </w:numPr>
      </w:pPr>
      <w:r>
        <w:t>Other parameters: Default is NR parameters in 38.901 and 38.802 with the exception of the following</w:t>
      </w:r>
    </w:p>
    <w:p w14:paraId="0147ADAD" w14:textId="77777777" w:rsidR="00B53EF0" w:rsidRDefault="00B53EF0" w:rsidP="00B53EF0">
      <w:pPr>
        <w:rPr>
          <w:lang w:eastAsia="x-none"/>
        </w:rPr>
      </w:pP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488"/>
      </w:tblGrid>
      <w:tr w:rsidR="00B53EF0" w14:paraId="169B9A83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35DE7E1F" w14:textId="77777777" w:rsidR="00B53EF0" w:rsidRPr="006F2E67" w:rsidRDefault="00B53EF0" w:rsidP="009E359F">
            <w:r w:rsidRPr="006F2E67">
              <w:t>Parameters</w:t>
            </w:r>
          </w:p>
        </w:tc>
        <w:tc>
          <w:tcPr>
            <w:tcW w:w="7488" w:type="dxa"/>
            <w:shd w:val="clear" w:color="auto" w:fill="auto"/>
          </w:tcPr>
          <w:p w14:paraId="33992E8D" w14:textId="77777777" w:rsidR="00B53EF0" w:rsidRPr="006F2E67" w:rsidRDefault="00B53EF0" w:rsidP="009E359F">
            <w:r w:rsidRPr="006F2E67">
              <w:t>Indoor Sub-7GHz</w:t>
            </w:r>
          </w:p>
        </w:tc>
      </w:tr>
      <w:tr w:rsidR="00B53EF0" w14:paraId="3901E3E1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6A834B69" w14:textId="77777777" w:rsidR="00B53EF0" w:rsidRPr="006F2E67" w:rsidRDefault="00B53EF0" w:rsidP="009E359F">
            <w:r w:rsidRPr="006F2E67">
              <w:t>Carrier Frequency</w:t>
            </w:r>
          </w:p>
        </w:tc>
        <w:tc>
          <w:tcPr>
            <w:tcW w:w="7488" w:type="dxa"/>
            <w:shd w:val="clear" w:color="auto" w:fill="auto"/>
          </w:tcPr>
          <w:p w14:paraId="49F0E159" w14:textId="77777777" w:rsidR="00B53EF0" w:rsidRPr="006F2E67" w:rsidRDefault="00B53EF0" w:rsidP="009E359F">
            <w:r w:rsidRPr="006F2E67">
              <w:t>5GHz</w:t>
            </w:r>
          </w:p>
        </w:tc>
      </w:tr>
      <w:tr w:rsidR="00B53EF0" w14:paraId="66CE6450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189012B2" w14:textId="77777777" w:rsidR="00B53EF0" w:rsidRPr="006F2E67" w:rsidRDefault="00B53EF0" w:rsidP="009E359F">
            <w:r w:rsidRPr="006F2E67">
              <w:t>Carrier Channel Bandwidth</w:t>
            </w:r>
          </w:p>
        </w:tc>
        <w:tc>
          <w:tcPr>
            <w:tcW w:w="7488" w:type="dxa"/>
            <w:shd w:val="clear" w:color="auto" w:fill="auto"/>
          </w:tcPr>
          <w:p w14:paraId="6A29F5FA" w14:textId="77777777" w:rsidR="00B53EF0" w:rsidRPr="00CA7A13" w:rsidRDefault="00B53EF0" w:rsidP="009E359F">
            <w:r>
              <w:t xml:space="preserve">20MHz </w:t>
            </w:r>
            <w:proofErr w:type="gramStart"/>
            <w:r>
              <w:t>baseline ,</w:t>
            </w:r>
            <w:proofErr w:type="gramEnd"/>
            <w:r>
              <w:t xml:space="preserve"> 80MHz optional</w:t>
            </w:r>
          </w:p>
        </w:tc>
      </w:tr>
      <w:tr w:rsidR="00B53EF0" w14:paraId="7785DE63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16EB51DE" w14:textId="77777777" w:rsidR="00B53EF0" w:rsidRPr="006F2E67" w:rsidRDefault="00B53EF0" w:rsidP="009E359F">
            <w:r w:rsidRPr="006F2E67">
              <w:t>Number of carriers</w:t>
            </w:r>
          </w:p>
        </w:tc>
        <w:tc>
          <w:tcPr>
            <w:tcW w:w="7488" w:type="dxa"/>
            <w:shd w:val="clear" w:color="auto" w:fill="auto"/>
          </w:tcPr>
          <w:p w14:paraId="5CB06E57" w14:textId="77777777" w:rsidR="00B53EF0" w:rsidRDefault="00B53EF0" w:rsidP="009E359F">
            <w:r>
              <w:t>1</w:t>
            </w:r>
          </w:p>
        </w:tc>
      </w:tr>
      <w:tr w:rsidR="00B53EF0" w14:paraId="284E3836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65B1738C" w14:textId="77777777" w:rsidR="00B53EF0" w:rsidRPr="006F2E67" w:rsidRDefault="00B53EF0" w:rsidP="009E359F">
            <w:r>
              <w:rPr>
                <w:lang w:eastAsia="x-none"/>
              </w:rPr>
              <w:t>Number of users per operator</w:t>
            </w:r>
          </w:p>
        </w:tc>
        <w:tc>
          <w:tcPr>
            <w:tcW w:w="7488" w:type="dxa"/>
            <w:shd w:val="clear" w:color="auto" w:fill="auto"/>
          </w:tcPr>
          <w:p w14:paraId="63AABE2A" w14:textId="77777777" w:rsidR="00B53EF0" w:rsidRDefault="00B53EF0" w:rsidP="009E359F">
            <w:r>
              <w:t>5 per gNB per 20MHz</w:t>
            </w:r>
          </w:p>
        </w:tc>
      </w:tr>
      <w:tr w:rsidR="00B53EF0" w14:paraId="24256E93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BCF391F" w14:textId="77777777" w:rsidR="00B53EF0" w:rsidRPr="006F2E67" w:rsidRDefault="00B53EF0" w:rsidP="009E359F">
            <w:r w:rsidRPr="006F2E67">
              <w:t>SCS</w:t>
            </w:r>
          </w:p>
        </w:tc>
        <w:tc>
          <w:tcPr>
            <w:tcW w:w="7488" w:type="dxa"/>
            <w:shd w:val="clear" w:color="auto" w:fill="auto"/>
          </w:tcPr>
          <w:p w14:paraId="37CF3B5F" w14:textId="77777777" w:rsidR="00B53EF0" w:rsidRDefault="00B53EF0" w:rsidP="009E359F">
            <w:r>
              <w:t>To be reported together simulation results</w:t>
            </w:r>
          </w:p>
        </w:tc>
      </w:tr>
      <w:tr w:rsidR="00B53EF0" w14:paraId="11A5E8B8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B0FC6AF" w14:textId="77777777" w:rsidR="00B53EF0" w:rsidRPr="006F2E67" w:rsidRDefault="00B53EF0" w:rsidP="009E359F">
            <w:r w:rsidRPr="006F2E67">
              <w:t>Channel Model</w:t>
            </w:r>
          </w:p>
        </w:tc>
        <w:tc>
          <w:tcPr>
            <w:tcW w:w="7488" w:type="dxa"/>
            <w:shd w:val="clear" w:color="auto" w:fill="auto"/>
          </w:tcPr>
          <w:p w14:paraId="3745F3C7" w14:textId="77777777" w:rsidR="00B53EF0" w:rsidRPr="006F2E67" w:rsidRDefault="00B53EF0" w:rsidP="009E359F">
            <w:r w:rsidRPr="006F2E67">
              <w:t xml:space="preserve">NR </w:t>
            </w:r>
            <w:proofErr w:type="spellStart"/>
            <w:r w:rsidRPr="006F2E67">
              <w:t>InH</w:t>
            </w:r>
            <w:proofErr w:type="spellEnd"/>
            <w:r w:rsidRPr="006F2E67">
              <w:t xml:space="preserve"> Mixed Office model</w:t>
            </w:r>
          </w:p>
        </w:tc>
      </w:tr>
      <w:tr w:rsidR="00B53EF0" w:rsidRPr="00CE38FC" w14:paraId="06F3FF1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24DDA300" w14:textId="77777777" w:rsidR="00B53EF0" w:rsidRPr="006F2E67" w:rsidRDefault="00B53EF0" w:rsidP="009E359F">
            <w:r w:rsidRPr="006F2E67">
              <w:t>BS/AP Tx Power</w:t>
            </w:r>
          </w:p>
        </w:tc>
        <w:tc>
          <w:tcPr>
            <w:tcW w:w="7488" w:type="dxa"/>
            <w:shd w:val="clear" w:color="auto" w:fill="auto"/>
          </w:tcPr>
          <w:p w14:paraId="65C30DC4" w14:textId="77777777" w:rsidR="00B53EF0" w:rsidRPr="006F2E67" w:rsidRDefault="00B53EF0" w:rsidP="009E359F">
            <w:r w:rsidRPr="006F2E67">
              <w:t>23dBm (total across all TX antennas)</w:t>
            </w:r>
          </w:p>
        </w:tc>
      </w:tr>
      <w:tr w:rsidR="00B53EF0" w14:paraId="4EF91119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98D8B2A" w14:textId="77777777" w:rsidR="00B53EF0" w:rsidRPr="006F2E67" w:rsidRDefault="00B53EF0" w:rsidP="009E359F">
            <w:r w:rsidRPr="006F2E67">
              <w:t>UE/STA Tx Power</w:t>
            </w:r>
          </w:p>
        </w:tc>
        <w:tc>
          <w:tcPr>
            <w:tcW w:w="7488" w:type="dxa"/>
            <w:shd w:val="clear" w:color="auto" w:fill="auto"/>
          </w:tcPr>
          <w:p w14:paraId="2620AF7D" w14:textId="77777777" w:rsidR="00B53EF0" w:rsidRPr="006F2E67" w:rsidRDefault="00B53EF0" w:rsidP="009E359F">
            <w:r w:rsidRPr="006F2E67">
              <w:t>18dBm (total across all TX antennas)</w:t>
            </w:r>
          </w:p>
        </w:tc>
      </w:tr>
      <w:tr w:rsidR="00B53EF0" w14:paraId="3A203632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411B8E2" w14:textId="77777777" w:rsidR="00B53EF0" w:rsidRPr="006F2E67" w:rsidRDefault="00B53EF0" w:rsidP="009E359F">
            <w:r w:rsidRPr="006F2E67">
              <w:t>BS/AP Antenna gain</w:t>
            </w:r>
          </w:p>
        </w:tc>
        <w:tc>
          <w:tcPr>
            <w:tcW w:w="7488" w:type="dxa"/>
            <w:shd w:val="clear" w:color="auto" w:fill="auto"/>
          </w:tcPr>
          <w:p w14:paraId="76EE96E8" w14:textId="77777777" w:rsidR="00B53EF0" w:rsidRPr="006F2E67" w:rsidRDefault="00B53EF0" w:rsidP="009E359F">
            <w:r w:rsidRPr="006F2E67">
              <w:t xml:space="preserve">0dBi   </w:t>
            </w:r>
          </w:p>
        </w:tc>
      </w:tr>
      <w:tr w:rsidR="00B53EF0" w14:paraId="1A5670AA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0CBF602" w14:textId="77777777" w:rsidR="00B53EF0" w:rsidRPr="006F2E67" w:rsidRDefault="00B53EF0" w:rsidP="009E359F">
            <w:r w:rsidRPr="006F2E67">
              <w:t>UE/STA Antenna gain</w:t>
            </w:r>
          </w:p>
        </w:tc>
        <w:tc>
          <w:tcPr>
            <w:tcW w:w="7488" w:type="dxa"/>
            <w:shd w:val="clear" w:color="auto" w:fill="auto"/>
          </w:tcPr>
          <w:p w14:paraId="2BA95609" w14:textId="77777777" w:rsidR="00B53EF0" w:rsidRPr="006F2E67" w:rsidRDefault="00B53EF0" w:rsidP="009E359F">
            <w:r w:rsidRPr="006F2E67">
              <w:t>0 dBi</w:t>
            </w:r>
          </w:p>
        </w:tc>
      </w:tr>
      <w:tr w:rsidR="00B53EF0" w14:paraId="77BDEE2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12CDD20" w14:textId="77777777" w:rsidR="00B53EF0" w:rsidRPr="006F2E67" w:rsidRDefault="00B53EF0" w:rsidP="009E359F">
            <w:r w:rsidRPr="006F2E67">
              <w:t>BS/AP Noise Figure</w:t>
            </w:r>
          </w:p>
        </w:tc>
        <w:tc>
          <w:tcPr>
            <w:tcW w:w="7488" w:type="dxa"/>
            <w:shd w:val="clear" w:color="auto" w:fill="auto"/>
          </w:tcPr>
          <w:p w14:paraId="312BC8AA" w14:textId="77777777" w:rsidR="00B53EF0" w:rsidRPr="006F2E67" w:rsidRDefault="00B53EF0" w:rsidP="009E359F">
            <w:r w:rsidRPr="006F2E67">
              <w:t>5dB</w:t>
            </w:r>
          </w:p>
        </w:tc>
      </w:tr>
      <w:tr w:rsidR="00B53EF0" w14:paraId="33C9AF27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C6600F8" w14:textId="77777777" w:rsidR="00B53EF0" w:rsidRPr="006F2E67" w:rsidRDefault="00B53EF0" w:rsidP="009E359F">
            <w:r w:rsidRPr="006F2E67">
              <w:t>UE/STA Receiver Noise Figure</w:t>
            </w:r>
          </w:p>
        </w:tc>
        <w:tc>
          <w:tcPr>
            <w:tcW w:w="7488" w:type="dxa"/>
            <w:shd w:val="clear" w:color="auto" w:fill="auto"/>
          </w:tcPr>
          <w:p w14:paraId="004009EE" w14:textId="77777777" w:rsidR="00B53EF0" w:rsidRPr="006F2E67" w:rsidRDefault="00B53EF0" w:rsidP="009E359F">
            <w:r w:rsidRPr="006F2E67">
              <w:t>9dB</w:t>
            </w:r>
          </w:p>
        </w:tc>
      </w:tr>
      <w:tr w:rsidR="00B53EF0" w14:paraId="07F7E283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B512DC8" w14:textId="77777777" w:rsidR="00B53EF0" w:rsidRPr="006F2E67" w:rsidRDefault="00B53EF0" w:rsidP="009E359F">
            <w:r w:rsidRPr="006F2E67">
              <w:t>Minimum received power from serving cell for UE dropping</w:t>
            </w:r>
          </w:p>
        </w:tc>
        <w:tc>
          <w:tcPr>
            <w:tcW w:w="7488" w:type="dxa"/>
            <w:shd w:val="clear" w:color="auto" w:fill="auto"/>
          </w:tcPr>
          <w:p w14:paraId="545625E0" w14:textId="77777777" w:rsidR="00B53EF0" w:rsidRPr="006F2E67" w:rsidRDefault="00B53EF0" w:rsidP="009E359F">
            <w:r w:rsidRPr="006F2E67">
              <w:t>-82dBm</w:t>
            </w:r>
          </w:p>
        </w:tc>
      </w:tr>
      <w:tr w:rsidR="00B53EF0" w14:paraId="4C6ED1B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BB970CA" w14:textId="77777777" w:rsidR="00B53EF0" w:rsidRPr="006F2E67" w:rsidRDefault="00B53EF0" w:rsidP="009E359F">
            <w:r w:rsidRPr="006F2E67">
              <w:t>UE receiver</w:t>
            </w:r>
          </w:p>
        </w:tc>
        <w:tc>
          <w:tcPr>
            <w:tcW w:w="7488" w:type="dxa"/>
            <w:shd w:val="clear" w:color="auto" w:fill="auto"/>
          </w:tcPr>
          <w:p w14:paraId="2428CDE0" w14:textId="77777777" w:rsidR="00B53EF0" w:rsidRPr="006F2E67" w:rsidRDefault="00B53EF0" w:rsidP="009E359F">
            <w:r w:rsidRPr="00CA7A13">
              <w:t>MMSE-IRC as the baseline receiver</w:t>
            </w:r>
          </w:p>
        </w:tc>
      </w:tr>
      <w:tr w:rsidR="00B53EF0" w:rsidRPr="00013967" w14:paraId="75564697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26FE398" w14:textId="77777777" w:rsidR="00B53EF0" w:rsidRPr="006F2E67" w:rsidRDefault="00B53EF0" w:rsidP="009E359F">
            <w:r w:rsidRPr="006F2E67">
              <w:t>BS/AP antenna Array configuration</w:t>
            </w:r>
          </w:p>
        </w:tc>
        <w:tc>
          <w:tcPr>
            <w:tcW w:w="7488" w:type="dxa"/>
            <w:shd w:val="clear" w:color="auto" w:fill="auto"/>
          </w:tcPr>
          <w:p w14:paraId="297B2C11" w14:textId="77777777" w:rsidR="00B53EF0" w:rsidRPr="00FA5438" w:rsidRDefault="00B53EF0" w:rsidP="009E359F">
            <w:pPr>
              <w:rPr>
                <w:lang w:val="sv-SE"/>
              </w:rPr>
            </w:pPr>
            <w:r w:rsidRPr="00FA5438">
              <w:rPr>
                <w:lang w:val="sv-SE"/>
              </w:rPr>
              <w:t>(M, N, P, M</w:t>
            </w:r>
            <w:r w:rsidRPr="00FA5438">
              <w:rPr>
                <w:vertAlign w:val="subscript"/>
                <w:lang w:val="sv-SE"/>
              </w:rPr>
              <w:t>g</w:t>
            </w:r>
            <w:r w:rsidRPr="00FA5438">
              <w:rPr>
                <w:lang w:val="sv-SE"/>
              </w:rPr>
              <w:t>, N</w:t>
            </w:r>
            <w:r w:rsidRPr="00FA5438">
              <w:rPr>
                <w:vertAlign w:val="subscript"/>
                <w:lang w:val="sv-SE"/>
              </w:rPr>
              <w:t>g</w:t>
            </w:r>
            <w:r w:rsidRPr="00FA5438">
              <w:rPr>
                <w:lang w:val="sv-SE"/>
              </w:rPr>
              <w:t xml:space="preserve">)  = (1, 2, 2, 1, 1), dH = dV = 0.5 </w:t>
            </w:r>
            <w:r w:rsidRPr="00CA7A13">
              <w:t>λ</w:t>
            </w:r>
          </w:p>
        </w:tc>
      </w:tr>
      <w:tr w:rsidR="00B53EF0" w14:paraId="55D606E9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9DEF476" w14:textId="77777777" w:rsidR="00B53EF0" w:rsidRPr="006F2E67" w:rsidRDefault="00B53EF0" w:rsidP="009E359F">
            <w:r w:rsidRPr="006F2E67">
              <w:t>UE/STA antenna Array configuration</w:t>
            </w:r>
          </w:p>
        </w:tc>
        <w:tc>
          <w:tcPr>
            <w:tcW w:w="7488" w:type="dxa"/>
            <w:shd w:val="clear" w:color="auto" w:fill="auto"/>
          </w:tcPr>
          <w:p w14:paraId="49551208" w14:textId="77777777" w:rsidR="00B53EF0" w:rsidRDefault="00B53EF0" w:rsidP="009E359F">
            <w:r>
              <w:t xml:space="preserve">Baseline Tx/Rx: </w:t>
            </w:r>
            <w:r w:rsidRPr="00CA7A13">
              <w:t xml:space="preserve">(M, N, P, Mg, Ng) = (1, </w:t>
            </w:r>
            <w:r>
              <w:t>1</w:t>
            </w:r>
            <w:r w:rsidRPr="00CA7A13">
              <w:t xml:space="preserve">, 2, 1, 1), </w:t>
            </w:r>
            <w:proofErr w:type="spellStart"/>
            <w:r w:rsidRPr="00CA7A13">
              <w:t>dH</w:t>
            </w:r>
            <w:proofErr w:type="spellEnd"/>
            <w:r w:rsidRPr="00CA7A13">
              <w:t xml:space="preserve"> = </w:t>
            </w:r>
            <w:proofErr w:type="spellStart"/>
            <w:r w:rsidRPr="00CA7A13">
              <w:t>dV</w:t>
            </w:r>
            <w:proofErr w:type="spellEnd"/>
            <w:r w:rsidRPr="00CA7A13">
              <w:t xml:space="preserve"> = 0.5 λ</w:t>
            </w:r>
          </w:p>
          <w:p w14:paraId="5FA19B77" w14:textId="77777777" w:rsidR="00B53EF0" w:rsidRPr="00293776" w:rsidRDefault="00B53EF0" w:rsidP="009E359F">
            <w:r>
              <w:t xml:space="preserve">Optional Tx/Rx: </w:t>
            </w:r>
            <w:r w:rsidRPr="00CA7A13">
              <w:t xml:space="preserve">(M, N, P, Mg, Ng) = (1, </w:t>
            </w:r>
            <w:r>
              <w:t>2</w:t>
            </w:r>
            <w:r w:rsidRPr="00CA7A13">
              <w:t xml:space="preserve">, 2, 1, 1), </w:t>
            </w:r>
            <w:proofErr w:type="spellStart"/>
            <w:r w:rsidRPr="00CA7A13">
              <w:t>dH</w:t>
            </w:r>
            <w:proofErr w:type="spellEnd"/>
            <w:r w:rsidRPr="00CA7A13">
              <w:t xml:space="preserve"> = </w:t>
            </w:r>
            <w:proofErr w:type="spellStart"/>
            <w:r w:rsidRPr="00CA7A13">
              <w:t>dV</w:t>
            </w:r>
            <w:proofErr w:type="spellEnd"/>
            <w:r w:rsidRPr="00CA7A13">
              <w:t xml:space="preserve"> = 0.5 λ</w:t>
            </w:r>
          </w:p>
        </w:tc>
      </w:tr>
      <w:tr w:rsidR="00B53EF0" w14:paraId="56A53F1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ED3FAF4" w14:textId="77777777" w:rsidR="00B53EF0" w:rsidRPr="006F2E67" w:rsidRDefault="00B53EF0" w:rsidP="009E359F">
            <w:r w:rsidRPr="006F2E67">
              <w:t>Traffic model</w:t>
            </w:r>
          </w:p>
        </w:tc>
        <w:tc>
          <w:tcPr>
            <w:tcW w:w="7488" w:type="dxa"/>
            <w:shd w:val="clear" w:color="auto" w:fill="auto"/>
          </w:tcPr>
          <w:p w14:paraId="754F221A" w14:textId="77777777" w:rsidR="00B53EF0" w:rsidRDefault="00B53EF0" w:rsidP="009E359F">
            <w:r>
              <w:t xml:space="preserve">Use 36.889 Table A.1.1. </w:t>
            </w:r>
          </w:p>
          <w:p w14:paraId="77DC39E0" w14:textId="77777777" w:rsidR="00B53EF0" w:rsidRPr="00CA7A13" w:rsidRDefault="00B53EF0" w:rsidP="009E359F">
            <w:r>
              <w:t>Note: Results based on the mixed traffic models can be used to determine the design.</w:t>
            </w:r>
          </w:p>
        </w:tc>
      </w:tr>
      <w:tr w:rsidR="00B53EF0" w14:paraId="66FE521A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1C71FA73" w14:textId="77777777" w:rsidR="00B53EF0" w:rsidRPr="006F2E67" w:rsidRDefault="00B53EF0" w:rsidP="009E359F">
            <w:r w:rsidRPr="006F2E67">
              <w:t>UE/STA to UE/STA link pathloss model</w:t>
            </w:r>
          </w:p>
        </w:tc>
        <w:tc>
          <w:tcPr>
            <w:tcW w:w="7488" w:type="dxa"/>
            <w:shd w:val="clear" w:color="auto" w:fill="auto"/>
          </w:tcPr>
          <w:p w14:paraId="5BA1BDE1" w14:textId="77777777" w:rsidR="00B53EF0" w:rsidRPr="006F2E67" w:rsidRDefault="00B53EF0" w:rsidP="009E359F">
            <w:r w:rsidRPr="006F2E67">
              <w:t xml:space="preserve">Directly use </w:t>
            </w:r>
            <w:proofErr w:type="spellStart"/>
            <w:r w:rsidRPr="006F2E67">
              <w:t>InH</w:t>
            </w:r>
            <w:proofErr w:type="spellEnd"/>
            <w:r w:rsidRPr="006F2E67">
              <w:t xml:space="preserve"> office pathloss model with proper d_3D with indoor mixed office LOS probability</w:t>
            </w:r>
          </w:p>
        </w:tc>
      </w:tr>
      <w:tr w:rsidR="00B53EF0" w14:paraId="3A7E6029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5A0A8D4" w14:textId="77777777" w:rsidR="00B53EF0" w:rsidRPr="006F2E67" w:rsidRDefault="00B53EF0" w:rsidP="009E359F">
            <w:r w:rsidRPr="006F2E67">
              <w:t>gNB to gNB link pathloss model</w:t>
            </w:r>
          </w:p>
        </w:tc>
        <w:tc>
          <w:tcPr>
            <w:tcW w:w="7488" w:type="dxa"/>
            <w:shd w:val="clear" w:color="auto" w:fill="auto"/>
          </w:tcPr>
          <w:p w14:paraId="3F79B0BF" w14:textId="77777777" w:rsidR="00B53EF0" w:rsidRPr="006F2E67" w:rsidRDefault="00B53EF0" w:rsidP="009E359F">
            <w:r w:rsidRPr="006F2E67">
              <w:t xml:space="preserve">Directly use </w:t>
            </w:r>
            <w:proofErr w:type="spellStart"/>
            <w:r w:rsidRPr="006F2E67">
              <w:t>InH</w:t>
            </w:r>
            <w:proofErr w:type="spellEnd"/>
            <w:r w:rsidRPr="006F2E67">
              <w:t xml:space="preserve"> office pathloss model with proper d_3D with indoor mixed office LOS probability</w:t>
            </w:r>
          </w:p>
        </w:tc>
      </w:tr>
    </w:tbl>
    <w:p w14:paraId="3AB58626" w14:textId="5018C166" w:rsidR="00B53EF0" w:rsidRDefault="00B53EF0" w:rsidP="00677766"/>
    <w:p w14:paraId="3B8BF032" w14:textId="4DF70E6A" w:rsidR="00D155DE" w:rsidRDefault="00B53EF0" w:rsidP="00B53EF0">
      <w:r>
        <w:t>An email discussion was assigned to further fine tune the parameters on the layout of the simulation, targeting May 3</w:t>
      </w:r>
      <w:r w:rsidRPr="00B53EF0">
        <w:rPr>
          <w:vertAlign w:val="superscript"/>
        </w:rPr>
        <w:t>rd</w:t>
      </w:r>
      <w:r>
        <w:t xml:space="preserve"> for a decision. This paper summarizes the email discussion </w:t>
      </w:r>
      <w:r w:rsidR="00B06A2F">
        <w:t>Discussion</w:t>
      </w:r>
      <w:r w:rsidR="003D4F7E">
        <w:t>s</w:t>
      </w:r>
      <w:r>
        <w:t xml:space="preserve">. A companion spreadsheet contains the raw data for the </w:t>
      </w:r>
      <w:proofErr w:type="spellStart"/>
      <w:r>
        <w:t>cdf</w:t>
      </w:r>
      <w:proofErr w:type="spellEnd"/>
      <w:r>
        <w:t xml:space="preserve"> curves provided by different companies.</w:t>
      </w:r>
    </w:p>
    <w:p w14:paraId="19F0C59D" w14:textId="44D9C7FD" w:rsidR="00B53EF0" w:rsidRDefault="00B53EF0" w:rsidP="00B53EF0"/>
    <w:p w14:paraId="71DA1856" w14:textId="7A2B76A9" w:rsidR="00B53EF0" w:rsidRDefault="00B53EF0" w:rsidP="00B53EF0">
      <w:pPr>
        <w:pStyle w:val="Heading1"/>
      </w:pPr>
      <w:r>
        <w:lastRenderedPageBreak/>
        <w:t>Discussion</w:t>
      </w:r>
    </w:p>
    <w:p w14:paraId="70741BDD" w14:textId="0EB074C3" w:rsidR="00B53EF0" w:rsidRDefault="00E53F70" w:rsidP="00B53EF0">
      <w:r>
        <w:t>The agreed layout is shown in figure below:</w:t>
      </w:r>
    </w:p>
    <w:bookmarkStart w:id="3" w:name="_Hlk513112508"/>
    <w:p w14:paraId="3091631E" w14:textId="3362D92E" w:rsidR="00E53F70" w:rsidRDefault="00224699" w:rsidP="00E53F70">
      <w:pPr>
        <w:keepNext/>
        <w:jc w:val="center"/>
      </w:pPr>
      <w:r>
        <w:object w:dxaOrig="4182" w:dyaOrig="2202" w14:anchorId="085FB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25pt;height:146.35pt" o:ole="">
            <v:imagedata r:id="rId13" o:title=""/>
          </v:shape>
          <o:OLEObject Type="Embed" ProgID="Visio.Drawing.11" ShapeID="_x0000_i1025" DrawAspect="Content" ObjectID="_1587535991" r:id="rId14"/>
        </w:object>
      </w:r>
    </w:p>
    <w:p w14:paraId="227C1D0E" w14:textId="78217B05" w:rsidR="00E53F70" w:rsidRDefault="00E53F70" w:rsidP="00E53F7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4699">
        <w:rPr>
          <w:noProof/>
        </w:rPr>
        <w:t>1</w:t>
      </w:r>
      <w:r>
        <w:fldChar w:fldCharType="end"/>
      </w:r>
      <w:r>
        <w:t>. Indoor sub7 simulation office layout</w:t>
      </w:r>
    </w:p>
    <w:bookmarkEnd w:id="3"/>
    <w:p w14:paraId="31C84EFC" w14:textId="19B904B9" w:rsidR="00E53F70" w:rsidRDefault="00E53F70" w:rsidP="00E53F70">
      <w:r>
        <w:t>The agreement describes the following cases to try:</w:t>
      </w:r>
    </w:p>
    <w:p w14:paraId="69F6F25D" w14:textId="7CB6C38C" w:rsidR="00E53F70" w:rsidRDefault="00E53F70" w:rsidP="00E53F70">
      <w:pPr>
        <w:pStyle w:val="ListParagraph"/>
        <w:numPr>
          <w:ilvl w:val="0"/>
          <w:numId w:val="21"/>
        </w:numPr>
      </w:pPr>
      <w:r>
        <w:t>(</w:t>
      </w:r>
      <w:proofErr w:type="spellStart"/>
      <w:proofErr w:type="gramStart"/>
      <w:r>
        <w:t>a,b</w:t>
      </w:r>
      <w:proofErr w:type="gramEnd"/>
      <w:r>
        <w:t>,c,d</w:t>
      </w:r>
      <w:proofErr w:type="spellEnd"/>
      <w:r>
        <w:t>)=(15,20,20,40</w:t>
      </w:r>
      <w:r w:rsidR="00381181">
        <w:t>)</w:t>
      </w:r>
    </w:p>
    <w:p w14:paraId="0A78BE49" w14:textId="63EFFA91" w:rsidR="00381181" w:rsidRDefault="00381181" w:rsidP="00E53F70">
      <w:pPr>
        <w:pStyle w:val="ListParagraph"/>
        <w:numPr>
          <w:ilvl w:val="0"/>
          <w:numId w:val="21"/>
        </w:numPr>
      </w:pPr>
      <w:r>
        <w:t>(</w:t>
      </w:r>
      <w:proofErr w:type="spellStart"/>
      <w:proofErr w:type="gramStart"/>
      <w:r>
        <w:t>a,b</w:t>
      </w:r>
      <w:proofErr w:type="gramEnd"/>
      <w:r>
        <w:t>,c,d</w:t>
      </w:r>
      <w:proofErr w:type="spellEnd"/>
      <w:r>
        <w:t>)=(15,30,20,40)</w:t>
      </w:r>
    </w:p>
    <w:p w14:paraId="086C7DDC" w14:textId="35FF000C" w:rsidR="00381181" w:rsidRDefault="00381181" w:rsidP="00E53F70">
      <w:pPr>
        <w:pStyle w:val="ListParagraph"/>
        <w:numPr>
          <w:ilvl w:val="0"/>
          <w:numId w:val="21"/>
        </w:numPr>
      </w:pPr>
      <w:r>
        <w:t>(</w:t>
      </w:r>
      <w:proofErr w:type="spellStart"/>
      <w:proofErr w:type="gramStart"/>
      <w:r>
        <w:t>a,b</w:t>
      </w:r>
      <w:proofErr w:type="gramEnd"/>
      <w:r>
        <w:t>,c,d</w:t>
      </w:r>
      <w:proofErr w:type="spellEnd"/>
      <w:r>
        <w:t>)=(20,40,20,40)</w:t>
      </w:r>
    </w:p>
    <w:p w14:paraId="12B1A5AD" w14:textId="05749982" w:rsidR="00381181" w:rsidRDefault="00381181" w:rsidP="00E53F70">
      <w:pPr>
        <w:pStyle w:val="ListParagraph"/>
        <w:numPr>
          <w:ilvl w:val="0"/>
          <w:numId w:val="21"/>
        </w:numPr>
      </w:pPr>
      <w:r>
        <w:t>(</w:t>
      </w:r>
      <w:proofErr w:type="spellStart"/>
      <w:proofErr w:type="gramStart"/>
      <w:r>
        <w:t>a,b</w:t>
      </w:r>
      <w:proofErr w:type="gramEnd"/>
      <w:r>
        <w:t>,c,d</w:t>
      </w:r>
      <w:proofErr w:type="spellEnd"/>
      <w:r>
        <w:t>)=</w:t>
      </w:r>
      <m:oMath>
        <m:r>
          <w:rPr>
            <w:rFonts w:ascii="Cambria Math" w:hAnsi="Cambria Math"/>
          </w:rPr>
          <m:t xml:space="preserve">α× </m:t>
        </m:r>
      </m:oMath>
      <w:r>
        <w:t xml:space="preserve">(20,40,20,40) with </w:t>
      </w:r>
      <m:oMath>
        <m:r>
          <w:rPr>
            <w:rFonts w:ascii="Cambria Math" w:hAnsi="Cambria Math"/>
          </w:rPr>
          <m:t>α&gt;1</m:t>
        </m:r>
      </m:oMath>
    </w:p>
    <w:p w14:paraId="6531CB1E" w14:textId="0C0BEF7B" w:rsidR="00381181" w:rsidRDefault="00381181" w:rsidP="00381181">
      <w:pPr>
        <w:pStyle w:val="ListParagraph"/>
        <w:numPr>
          <w:ilvl w:val="1"/>
          <w:numId w:val="21"/>
        </w:numPr>
      </w:pPr>
      <m:oMath>
        <m:r>
          <w:rPr>
            <w:rFonts w:ascii="Cambria Math" w:hAnsi="Cambria Math"/>
          </w:rPr>
          <m:t>α=1.25</m:t>
        </m:r>
      </m:oMath>
      <w:r>
        <w:t xml:space="preserve"> </w:t>
      </w:r>
      <w:r>
        <w:sym w:font="Wingdings" w:char="F0E0"/>
      </w:r>
      <w:r>
        <w:t xml:space="preserve"> (</w:t>
      </w:r>
      <w:proofErr w:type="spellStart"/>
      <w:proofErr w:type="gramStart"/>
      <w:r>
        <w:t>a,b</w:t>
      </w:r>
      <w:proofErr w:type="gramEnd"/>
      <w:r>
        <w:t>,c,d</w:t>
      </w:r>
      <w:proofErr w:type="spellEnd"/>
      <w:r>
        <w:t>)=(25,50,50,25)</w:t>
      </w:r>
    </w:p>
    <w:p w14:paraId="40EF008C" w14:textId="51560ECE" w:rsidR="00381181" w:rsidRDefault="00381181" w:rsidP="00381181"/>
    <w:p w14:paraId="76241CB1" w14:textId="35E4C99F" w:rsidR="00B53EF0" w:rsidRDefault="00657B61" w:rsidP="00B53EF0">
      <w:r>
        <w:t>The following figures show the</w:t>
      </w:r>
      <w:r w:rsidR="000810FD">
        <w:t xml:space="preserve"> </w:t>
      </w:r>
      <w:proofErr w:type="spellStart"/>
      <w:r w:rsidR="000810FD">
        <w:t>cdf</w:t>
      </w:r>
      <w:proofErr w:type="spellEnd"/>
      <w:r w:rsidR="000810FD">
        <w:t xml:space="preserve"> of UE received signal power from serving cell.</w:t>
      </w:r>
      <w:r w:rsidR="00BA3601">
        <w:t xml:space="preserve"> Note -82dBm re-dropping is not enforced in this set of simulation.</w:t>
      </w:r>
    </w:p>
    <w:p w14:paraId="51912184" w14:textId="1A270463" w:rsidR="00B850D2" w:rsidRDefault="00A2138D" w:rsidP="00B850D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5DFFB91" wp14:editId="49BC65A2">
            <wp:extent cx="5486400" cy="36576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61290A9-B4CF-44BC-8DD4-FAB16CD7E0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D33871F" w14:textId="59DF8E7C" w:rsidR="00B850D2" w:rsidRDefault="00B850D2" w:rsidP="00B850D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4699">
        <w:rPr>
          <w:noProof/>
        </w:rPr>
        <w:t>2</w:t>
      </w:r>
      <w:r>
        <w:fldChar w:fldCharType="end"/>
      </w:r>
      <w:r>
        <w:t xml:space="preserve">. UE serving cell received power </w:t>
      </w:r>
      <w:proofErr w:type="spellStart"/>
      <w:r>
        <w:t>cdf</w:t>
      </w:r>
      <w:proofErr w:type="spellEnd"/>
      <w:r>
        <w:t xml:space="preserve"> (15,20,20,40)</w:t>
      </w:r>
    </w:p>
    <w:p w14:paraId="22F6EEBC" w14:textId="285921E0" w:rsidR="00B850D2" w:rsidRDefault="00A2138D" w:rsidP="00224699">
      <w:pPr>
        <w:jc w:val="center"/>
      </w:pPr>
      <w:r>
        <w:rPr>
          <w:noProof/>
        </w:rPr>
        <w:drawing>
          <wp:inline distT="0" distB="0" distL="0" distR="0" wp14:anchorId="7E756656" wp14:editId="65A89C98">
            <wp:extent cx="5486400" cy="36576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BCBF22B4-4CC5-4591-A8CB-B6D04202FE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2AAF50C" w14:textId="58A6D7DE" w:rsidR="00B850D2" w:rsidRDefault="00B850D2" w:rsidP="00B850D2">
      <w:pPr>
        <w:pStyle w:val="Caption"/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4699">
        <w:rPr>
          <w:noProof/>
        </w:rPr>
        <w:t>3</w:t>
      </w:r>
      <w:r>
        <w:fldChar w:fldCharType="end"/>
      </w:r>
      <w:r>
        <w:t xml:space="preserve">. UE serving cell received power </w:t>
      </w:r>
      <w:proofErr w:type="spellStart"/>
      <w:r>
        <w:t>cdf</w:t>
      </w:r>
      <w:proofErr w:type="spellEnd"/>
      <w:r>
        <w:t xml:space="preserve"> (15,</w:t>
      </w:r>
      <w:r w:rsidR="00224699">
        <w:t>3</w:t>
      </w:r>
      <w:r>
        <w:t>0,20,40)</w:t>
      </w:r>
    </w:p>
    <w:p w14:paraId="64B5C996" w14:textId="39266A26" w:rsidR="00B850D2" w:rsidRDefault="00A2138D" w:rsidP="00224699">
      <w:pPr>
        <w:jc w:val="center"/>
      </w:pPr>
      <w:r>
        <w:rPr>
          <w:noProof/>
        </w:rPr>
        <w:drawing>
          <wp:inline distT="0" distB="0" distL="0" distR="0" wp14:anchorId="11C2F512" wp14:editId="76B93140">
            <wp:extent cx="5486400" cy="3657600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6006EF41-8B78-4583-A143-4A99064BEC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4E796F7" w14:textId="3F8B4245" w:rsidR="00B850D2" w:rsidRDefault="00B850D2" w:rsidP="00B850D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4699">
        <w:rPr>
          <w:noProof/>
        </w:rPr>
        <w:t>4</w:t>
      </w:r>
      <w:r>
        <w:fldChar w:fldCharType="end"/>
      </w:r>
      <w:r>
        <w:t xml:space="preserve">. UE serving cell received power </w:t>
      </w:r>
      <w:proofErr w:type="spellStart"/>
      <w:r>
        <w:t>cdf</w:t>
      </w:r>
      <w:proofErr w:type="spellEnd"/>
      <w:r>
        <w:t xml:space="preserve"> (</w:t>
      </w:r>
      <w:r w:rsidR="00224699">
        <w:t>20,4</w:t>
      </w:r>
      <w:r>
        <w:t>0,20,40)</w:t>
      </w:r>
    </w:p>
    <w:p w14:paraId="50CDDEC2" w14:textId="0931DB84" w:rsidR="00B850D2" w:rsidRDefault="00A2138D" w:rsidP="00C96D87">
      <w:pPr>
        <w:jc w:val="center"/>
      </w:pPr>
      <w:r>
        <w:rPr>
          <w:noProof/>
        </w:rPr>
        <w:drawing>
          <wp:inline distT="0" distB="0" distL="0" distR="0" wp14:anchorId="58BF1EF5" wp14:editId="474AAC35">
            <wp:extent cx="5486400" cy="3657600"/>
            <wp:effectExtent l="0" t="0" r="0" b="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56754FBC-13F5-42B7-B7F8-E8AC6D7384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91437FD" w14:textId="00647DD2" w:rsidR="00224699" w:rsidRDefault="00224699" w:rsidP="0022469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. UE serving cell received power </w:t>
      </w:r>
      <w:proofErr w:type="spellStart"/>
      <w:r>
        <w:t>cdf</w:t>
      </w:r>
      <w:proofErr w:type="spellEnd"/>
      <w:r>
        <w:t xml:space="preserve"> (25,50,25,50)</w:t>
      </w:r>
    </w:p>
    <w:p w14:paraId="55DEA2C0" w14:textId="77777777" w:rsidR="00B850D2" w:rsidRDefault="00B850D2" w:rsidP="00B53EF0"/>
    <w:p w14:paraId="571D1844" w14:textId="389D870F" w:rsidR="000810FD" w:rsidRDefault="00224699" w:rsidP="00B53EF0">
      <w:r>
        <w:t>The percentile at -72dBm for each layout options are summarized in the next table.</w:t>
      </w:r>
    </w:p>
    <w:p w14:paraId="35155E19" w14:textId="74B6C71A" w:rsidR="00224699" w:rsidRDefault="00224699" w:rsidP="00224699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Percentile of -72dBm point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</w:tblGrid>
      <w:tr w:rsidR="00583B4E" w:rsidRPr="00224699" w14:paraId="7C0FDAC7" w14:textId="77777777" w:rsidTr="00583B4E">
        <w:trPr>
          <w:jc w:val="center"/>
        </w:trPr>
        <w:tc>
          <w:tcPr>
            <w:tcW w:w="1604" w:type="dxa"/>
          </w:tcPr>
          <w:p w14:paraId="733848FD" w14:textId="77777777" w:rsidR="00583B4E" w:rsidRPr="00224699" w:rsidRDefault="00583B4E" w:rsidP="00224699">
            <w:pPr>
              <w:jc w:val="center"/>
              <w:rPr>
                <w:b/>
              </w:rPr>
            </w:pPr>
          </w:p>
        </w:tc>
        <w:tc>
          <w:tcPr>
            <w:tcW w:w="1605" w:type="dxa"/>
          </w:tcPr>
          <w:p w14:paraId="5155078C" w14:textId="343C2218" w:rsidR="00583B4E" w:rsidRPr="00224699" w:rsidRDefault="00583B4E" w:rsidP="00224699">
            <w:pPr>
              <w:jc w:val="center"/>
              <w:rPr>
                <w:b/>
              </w:rPr>
            </w:pPr>
            <w:r w:rsidRPr="00224699">
              <w:rPr>
                <w:b/>
              </w:rPr>
              <w:t>(15,20,20,40)</w:t>
            </w:r>
          </w:p>
        </w:tc>
        <w:tc>
          <w:tcPr>
            <w:tcW w:w="1605" w:type="dxa"/>
          </w:tcPr>
          <w:p w14:paraId="460F6697" w14:textId="64657E0C" w:rsidR="00583B4E" w:rsidRPr="00224699" w:rsidRDefault="00583B4E" w:rsidP="00224699">
            <w:pPr>
              <w:jc w:val="center"/>
              <w:rPr>
                <w:b/>
              </w:rPr>
            </w:pPr>
            <w:r w:rsidRPr="00224699">
              <w:rPr>
                <w:b/>
              </w:rPr>
              <w:t>(15,30,20,40)</w:t>
            </w:r>
          </w:p>
        </w:tc>
        <w:tc>
          <w:tcPr>
            <w:tcW w:w="1605" w:type="dxa"/>
          </w:tcPr>
          <w:p w14:paraId="57DF9BCD" w14:textId="621929C6" w:rsidR="00583B4E" w:rsidRPr="00224699" w:rsidRDefault="00583B4E" w:rsidP="00224699">
            <w:pPr>
              <w:jc w:val="center"/>
              <w:rPr>
                <w:b/>
              </w:rPr>
            </w:pPr>
            <w:r w:rsidRPr="00224699">
              <w:rPr>
                <w:b/>
              </w:rPr>
              <w:t>(20,40,20,40)</w:t>
            </w:r>
          </w:p>
        </w:tc>
        <w:tc>
          <w:tcPr>
            <w:tcW w:w="1605" w:type="dxa"/>
          </w:tcPr>
          <w:p w14:paraId="3868E55C" w14:textId="2C8A14A9" w:rsidR="00583B4E" w:rsidRPr="00224699" w:rsidRDefault="00583B4E" w:rsidP="00224699">
            <w:pPr>
              <w:jc w:val="center"/>
              <w:rPr>
                <w:b/>
              </w:rPr>
            </w:pPr>
            <w:r w:rsidRPr="00224699">
              <w:rPr>
                <w:b/>
              </w:rPr>
              <w:t>(25,50,25,50)</w:t>
            </w:r>
          </w:p>
        </w:tc>
      </w:tr>
      <w:tr w:rsidR="00583B4E" w14:paraId="1AB5803A" w14:textId="77777777" w:rsidTr="00583B4E">
        <w:trPr>
          <w:jc w:val="center"/>
        </w:trPr>
        <w:tc>
          <w:tcPr>
            <w:tcW w:w="1604" w:type="dxa"/>
          </w:tcPr>
          <w:p w14:paraId="07490D1E" w14:textId="7396F96B" w:rsidR="00583B4E" w:rsidRDefault="00583B4E" w:rsidP="00B53EF0">
            <w:r>
              <w:lastRenderedPageBreak/>
              <w:t>Qualcomm</w:t>
            </w:r>
          </w:p>
        </w:tc>
        <w:tc>
          <w:tcPr>
            <w:tcW w:w="1605" w:type="dxa"/>
          </w:tcPr>
          <w:p w14:paraId="1888DF17" w14:textId="1C15D48D" w:rsidR="00583B4E" w:rsidRDefault="00583B4E" w:rsidP="00B53EF0">
            <w:r>
              <w:t>4.2%</w:t>
            </w:r>
          </w:p>
        </w:tc>
        <w:tc>
          <w:tcPr>
            <w:tcW w:w="1605" w:type="dxa"/>
          </w:tcPr>
          <w:p w14:paraId="55E328C1" w14:textId="629F7F40" w:rsidR="00583B4E" w:rsidRDefault="00583B4E" w:rsidP="00B53EF0">
            <w:r>
              <w:t>6.7%</w:t>
            </w:r>
          </w:p>
        </w:tc>
        <w:tc>
          <w:tcPr>
            <w:tcW w:w="1605" w:type="dxa"/>
          </w:tcPr>
          <w:p w14:paraId="069F652F" w14:textId="779CBBF0" w:rsidR="00583B4E" w:rsidRDefault="00583B4E" w:rsidP="00B53EF0">
            <w:r>
              <w:t>10.9%</w:t>
            </w:r>
          </w:p>
        </w:tc>
        <w:tc>
          <w:tcPr>
            <w:tcW w:w="1605" w:type="dxa"/>
          </w:tcPr>
          <w:p w14:paraId="2BF97339" w14:textId="1BE8267C" w:rsidR="00583B4E" w:rsidRDefault="00583B4E" w:rsidP="00B53EF0">
            <w:r>
              <w:t>19.3%</w:t>
            </w:r>
          </w:p>
        </w:tc>
      </w:tr>
      <w:tr w:rsidR="00583B4E" w14:paraId="7806B351" w14:textId="77777777" w:rsidTr="00583B4E">
        <w:trPr>
          <w:jc w:val="center"/>
        </w:trPr>
        <w:tc>
          <w:tcPr>
            <w:tcW w:w="1604" w:type="dxa"/>
          </w:tcPr>
          <w:p w14:paraId="4004EB4A" w14:textId="0A095239" w:rsidR="00583B4E" w:rsidRDefault="00583B4E" w:rsidP="009F471F">
            <w:r>
              <w:rPr>
                <w:rFonts w:hint="eastAsia"/>
              </w:rPr>
              <w:t>LG</w:t>
            </w:r>
            <w:r>
              <w:t xml:space="preserve"> Electronics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605" w:type="dxa"/>
          </w:tcPr>
          <w:p w14:paraId="17C354E5" w14:textId="411F641B" w:rsidR="00583B4E" w:rsidRDefault="00583B4E" w:rsidP="009F471F">
            <w:r w:rsidRPr="009F471F">
              <w:rPr>
                <w:rFonts w:hint="eastAsia"/>
              </w:rPr>
              <w:t>4%</w:t>
            </w:r>
          </w:p>
        </w:tc>
        <w:tc>
          <w:tcPr>
            <w:tcW w:w="1605" w:type="dxa"/>
          </w:tcPr>
          <w:p w14:paraId="3B9C94F5" w14:textId="6C502A5C" w:rsidR="00583B4E" w:rsidRDefault="00583B4E" w:rsidP="009F471F">
            <w:r w:rsidRPr="009F471F">
              <w:rPr>
                <w:rFonts w:hint="eastAsia"/>
              </w:rPr>
              <w:t>6.4%</w:t>
            </w:r>
          </w:p>
        </w:tc>
        <w:tc>
          <w:tcPr>
            <w:tcW w:w="1605" w:type="dxa"/>
          </w:tcPr>
          <w:p w14:paraId="010B4496" w14:textId="5A76015C" w:rsidR="00583B4E" w:rsidRDefault="00583B4E" w:rsidP="009F471F">
            <w:r w:rsidRPr="009F471F">
              <w:rPr>
                <w:rFonts w:hint="eastAsia"/>
              </w:rPr>
              <w:t>10.7%</w:t>
            </w:r>
          </w:p>
        </w:tc>
        <w:tc>
          <w:tcPr>
            <w:tcW w:w="1605" w:type="dxa"/>
          </w:tcPr>
          <w:p w14:paraId="2852F035" w14:textId="7C1EFCA9" w:rsidR="00583B4E" w:rsidRDefault="00583B4E" w:rsidP="009F471F">
            <w:r w:rsidRPr="009F471F">
              <w:rPr>
                <w:rFonts w:hint="eastAsia"/>
              </w:rPr>
              <w:t>20.5%</w:t>
            </w:r>
          </w:p>
        </w:tc>
      </w:tr>
      <w:tr w:rsidR="00583B4E" w14:paraId="7FA4FE3E" w14:textId="77777777" w:rsidTr="00583B4E">
        <w:trPr>
          <w:jc w:val="center"/>
        </w:trPr>
        <w:tc>
          <w:tcPr>
            <w:tcW w:w="1604" w:type="dxa"/>
          </w:tcPr>
          <w:p w14:paraId="341A281E" w14:textId="70F16C37" w:rsidR="00583B4E" w:rsidRDefault="00583B4E" w:rsidP="009F471F">
            <w:r>
              <w:t>Broadcom</w:t>
            </w:r>
          </w:p>
        </w:tc>
        <w:tc>
          <w:tcPr>
            <w:tcW w:w="1605" w:type="dxa"/>
          </w:tcPr>
          <w:p w14:paraId="6A81E887" w14:textId="3BCDEFA3" w:rsidR="00583B4E" w:rsidRDefault="00583B4E" w:rsidP="009F471F">
            <w:r>
              <w:t>4%</w:t>
            </w:r>
          </w:p>
        </w:tc>
        <w:tc>
          <w:tcPr>
            <w:tcW w:w="1605" w:type="dxa"/>
          </w:tcPr>
          <w:p w14:paraId="14C276E3" w14:textId="003B896F" w:rsidR="00583B4E" w:rsidRDefault="00583B4E" w:rsidP="009F471F">
            <w:r>
              <w:t>6.3%</w:t>
            </w:r>
          </w:p>
        </w:tc>
        <w:tc>
          <w:tcPr>
            <w:tcW w:w="1605" w:type="dxa"/>
          </w:tcPr>
          <w:p w14:paraId="03578EE7" w14:textId="07142A2A" w:rsidR="00583B4E" w:rsidRDefault="00583B4E" w:rsidP="009F471F">
            <w:r>
              <w:t>10.1%</w:t>
            </w:r>
          </w:p>
        </w:tc>
        <w:tc>
          <w:tcPr>
            <w:tcW w:w="1605" w:type="dxa"/>
          </w:tcPr>
          <w:p w14:paraId="5111DC61" w14:textId="2BA241A3" w:rsidR="00583B4E" w:rsidRDefault="00583B4E" w:rsidP="009F471F">
            <w:r>
              <w:t>19.1%</w:t>
            </w:r>
          </w:p>
        </w:tc>
      </w:tr>
      <w:tr w:rsidR="00583B4E" w14:paraId="22193333" w14:textId="77777777" w:rsidTr="00583B4E">
        <w:trPr>
          <w:jc w:val="center"/>
        </w:trPr>
        <w:tc>
          <w:tcPr>
            <w:tcW w:w="1604" w:type="dxa"/>
          </w:tcPr>
          <w:p w14:paraId="5F7C4D77" w14:textId="32BAB49C" w:rsidR="00583B4E" w:rsidRDefault="00583B4E" w:rsidP="009F471F">
            <w:r>
              <w:t>Intel</w:t>
            </w:r>
          </w:p>
        </w:tc>
        <w:tc>
          <w:tcPr>
            <w:tcW w:w="1605" w:type="dxa"/>
          </w:tcPr>
          <w:p w14:paraId="3EB4C12C" w14:textId="5077ACB7" w:rsidR="00583B4E" w:rsidRDefault="00583B4E" w:rsidP="009F471F">
            <w:r>
              <w:t>5.7%</w:t>
            </w:r>
          </w:p>
        </w:tc>
        <w:tc>
          <w:tcPr>
            <w:tcW w:w="1605" w:type="dxa"/>
          </w:tcPr>
          <w:p w14:paraId="376380E3" w14:textId="422492DC" w:rsidR="00583B4E" w:rsidRDefault="00583B4E">
            <w:r>
              <w:t>6.9%</w:t>
            </w:r>
          </w:p>
        </w:tc>
        <w:tc>
          <w:tcPr>
            <w:tcW w:w="1605" w:type="dxa"/>
          </w:tcPr>
          <w:p w14:paraId="7F545E60" w14:textId="020BFD4D" w:rsidR="00583B4E" w:rsidRDefault="00583B4E">
            <w:r>
              <w:t>11.2%</w:t>
            </w:r>
          </w:p>
        </w:tc>
        <w:tc>
          <w:tcPr>
            <w:tcW w:w="1605" w:type="dxa"/>
          </w:tcPr>
          <w:p w14:paraId="62B587E0" w14:textId="24839772" w:rsidR="00583B4E" w:rsidRDefault="00583B4E" w:rsidP="009F471F">
            <w:r>
              <w:t>21.2%</w:t>
            </w:r>
          </w:p>
        </w:tc>
      </w:tr>
      <w:tr w:rsidR="00583B4E" w14:paraId="42E8EFC8" w14:textId="77777777" w:rsidTr="00583B4E">
        <w:trPr>
          <w:jc w:val="center"/>
        </w:trPr>
        <w:tc>
          <w:tcPr>
            <w:tcW w:w="1604" w:type="dxa"/>
          </w:tcPr>
          <w:p w14:paraId="09365698" w14:textId="44A523F1" w:rsidR="00583B4E" w:rsidRDefault="00583B4E" w:rsidP="009F471F">
            <w:r>
              <w:t>Samsung</w:t>
            </w:r>
          </w:p>
        </w:tc>
        <w:tc>
          <w:tcPr>
            <w:tcW w:w="1605" w:type="dxa"/>
          </w:tcPr>
          <w:p w14:paraId="04A4B3E7" w14:textId="3E4AC1AC" w:rsidR="00583B4E" w:rsidRDefault="00583B4E" w:rsidP="009F471F">
            <w:r>
              <w:t>5.5%</w:t>
            </w:r>
          </w:p>
        </w:tc>
        <w:tc>
          <w:tcPr>
            <w:tcW w:w="1605" w:type="dxa"/>
          </w:tcPr>
          <w:p w14:paraId="3D965E9D" w14:textId="0904C204" w:rsidR="00583B4E" w:rsidRDefault="00583B4E">
            <w:r>
              <w:t>8.4%</w:t>
            </w:r>
          </w:p>
        </w:tc>
        <w:tc>
          <w:tcPr>
            <w:tcW w:w="1605" w:type="dxa"/>
          </w:tcPr>
          <w:p w14:paraId="4CB881A1" w14:textId="08E6EF2E" w:rsidR="00583B4E" w:rsidRDefault="00583B4E">
            <w:r>
              <w:t>12.1%</w:t>
            </w:r>
          </w:p>
        </w:tc>
        <w:tc>
          <w:tcPr>
            <w:tcW w:w="1605" w:type="dxa"/>
          </w:tcPr>
          <w:p w14:paraId="5D51DA19" w14:textId="202ECD27" w:rsidR="00583B4E" w:rsidRDefault="00583B4E" w:rsidP="009F471F">
            <w:r>
              <w:t>20.4%</w:t>
            </w:r>
          </w:p>
        </w:tc>
      </w:tr>
      <w:tr w:rsidR="00583B4E" w14:paraId="2D7B65C4" w14:textId="77777777" w:rsidTr="00583B4E">
        <w:trPr>
          <w:jc w:val="center"/>
        </w:trPr>
        <w:tc>
          <w:tcPr>
            <w:tcW w:w="1604" w:type="dxa"/>
          </w:tcPr>
          <w:p w14:paraId="061BE3C8" w14:textId="78B3D22D" w:rsidR="00583B4E" w:rsidRDefault="00583B4E" w:rsidP="009F471F">
            <w:r>
              <w:t>Nokia, Nokia Shanghai Bell</w:t>
            </w:r>
          </w:p>
        </w:tc>
        <w:tc>
          <w:tcPr>
            <w:tcW w:w="1605" w:type="dxa"/>
          </w:tcPr>
          <w:p w14:paraId="76FE28EE" w14:textId="2DB7E67F" w:rsidR="00583B4E" w:rsidRDefault="00583B4E" w:rsidP="009F471F">
            <w:r>
              <w:t>5.2%</w:t>
            </w:r>
          </w:p>
        </w:tc>
        <w:tc>
          <w:tcPr>
            <w:tcW w:w="1605" w:type="dxa"/>
          </w:tcPr>
          <w:p w14:paraId="0F753903" w14:textId="2908066C" w:rsidR="00583B4E" w:rsidRDefault="00583B4E">
            <w:r>
              <w:t>7.6%</w:t>
            </w:r>
          </w:p>
        </w:tc>
        <w:tc>
          <w:tcPr>
            <w:tcW w:w="1605" w:type="dxa"/>
          </w:tcPr>
          <w:p w14:paraId="1F18E48F" w14:textId="5C948DB2" w:rsidR="00583B4E" w:rsidRDefault="00583B4E">
            <w:r>
              <w:t>11.7%</w:t>
            </w:r>
          </w:p>
        </w:tc>
        <w:tc>
          <w:tcPr>
            <w:tcW w:w="1605" w:type="dxa"/>
          </w:tcPr>
          <w:p w14:paraId="19050BD5" w14:textId="6AB940AC" w:rsidR="00583B4E" w:rsidRDefault="00583B4E" w:rsidP="009F471F">
            <w:r>
              <w:t>-</w:t>
            </w:r>
          </w:p>
        </w:tc>
      </w:tr>
      <w:tr w:rsidR="00583B4E" w14:paraId="259413B7" w14:textId="77777777" w:rsidTr="00583B4E">
        <w:trPr>
          <w:jc w:val="center"/>
        </w:trPr>
        <w:tc>
          <w:tcPr>
            <w:tcW w:w="1604" w:type="dxa"/>
          </w:tcPr>
          <w:p w14:paraId="6D02451D" w14:textId="229E0FDA" w:rsidR="00583B4E" w:rsidRDefault="00583B4E" w:rsidP="007D6408">
            <w:proofErr w:type="spellStart"/>
            <w:r>
              <w:t>Mediatek</w:t>
            </w:r>
            <w:proofErr w:type="spellEnd"/>
          </w:p>
        </w:tc>
        <w:tc>
          <w:tcPr>
            <w:tcW w:w="1605" w:type="dxa"/>
          </w:tcPr>
          <w:p w14:paraId="0B22670B" w14:textId="24D2E90D" w:rsidR="00583B4E" w:rsidRDefault="00583B4E" w:rsidP="007D6408">
            <w:r>
              <w:t>4.4%</w:t>
            </w:r>
          </w:p>
        </w:tc>
        <w:tc>
          <w:tcPr>
            <w:tcW w:w="1605" w:type="dxa"/>
          </w:tcPr>
          <w:p w14:paraId="41D7CE10" w14:textId="4A435CCE" w:rsidR="00583B4E" w:rsidRDefault="00583B4E" w:rsidP="007D6408">
            <w:r>
              <w:t>6.1%</w:t>
            </w:r>
          </w:p>
        </w:tc>
        <w:tc>
          <w:tcPr>
            <w:tcW w:w="1605" w:type="dxa"/>
          </w:tcPr>
          <w:p w14:paraId="0F091714" w14:textId="154C36CF" w:rsidR="00583B4E" w:rsidRDefault="00583B4E" w:rsidP="007D6408">
            <w:r>
              <w:t>11.9%</w:t>
            </w:r>
          </w:p>
        </w:tc>
        <w:tc>
          <w:tcPr>
            <w:tcW w:w="1605" w:type="dxa"/>
          </w:tcPr>
          <w:p w14:paraId="6AC716E1" w14:textId="27DF7339" w:rsidR="00583B4E" w:rsidRDefault="00583B4E" w:rsidP="007D6408">
            <w:r>
              <w:t>21.4%</w:t>
            </w:r>
          </w:p>
        </w:tc>
      </w:tr>
      <w:tr w:rsidR="00583B4E" w14:paraId="535B5E81" w14:textId="77777777" w:rsidTr="00583B4E">
        <w:trPr>
          <w:jc w:val="center"/>
        </w:trPr>
        <w:tc>
          <w:tcPr>
            <w:tcW w:w="1604" w:type="dxa"/>
          </w:tcPr>
          <w:p w14:paraId="31F53A33" w14:textId="4B1E2B14" w:rsidR="00583B4E" w:rsidRDefault="00583B4E" w:rsidP="00013967">
            <w:r>
              <w:t>Ericsson</w:t>
            </w:r>
          </w:p>
        </w:tc>
        <w:tc>
          <w:tcPr>
            <w:tcW w:w="1605" w:type="dxa"/>
          </w:tcPr>
          <w:p w14:paraId="27C687FA" w14:textId="5F677974" w:rsidR="00583B4E" w:rsidRDefault="00583B4E" w:rsidP="00013967">
            <w:r>
              <w:t>4%</w:t>
            </w:r>
          </w:p>
        </w:tc>
        <w:tc>
          <w:tcPr>
            <w:tcW w:w="1605" w:type="dxa"/>
          </w:tcPr>
          <w:p w14:paraId="065B464F" w14:textId="1FAB3328" w:rsidR="00583B4E" w:rsidRDefault="00583B4E" w:rsidP="00013967">
            <w:r>
              <w:t>6.4%</w:t>
            </w:r>
          </w:p>
        </w:tc>
        <w:tc>
          <w:tcPr>
            <w:tcW w:w="1605" w:type="dxa"/>
          </w:tcPr>
          <w:p w14:paraId="76A4F8EC" w14:textId="05D63B1C" w:rsidR="00583B4E" w:rsidRDefault="00583B4E" w:rsidP="00013967">
            <w:r>
              <w:t>10.3%</w:t>
            </w:r>
          </w:p>
        </w:tc>
        <w:tc>
          <w:tcPr>
            <w:tcW w:w="1605" w:type="dxa"/>
          </w:tcPr>
          <w:p w14:paraId="31EE66BA" w14:textId="06A64FC8" w:rsidR="00583B4E" w:rsidRDefault="00583B4E" w:rsidP="00013967">
            <w:r>
              <w:t>19.2%</w:t>
            </w:r>
          </w:p>
        </w:tc>
      </w:tr>
      <w:tr w:rsidR="00583B4E" w14:paraId="664B27CC" w14:textId="77777777" w:rsidTr="00583B4E">
        <w:trPr>
          <w:jc w:val="center"/>
        </w:trPr>
        <w:tc>
          <w:tcPr>
            <w:tcW w:w="1604" w:type="dxa"/>
          </w:tcPr>
          <w:p w14:paraId="0AFE5D24" w14:textId="2A60309F" w:rsidR="00583B4E" w:rsidRDefault="00583B4E" w:rsidP="00074760"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605" w:type="dxa"/>
          </w:tcPr>
          <w:p w14:paraId="5B47DD48" w14:textId="47360C11" w:rsidR="00583B4E" w:rsidRDefault="00583B4E" w:rsidP="00074760">
            <w:r>
              <w:rPr>
                <w:rFonts w:hint="eastAsia"/>
                <w:lang w:eastAsia="zh-CN"/>
              </w:rPr>
              <w:t>4%</w:t>
            </w:r>
          </w:p>
        </w:tc>
        <w:tc>
          <w:tcPr>
            <w:tcW w:w="1605" w:type="dxa"/>
          </w:tcPr>
          <w:p w14:paraId="6F00FDA0" w14:textId="7F79CCE0" w:rsidR="00583B4E" w:rsidRDefault="00583B4E" w:rsidP="00074760">
            <w:r>
              <w:rPr>
                <w:rFonts w:hint="eastAsia"/>
                <w:lang w:eastAsia="zh-CN"/>
              </w:rPr>
              <w:t>6.7%</w:t>
            </w:r>
          </w:p>
        </w:tc>
        <w:tc>
          <w:tcPr>
            <w:tcW w:w="1605" w:type="dxa"/>
          </w:tcPr>
          <w:p w14:paraId="140EE79A" w14:textId="7EB5B25F" w:rsidR="00583B4E" w:rsidRDefault="00583B4E" w:rsidP="00074760">
            <w:r>
              <w:rPr>
                <w:rFonts w:hint="eastAsia"/>
                <w:lang w:eastAsia="zh-CN"/>
              </w:rPr>
              <w:t>10.5%</w:t>
            </w:r>
          </w:p>
        </w:tc>
        <w:tc>
          <w:tcPr>
            <w:tcW w:w="1605" w:type="dxa"/>
          </w:tcPr>
          <w:p w14:paraId="1AD7B7D2" w14:textId="1B88D03D" w:rsidR="00583B4E" w:rsidRDefault="00583B4E" w:rsidP="00074760">
            <w:r>
              <w:rPr>
                <w:rFonts w:hint="eastAsia"/>
                <w:lang w:eastAsia="zh-CN"/>
              </w:rPr>
              <w:t>20%</w:t>
            </w:r>
          </w:p>
        </w:tc>
      </w:tr>
      <w:tr w:rsidR="00F33022" w14:paraId="2B3883B0" w14:textId="77777777" w:rsidTr="00583B4E">
        <w:trPr>
          <w:jc w:val="center"/>
        </w:trPr>
        <w:tc>
          <w:tcPr>
            <w:tcW w:w="1604" w:type="dxa"/>
          </w:tcPr>
          <w:p w14:paraId="77BC3F03" w14:textId="14318C21" w:rsidR="00F33022" w:rsidRDefault="00F33022" w:rsidP="00F33022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1605" w:type="dxa"/>
          </w:tcPr>
          <w:p w14:paraId="0BCA4C41" w14:textId="4BD99C10" w:rsidR="00F33022" w:rsidRDefault="00F33022" w:rsidP="00F33022">
            <w:pPr>
              <w:rPr>
                <w:lang w:eastAsia="zh-CN"/>
              </w:rPr>
            </w:pPr>
            <w:r>
              <w:rPr>
                <w:lang w:eastAsia="zh-CN"/>
              </w:rPr>
              <w:t>3.8%</w:t>
            </w:r>
          </w:p>
        </w:tc>
        <w:tc>
          <w:tcPr>
            <w:tcW w:w="1605" w:type="dxa"/>
          </w:tcPr>
          <w:p w14:paraId="6ADC1E52" w14:textId="7644F5FD" w:rsidR="00F33022" w:rsidRDefault="00F33022" w:rsidP="00F33022">
            <w:pPr>
              <w:rPr>
                <w:lang w:eastAsia="zh-CN"/>
              </w:rPr>
            </w:pPr>
            <w:r>
              <w:rPr>
                <w:lang w:eastAsia="zh-CN"/>
              </w:rPr>
              <w:t>6.6%</w:t>
            </w:r>
          </w:p>
        </w:tc>
        <w:tc>
          <w:tcPr>
            <w:tcW w:w="1605" w:type="dxa"/>
          </w:tcPr>
          <w:p w14:paraId="19841F49" w14:textId="4E9DE57E" w:rsidR="00F33022" w:rsidRDefault="00F33022" w:rsidP="00F33022">
            <w:pPr>
              <w:rPr>
                <w:lang w:eastAsia="zh-CN"/>
              </w:rPr>
            </w:pPr>
            <w:r>
              <w:rPr>
                <w:lang w:eastAsia="zh-CN"/>
              </w:rPr>
              <w:t>10.0%</w:t>
            </w:r>
          </w:p>
        </w:tc>
        <w:tc>
          <w:tcPr>
            <w:tcW w:w="1605" w:type="dxa"/>
          </w:tcPr>
          <w:p w14:paraId="7CB0F1C8" w14:textId="1A79F2E9" w:rsidR="00F33022" w:rsidRDefault="00F33022" w:rsidP="00F33022">
            <w:pPr>
              <w:rPr>
                <w:lang w:eastAsia="zh-CN"/>
              </w:rPr>
            </w:pPr>
            <w:r>
              <w:rPr>
                <w:lang w:eastAsia="zh-CN"/>
              </w:rPr>
              <w:t>18.7%</w:t>
            </w:r>
          </w:p>
        </w:tc>
      </w:tr>
    </w:tbl>
    <w:p w14:paraId="163C1F71" w14:textId="4F62D594" w:rsidR="00224699" w:rsidRDefault="00224699" w:rsidP="00B53EF0"/>
    <w:p w14:paraId="266F6177" w14:textId="77777777" w:rsidR="000810FD" w:rsidRDefault="000810FD" w:rsidP="00B53EF0"/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488"/>
      </w:tblGrid>
      <w:tr w:rsidR="00B53EF0" w14:paraId="5D95C25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84FCFA3" w14:textId="447D3DFB" w:rsidR="00B53EF0" w:rsidRPr="006F2E67" w:rsidRDefault="00B53EF0" w:rsidP="009E359F">
            <w:r>
              <w:t>Company</w:t>
            </w:r>
          </w:p>
        </w:tc>
        <w:tc>
          <w:tcPr>
            <w:tcW w:w="7488" w:type="dxa"/>
            <w:shd w:val="clear" w:color="auto" w:fill="auto"/>
          </w:tcPr>
          <w:p w14:paraId="78DD51BD" w14:textId="1E3AD287" w:rsidR="00B53EF0" w:rsidRPr="006F2E67" w:rsidRDefault="00B53EF0" w:rsidP="009E359F">
            <w:r>
              <w:t>Comments</w:t>
            </w:r>
          </w:p>
        </w:tc>
      </w:tr>
      <w:tr w:rsidR="00B53EF0" w14:paraId="13FBF99C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54D2EB0" w14:textId="6EE90CD6" w:rsidR="00B53EF0" w:rsidRPr="006F2E67" w:rsidRDefault="00B53EF0" w:rsidP="009E359F">
            <w:r>
              <w:t>Qualcomm</w:t>
            </w:r>
          </w:p>
        </w:tc>
        <w:tc>
          <w:tcPr>
            <w:tcW w:w="7488" w:type="dxa"/>
            <w:shd w:val="clear" w:color="auto" w:fill="auto"/>
          </w:tcPr>
          <w:p w14:paraId="0D0500CA" w14:textId="6CE213FC" w:rsidR="00B53EF0" w:rsidRPr="006F2E67" w:rsidRDefault="00224699" w:rsidP="009E359F">
            <w:r>
              <w:t>From our observation, the layout with parameter (20,40,20,40) can meet the target 10%-15% probability with UE received power lower than -72dBm. This implies a layout with office size 80x120 meters</w:t>
            </w:r>
          </w:p>
        </w:tc>
      </w:tr>
      <w:tr w:rsidR="009F471F" w14:paraId="22D419ED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4A3A04D" w14:textId="56131430" w:rsidR="009F471F" w:rsidRPr="006F2E67" w:rsidRDefault="009F471F" w:rsidP="009F471F">
            <w:r>
              <w:rPr>
                <w:rFonts w:eastAsia="Malgun Gothic" w:hint="eastAsia"/>
                <w:lang w:eastAsia="ko-KR"/>
              </w:rPr>
              <w:t>LG E</w:t>
            </w:r>
            <w:r>
              <w:rPr>
                <w:rFonts w:eastAsia="Malgun Gothic"/>
                <w:lang w:eastAsia="ko-KR"/>
              </w:rPr>
              <w:t>lectronics</w:t>
            </w:r>
          </w:p>
        </w:tc>
        <w:tc>
          <w:tcPr>
            <w:tcW w:w="7488" w:type="dxa"/>
            <w:shd w:val="clear" w:color="auto" w:fill="auto"/>
          </w:tcPr>
          <w:p w14:paraId="54498084" w14:textId="34FA5A24" w:rsidR="009F471F" w:rsidRPr="00CA7A13" w:rsidRDefault="009F471F" w:rsidP="009F471F">
            <w:r>
              <w:rPr>
                <w:rFonts w:eastAsia="Malgun Gothic"/>
                <w:lang w:eastAsia="ko-KR"/>
              </w:rPr>
              <w:t>We</w:t>
            </w:r>
            <w:r>
              <w:rPr>
                <w:rFonts w:eastAsia="Malgun Gothic" w:hint="eastAsia"/>
                <w:lang w:eastAsia="ko-KR"/>
              </w:rPr>
              <w:t xml:space="preserve"> agree with Qualcomm</w:t>
            </w:r>
            <w:r>
              <w:rPr>
                <w:rFonts w:eastAsia="Malgun Gothic"/>
                <w:lang w:eastAsia="ko-KR"/>
              </w:rPr>
              <w:t xml:space="preserve">’s comments. </w:t>
            </w:r>
            <w:r w:rsidRPr="00A60B2B">
              <w:rPr>
                <w:rFonts w:eastAsia="Malgun Gothic"/>
                <w:lang w:eastAsia="ko-KR"/>
              </w:rPr>
              <w:t xml:space="preserve">In our observation, it seems that layout </w:t>
            </w:r>
            <w:r>
              <w:rPr>
                <w:rFonts w:eastAsia="Malgun Gothic"/>
                <w:lang w:eastAsia="ko-KR"/>
              </w:rPr>
              <w:t xml:space="preserve">with parameter </w:t>
            </w:r>
            <w:r w:rsidRPr="00A60B2B">
              <w:rPr>
                <w:rFonts w:eastAsia="Malgun Gothic"/>
                <w:lang w:eastAsia="ko-KR"/>
              </w:rPr>
              <w:t>(20,40,20,40) is enough to satisfy the target 10% -15% serving links below -72dBm.</w:t>
            </w:r>
          </w:p>
        </w:tc>
      </w:tr>
      <w:tr w:rsidR="009F471F" w14:paraId="42BC9746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3DF367FF" w14:textId="57966614" w:rsidR="009F471F" w:rsidRPr="006F2E67" w:rsidRDefault="003F3EA1" w:rsidP="009F471F">
            <w:r>
              <w:t>Broadcom</w:t>
            </w:r>
          </w:p>
        </w:tc>
        <w:tc>
          <w:tcPr>
            <w:tcW w:w="7488" w:type="dxa"/>
            <w:shd w:val="clear" w:color="auto" w:fill="auto"/>
          </w:tcPr>
          <w:p w14:paraId="6775A042" w14:textId="41F2D1B2" w:rsidR="009D7710" w:rsidRDefault="003F3EA1" w:rsidP="003F3EA1">
            <w:r>
              <w:t xml:space="preserve">We agree that </w:t>
            </w:r>
            <w:r w:rsidR="008E3022">
              <w:t>configuration</w:t>
            </w:r>
            <w:r w:rsidR="008D4031">
              <w:t xml:space="preserve"> </w:t>
            </w:r>
            <w:r w:rsidR="008D4031">
              <w:rPr>
                <w:rFonts w:eastAsia="Malgun Gothic"/>
                <w:lang w:eastAsia="ko-KR"/>
              </w:rPr>
              <w:t>(20,40,20,40)</w:t>
            </w:r>
            <w:r>
              <w:t xml:space="preserve"> achieves the agreed target for </w:t>
            </w:r>
            <w:r w:rsidR="009D7710">
              <w:t xml:space="preserve">the </w:t>
            </w:r>
            <w:r>
              <w:t xml:space="preserve">percentage of serving links below -72 dBm. </w:t>
            </w:r>
          </w:p>
          <w:p w14:paraId="3DE985BE" w14:textId="6183ED27" w:rsidR="009F471F" w:rsidRDefault="009D7710" w:rsidP="00973456">
            <w:r>
              <w:t>We used the following UE dropping method:</w:t>
            </w:r>
            <w:r w:rsidR="003F3EA1">
              <w:t xml:space="preserve"> With a uniform distribution of 15 </w:t>
            </w:r>
            <w:r>
              <w:t>same-</w:t>
            </w:r>
            <w:r w:rsidR="003F3EA1">
              <w:t xml:space="preserve">operator UEs in the </w:t>
            </w:r>
            <w:r w:rsidR="00B02688">
              <w:t xml:space="preserve">entire </w:t>
            </w:r>
            <w:r w:rsidR="003F3EA1">
              <w:t>layout, it is not possible to ensure on average that each BS has 5 UEs connected to it while</w:t>
            </w:r>
            <w:r w:rsidR="008D4031">
              <w:t xml:space="preserve"> also</w:t>
            </w:r>
            <w:r w:rsidR="003F3EA1">
              <w:t xml:space="preserve"> being their strongest BS among the 3 same operator BSs. This is due to </w:t>
            </w:r>
            <w:r w:rsidR="008E3022">
              <w:t xml:space="preserve">the </w:t>
            </w:r>
            <w:r w:rsidR="003F3EA1">
              <w:t>placement topology</w:t>
            </w:r>
            <w:r w:rsidR="008E3022">
              <w:t xml:space="preserve"> of the same-</w:t>
            </w:r>
            <w:r w:rsidR="003F3EA1">
              <w:t xml:space="preserve">operator BSs. Hence, </w:t>
            </w:r>
            <w:r w:rsidR="00B02688">
              <w:t xml:space="preserve">we </w:t>
            </w:r>
            <w:proofErr w:type="spellStart"/>
            <w:r w:rsidR="00B02688">
              <w:t>redrop</w:t>
            </w:r>
            <w:proofErr w:type="spellEnd"/>
            <w:r w:rsidR="00B02688">
              <w:t xml:space="preserve"> UEs </w:t>
            </w:r>
            <w:r w:rsidR="003F3EA1">
              <w:t>until we get 5 UEs connected to each</w:t>
            </w:r>
            <w:r w:rsidR="00CA5699">
              <w:t xml:space="preserve"> BS</w:t>
            </w:r>
            <w:r w:rsidR="00973456">
              <w:t>,</w:t>
            </w:r>
            <w:r w:rsidR="00B02688">
              <w:t xml:space="preserve"> this BS </w:t>
            </w:r>
            <w:r w:rsidR="00973456">
              <w:t>being</w:t>
            </w:r>
            <w:r w:rsidR="00B02688">
              <w:t xml:space="preserve"> </w:t>
            </w:r>
            <w:r w:rsidR="003F3EA1">
              <w:t>their strongest BS</w:t>
            </w:r>
            <w:r w:rsidR="00CA5699">
              <w:t xml:space="preserve"> among the same-operator BSs</w:t>
            </w:r>
            <w:r w:rsidR="00973456">
              <w:t xml:space="preserve"> and with</w:t>
            </w:r>
            <w:r w:rsidR="00B02688">
              <w:t xml:space="preserve"> an RSSI &gt;= -82 dBm</w:t>
            </w:r>
            <w:r w:rsidR="003F3EA1">
              <w:t>. Our results include shadow</w:t>
            </w:r>
            <w:r w:rsidR="00157895">
              <w:t>ing</w:t>
            </w:r>
            <w:r w:rsidR="003F3EA1">
              <w:t xml:space="preserve"> and </w:t>
            </w:r>
            <w:proofErr w:type="spellStart"/>
            <w:r w:rsidR="003F3EA1">
              <w:t>redropping</w:t>
            </w:r>
            <w:proofErr w:type="spellEnd"/>
            <w:r w:rsidR="003F3EA1">
              <w:t xml:space="preserve"> o</w:t>
            </w:r>
            <w:r>
              <w:t>f</w:t>
            </w:r>
            <w:r w:rsidR="003F3EA1">
              <w:t xml:space="preserve"> UEs with &lt;-82 dBm RSSI. </w:t>
            </w:r>
          </w:p>
        </w:tc>
      </w:tr>
      <w:tr w:rsidR="009F471F" w14:paraId="44F374DA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8043CAF" w14:textId="06223D82" w:rsidR="009F471F" w:rsidRPr="006F2E67" w:rsidRDefault="00E82C64" w:rsidP="009F471F">
            <w:r>
              <w:t>Intel</w:t>
            </w:r>
          </w:p>
        </w:tc>
        <w:tc>
          <w:tcPr>
            <w:tcW w:w="7488" w:type="dxa"/>
            <w:shd w:val="clear" w:color="auto" w:fill="auto"/>
          </w:tcPr>
          <w:p w14:paraId="3598E0C3" w14:textId="6846FCE1" w:rsidR="009F471F" w:rsidRDefault="003711F2">
            <w:r>
              <w:t>Based upon our simulation results, we a</w:t>
            </w:r>
            <w:r w:rsidR="00BF384A">
              <w:t xml:space="preserve">gree </w:t>
            </w:r>
            <w:r>
              <w:t>that the configuration (20,40,20,40) satisf</w:t>
            </w:r>
            <w:r w:rsidR="00BF384A">
              <w:t>ies</w:t>
            </w:r>
            <w:r>
              <w:t xml:space="preserve"> the</w:t>
            </w:r>
            <w:r w:rsidR="00BF384A">
              <w:t xml:space="preserve"> target 10%-15%</w:t>
            </w:r>
            <w:r>
              <w:t xml:space="preserve"> probability that the RSRP </w:t>
            </w:r>
            <w:r w:rsidR="00BF384A">
              <w:t xml:space="preserve">for the serving links </w:t>
            </w:r>
            <w:r>
              <w:t xml:space="preserve">is lower than the ED </w:t>
            </w:r>
            <w:proofErr w:type="spellStart"/>
            <w:r>
              <w:t>threshould</w:t>
            </w:r>
            <w:proofErr w:type="spellEnd"/>
            <w:r>
              <w:t xml:space="preserve"> of -72d</w:t>
            </w:r>
            <w:r w:rsidR="00BF384A">
              <w:t xml:space="preserve">Bm. As a clarification, all our results include shadowing and, as per the assumptions agreed, we performed </w:t>
            </w:r>
            <w:proofErr w:type="spellStart"/>
            <w:r w:rsidR="00BF384A">
              <w:t>redropping</w:t>
            </w:r>
            <w:proofErr w:type="spellEnd"/>
            <w:r w:rsidR="00BF384A">
              <w:t xml:space="preserve"> of UEs for which the RSRP is below -82dBm. </w:t>
            </w:r>
          </w:p>
        </w:tc>
      </w:tr>
      <w:tr w:rsidR="009F471F" w14:paraId="6D957EE0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4AD6AB22" w14:textId="4CF34285" w:rsidR="009F471F" w:rsidRPr="006F2E67" w:rsidRDefault="00DB2AA9" w:rsidP="009F471F">
            <w:r>
              <w:t>Samsung</w:t>
            </w:r>
          </w:p>
        </w:tc>
        <w:tc>
          <w:tcPr>
            <w:tcW w:w="7488" w:type="dxa"/>
            <w:shd w:val="clear" w:color="auto" w:fill="auto"/>
          </w:tcPr>
          <w:p w14:paraId="28700C52" w14:textId="2D6682F6" w:rsidR="009F471F" w:rsidRDefault="00DB2AA9" w:rsidP="009F471F">
            <w:r>
              <w:t>Our simulations (-82 dBm UE re-dropping is applied) have indicated that the layout with parameters (</w:t>
            </w:r>
            <w:proofErr w:type="spellStart"/>
            <w:proofErr w:type="gramStart"/>
            <w:r>
              <w:t>a,b</w:t>
            </w:r>
            <w:proofErr w:type="gramEnd"/>
            <w:r>
              <w:t>,c,d</w:t>
            </w:r>
            <w:proofErr w:type="spellEnd"/>
            <w:r>
              <w:t>) = (20,40,20,40) can meet the target 10%-15% probability for the UE serving cell received power to be below -72 dBm. In this case, the office size is 120 x 80 meters.</w:t>
            </w:r>
          </w:p>
        </w:tc>
      </w:tr>
      <w:tr w:rsidR="009F471F" w14:paraId="62865FB7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1B315675" w14:textId="4F3107D6" w:rsidR="009F471F" w:rsidRPr="006F2E67" w:rsidRDefault="005732BA" w:rsidP="009F471F">
            <w:r>
              <w:t>Nokia, Nokia Shanghai Bell</w:t>
            </w:r>
          </w:p>
        </w:tc>
        <w:tc>
          <w:tcPr>
            <w:tcW w:w="7488" w:type="dxa"/>
            <w:shd w:val="clear" w:color="auto" w:fill="auto"/>
          </w:tcPr>
          <w:p w14:paraId="4ECE7C60" w14:textId="28CA4490" w:rsidR="009F471F" w:rsidRPr="006F2E67" w:rsidRDefault="005732BA" w:rsidP="009F471F">
            <w:r>
              <w:t xml:space="preserve">We find that with the agreed simulation methodology (including re-dropping of users below -82 dBm), layout </w:t>
            </w:r>
            <w:r w:rsidRPr="00224699">
              <w:rPr>
                <w:b/>
              </w:rPr>
              <w:t>(20,40,20,40)</w:t>
            </w:r>
            <w:r>
              <w:rPr>
                <w:b/>
              </w:rPr>
              <w:t xml:space="preserve"> </w:t>
            </w:r>
            <w:r w:rsidRPr="00FA5438">
              <w:t>meets</w:t>
            </w:r>
            <w:r>
              <w:t xml:space="preserve"> the target probability of at least 10% of the users below -72 dBm. Given this, we did not run the simulations for the case </w:t>
            </w:r>
            <w:r w:rsidRPr="00224699">
              <w:rPr>
                <w:b/>
              </w:rPr>
              <w:t>(25,50,25,5</w:t>
            </w:r>
            <w:r w:rsidRPr="00FA5438">
              <w:t>0) anymore.</w:t>
            </w:r>
          </w:p>
        </w:tc>
      </w:tr>
      <w:tr w:rsidR="007D6408" w:rsidRPr="00CE38FC" w14:paraId="22F4CD6D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5812DE73" w14:textId="2FA78623" w:rsidR="007D6408" w:rsidRPr="006F2E67" w:rsidRDefault="007D6408" w:rsidP="007D6408">
            <w:proofErr w:type="spellStart"/>
            <w:r>
              <w:t>Mediatek</w:t>
            </w:r>
            <w:proofErr w:type="spellEnd"/>
          </w:p>
        </w:tc>
        <w:tc>
          <w:tcPr>
            <w:tcW w:w="7488" w:type="dxa"/>
            <w:shd w:val="clear" w:color="auto" w:fill="auto"/>
          </w:tcPr>
          <w:p w14:paraId="66ECBBFD" w14:textId="48D1A73C" w:rsidR="007D6408" w:rsidRPr="006F2E67" w:rsidRDefault="007D6408" w:rsidP="007D6408">
            <w:r w:rsidRPr="00BD0D3A">
              <w:t xml:space="preserve">The layout with parameter (20,40,20,40) can </w:t>
            </w:r>
            <w:r>
              <w:t>meet</w:t>
            </w:r>
            <w:r w:rsidRPr="00BD0D3A">
              <w:t xml:space="preserve"> the target 10%-15% UE serving links with received power smaller than -72dBm.</w:t>
            </w:r>
            <w:r>
              <w:t xml:space="preserve"> All our results include shadowing. However, the </w:t>
            </w:r>
            <w:r w:rsidRPr="00BD0D3A">
              <w:t>re-dropping</w:t>
            </w:r>
            <w:r>
              <w:t xml:space="preserve"> of UEs with &lt;-82 dBm RSSI is not applied</w:t>
            </w:r>
            <w:r w:rsidRPr="00BD0D3A">
              <w:t>.</w:t>
            </w:r>
            <w:r>
              <w:t xml:space="preserve"> It seems that the </w:t>
            </w:r>
            <w:r w:rsidRPr="00BD0D3A">
              <w:t>re-dropping</w:t>
            </w:r>
            <w:r>
              <w:t xml:space="preserve"> does not </w:t>
            </w:r>
            <w:proofErr w:type="spellStart"/>
            <w:proofErr w:type="gramStart"/>
            <w:r>
              <w:t>effect</w:t>
            </w:r>
            <w:proofErr w:type="spellEnd"/>
            <w:proofErr w:type="gramEnd"/>
            <w:r>
              <w:t xml:space="preserve"> the </w:t>
            </w:r>
            <w:r w:rsidRPr="00D63348">
              <w:t>outcome</w:t>
            </w:r>
            <w:r>
              <w:t xml:space="preserve">.  </w:t>
            </w:r>
          </w:p>
        </w:tc>
      </w:tr>
      <w:tr w:rsidR="007D6408" w14:paraId="1AFA418A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24799362" w14:textId="78311170" w:rsidR="007D6408" w:rsidRPr="006F2E67" w:rsidRDefault="00013967" w:rsidP="007D6408">
            <w:r>
              <w:t>Ericsson</w:t>
            </w:r>
          </w:p>
        </w:tc>
        <w:tc>
          <w:tcPr>
            <w:tcW w:w="7488" w:type="dxa"/>
            <w:shd w:val="clear" w:color="auto" w:fill="auto"/>
          </w:tcPr>
          <w:p w14:paraId="6717E6B3" w14:textId="3578CA0F" w:rsidR="007D6408" w:rsidRPr="006F2E67" w:rsidRDefault="009B7940" w:rsidP="00013967">
            <w:r>
              <w:t>Based on our simulation results, w</w:t>
            </w:r>
            <w:r w:rsidR="00013967">
              <w:t>e agree that the (20,40,20,40) layout meet</w:t>
            </w:r>
            <w:r w:rsidR="00A736B0">
              <w:t>s</w:t>
            </w:r>
            <w:r w:rsidR="00013967">
              <w:t xml:space="preserve"> the design target of 10 – 15% of serving links with RSSI &lt; -72 </w:t>
            </w:r>
            <w:r w:rsidR="00013967" w:rsidRPr="009D1056">
              <w:t>dBm.</w:t>
            </w:r>
            <w:r w:rsidR="009D1056" w:rsidRPr="009D1056">
              <w:rPr>
                <w:lang w:eastAsia="zh-CN"/>
              </w:rPr>
              <w:t xml:space="preserve"> </w:t>
            </w:r>
            <w:r w:rsidR="009A6751">
              <w:rPr>
                <w:lang w:eastAsia="zh-CN"/>
              </w:rPr>
              <w:t xml:space="preserve">This results in a building size of 80 x 120 m. </w:t>
            </w:r>
            <w:r w:rsidR="009D1056" w:rsidRPr="009D1056">
              <w:rPr>
                <w:lang w:eastAsia="zh-CN"/>
              </w:rPr>
              <w:t xml:space="preserve">We do not see a need to scale the </w:t>
            </w:r>
            <w:r w:rsidR="009A6751">
              <w:rPr>
                <w:lang w:eastAsia="zh-CN"/>
              </w:rPr>
              <w:t>layout</w:t>
            </w:r>
            <w:r w:rsidR="009D1056" w:rsidRPr="009D1056">
              <w:rPr>
                <w:lang w:eastAsia="zh-CN"/>
              </w:rPr>
              <w:t xml:space="preserve"> </w:t>
            </w:r>
            <w:r w:rsidR="009A6751">
              <w:rPr>
                <w:lang w:eastAsia="zh-CN"/>
              </w:rPr>
              <w:t>beyond this size</w:t>
            </w:r>
            <w:r w:rsidR="009D1056" w:rsidRPr="009D1056">
              <w:rPr>
                <w:lang w:eastAsia="zh-CN"/>
              </w:rPr>
              <w:t>.</w:t>
            </w:r>
          </w:p>
        </w:tc>
      </w:tr>
      <w:tr w:rsidR="00074760" w14:paraId="6D8FB3FB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0DB0FCD0" w14:textId="20BC317D" w:rsidR="00074760" w:rsidRPr="006F2E67" w:rsidRDefault="00074760" w:rsidP="00074760"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7488" w:type="dxa"/>
            <w:shd w:val="clear" w:color="auto" w:fill="auto"/>
          </w:tcPr>
          <w:p w14:paraId="59DF7B72" w14:textId="6EC35BCE" w:rsidR="00074760" w:rsidRPr="006F2E67" w:rsidRDefault="00074760" w:rsidP="00074760">
            <w:r>
              <w:rPr>
                <w:rFonts w:hint="eastAsia"/>
                <w:lang w:eastAsia="zh-CN"/>
              </w:rPr>
              <w:t xml:space="preserve">From the simulation result, we found that </w:t>
            </w:r>
            <w:r>
              <w:rPr>
                <w:lang w:eastAsia="zh-CN"/>
              </w:rPr>
              <w:t xml:space="preserve">indoor sub7GHz </w:t>
            </w:r>
            <w:r>
              <w:rPr>
                <w:rFonts w:hint="eastAsia"/>
                <w:lang w:eastAsia="zh-CN"/>
              </w:rPr>
              <w:t>layout configuration with parameters (</w:t>
            </w:r>
            <w:r>
              <w:rPr>
                <w:lang w:eastAsia="zh-CN"/>
              </w:rPr>
              <w:t>20, 40, 20, 40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achieved the target that 10%-15% of serving links have RSRP below -72dBm.  It should be clarified that there is no correlation of shadow fading assumed in the simulation. -82dBm UE </w:t>
            </w:r>
            <w:proofErr w:type="spellStart"/>
            <w:r>
              <w:rPr>
                <w:lang w:eastAsia="zh-CN"/>
              </w:rPr>
              <w:t>redropping</w:t>
            </w:r>
            <w:proofErr w:type="spellEnd"/>
            <w:r>
              <w:rPr>
                <w:lang w:eastAsia="zh-CN"/>
              </w:rPr>
              <w:t xml:space="preserve"> threshold was applied</w:t>
            </w:r>
          </w:p>
        </w:tc>
      </w:tr>
      <w:tr w:rsidR="00F33022" w14:paraId="59C22D45" w14:textId="77777777" w:rsidTr="009E359F">
        <w:trPr>
          <w:jc w:val="center"/>
        </w:trPr>
        <w:tc>
          <w:tcPr>
            <w:tcW w:w="1971" w:type="dxa"/>
            <w:shd w:val="clear" w:color="auto" w:fill="auto"/>
          </w:tcPr>
          <w:p w14:paraId="3A99C6D3" w14:textId="39E382A5" w:rsidR="00F33022" w:rsidRDefault="00F33022" w:rsidP="00F33022">
            <w:pPr>
              <w:rPr>
                <w:lang w:eastAsia="zh-CN"/>
              </w:rPr>
            </w:pPr>
            <w:proofErr w:type="spellStart"/>
            <w:r>
              <w:lastRenderedPageBreak/>
              <w:t>InterDigital</w:t>
            </w:r>
            <w:proofErr w:type="spellEnd"/>
          </w:p>
        </w:tc>
        <w:tc>
          <w:tcPr>
            <w:tcW w:w="7488" w:type="dxa"/>
            <w:shd w:val="clear" w:color="auto" w:fill="auto"/>
          </w:tcPr>
          <w:p w14:paraId="386D722E" w14:textId="6817D7BE" w:rsidR="00F33022" w:rsidRDefault="00F33022" w:rsidP="00F330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From our simulation, we observe that (20,40,20,40) meets the target probability. Note that the above results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lang w:eastAsia="zh-CN"/>
              </w:rPr>
              <w:t xml:space="preserve"> with re-dropping of RSSI&lt;-82dBm.  Without re-dropping, the outcome is (3.8%, 6.8%, 10.6%, 20.8%) and it still leads to the same observation that (20,40,20,40) meets the target probability.</w:t>
            </w:r>
          </w:p>
        </w:tc>
      </w:tr>
    </w:tbl>
    <w:p w14:paraId="217A9DD2" w14:textId="08952961" w:rsidR="00B53EF0" w:rsidRDefault="00B53EF0" w:rsidP="00B53EF0"/>
    <w:p w14:paraId="5D612E00" w14:textId="5621ED7F" w:rsidR="00385D94" w:rsidRDefault="00385D94" w:rsidP="00B53EF0">
      <w:r>
        <w:t xml:space="preserve">For the calibration over email, </w:t>
      </w:r>
      <w:r w:rsidR="00F33022">
        <w:t>10</w:t>
      </w:r>
      <w:r>
        <w:t xml:space="preserve"> companies provided simulation </w:t>
      </w:r>
      <w:proofErr w:type="gramStart"/>
      <w:r>
        <w:t>results</w:t>
      </w:r>
      <w:proofErr w:type="gramEnd"/>
      <w:r>
        <w:t xml:space="preserve"> and all indicate the layout with parameters (20,40,20,40) satisfies the agreed goal on UE serving link received power distribution. </w:t>
      </w:r>
      <w:proofErr w:type="gramStart"/>
      <w:r>
        <w:t>Thus</w:t>
      </w:r>
      <w:proofErr w:type="gramEnd"/>
      <w:r>
        <w:t xml:space="preserve"> we propose to adopt that layout for the indoor sub7 GHz evaluation.</w:t>
      </w:r>
    </w:p>
    <w:p w14:paraId="098D6D98" w14:textId="4F541159" w:rsidR="00385D94" w:rsidRDefault="00385D94" w:rsidP="00B53EF0"/>
    <w:p w14:paraId="672A566D" w14:textId="45E84014" w:rsidR="00385D94" w:rsidRPr="00385D94" w:rsidRDefault="00385D94" w:rsidP="00B53EF0">
      <w:pPr>
        <w:rPr>
          <w:b/>
        </w:rPr>
      </w:pPr>
      <w:r w:rsidRPr="00385D94">
        <w:rPr>
          <w:b/>
        </w:rPr>
        <w:t>Proposal: Adopt layout as in Figure 1 with a=20 meters, b=40 meters, c=20 meters, and d=40 meters for indoor sub7GHz NR-U evalu</w:t>
      </w:r>
      <w:r w:rsidR="00DD4799">
        <w:rPr>
          <w:b/>
        </w:rPr>
        <w:t>a</w:t>
      </w:r>
      <w:r w:rsidRPr="00385D94">
        <w:rPr>
          <w:b/>
        </w:rPr>
        <w:t>tion.</w:t>
      </w:r>
    </w:p>
    <w:p w14:paraId="1264B829" w14:textId="77777777" w:rsidR="00385D94" w:rsidRDefault="00385D94" w:rsidP="00B53EF0"/>
    <w:p w14:paraId="3E45982B" w14:textId="434EDFD3" w:rsidR="00385D94" w:rsidRDefault="00385D94" w:rsidP="00385D94">
      <w:pPr>
        <w:pStyle w:val="Heading1"/>
      </w:pPr>
      <w:r>
        <w:t>Conclusion</w:t>
      </w:r>
    </w:p>
    <w:p w14:paraId="0A08D544" w14:textId="616F8A9F" w:rsidR="00385D94" w:rsidRDefault="00385D94" w:rsidP="00385D94">
      <w:r>
        <w:t xml:space="preserve">For the calibration over email, </w:t>
      </w:r>
      <w:r w:rsidR="00F33022">
        <w:t>10</w:t>
      </w:r>
      <w:r>
        <w:t xml:space="preserve"> companies provided simulation </w:t>
      </w:r>
      <w:proofErr w:type="gramStart"/>
      <w:r>
        <w:t>results</w:t>
      </w:r>
      <w:proofErr w:type="gramEnd"/>
      <w:r>
        <w:t xml:space="preserve"> and all indicate the layout with parameters (20,40,20,40) satisfies the agreed goal on UE serving link received power distribution. </w:t>
      </w:r>
      <w:r w:rsidR="00134709">
        <w:t>The following agreement was proposed and agreed for the</w:t>
      </w:r>
      <w:r>
        <w:t xml:space="preserve"> layout for the indoor sub7 GHz evaluation.</w:t>
      </w:r>
    </w:p>
    <w:p w14:paraId="0FEA3C44" w14:textId="77777777" w:rsidR="00385D94" w:rsidRDefault="00385D94" w:rsidP="00385D94"/>
    <w:p w14:paraId="1C0D67D9" w14:textId="77777777" w:rsidR="00134709" w:rsidRDefault="00134709" w:rsidP="00385D94">
      <w:pPr>
        <w:rPr>
          <w:b/>
        </w:rPr>
      </w:pPr>
      <w:r>
        <w:rPr>
          <w:b/>
        </w:rPr>
        <w:t>Agreement:</w:t>
      </w:r>
    </w:p>
    <w:p w14:paraId="2816B6C6" w14:textId="1CFEC723" w:rsidR="00385D94" w:rsidRPr="00134709" w:rsidRDefault="00385D94" w:rsidP="00134709">
      <w:pPr>
        <w:pStyle w:val="ListParagraph"/>
        <w:numPr>
          <w:ilvl w:val="0"/>
          <w:numId w:val="21"/>
        </w:numPr>
        <w:rPr>
          <w:b/>
        </w:rPr>
      </w:pPr>
      <w:r w:rsidRPr="00134709">
        <w:rPr>
          <w:b/>
        </w:rPr>
        <w:t>Adopt layout as in Figure 1 with a=20 meters, b=40 meters, c=20 meters, and d=40 meters for indoor sub7GHz NR-U evalu</w:t>
      </w:r>
      <w:r w:rsidR="00DD4799" w:rsidRPr="00134709">
        <w:rPr>
          <w:b/>
        </w:rPr>
        <w:t>a</w:t>
      </w:r>
      <w:r w:rsidRPr="00134709">
        <w:rPr>
          <w:b/>
        </w:rPr>
        <w:t>tion.</w:t>
      </w:r>
    </w:p>
    <w:p w14:paraId="48555252" w14:textId="77777777" w:rsidR="00385D94" w:rsidRPr="00385D94" w:rsidRDefault="00385D94" w:rsidP="00385D94"/>
    <w:sectPr w:rsidR="00385D94" w:rsidRPr="00385D94" w:rsidSect="00113B5C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825BB" w14:textId="77777777" w:rsidR="006A5955" w:rsidRDefault="006A5955" w:rsidP="00677766">
      <w:r>
        <w:separator/>
      </w:r>
    </w:p>
  </w:endnote>
  <w:endnote w:type="continuationSeparator" w:id="0">
    <w:p w14:paraId="786FE4BB" w14:textId="77777777" w:rsidR="006A5955" w:rsidRDefault="006A5955" w:rsidP="00677766">
      <w:r>
        <w:continuationSeparator/>
      </w:r>
    </w:p>
  </w:endnote>
  <w:endnote w:type="continuationNotice" w:id="1">
    <w:p w14:paraId="574A7F9E" w14:textId="77777777" w:rsidR="006A5955" w:rsidRDefault="006A5955" w:rsidP="00677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EA758B" w:rsidRDefault="00EA75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A758B" w:rsidRDefault="00EA75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388EDC28" w:rsidR="00EA758B" w:rsidRDefault="00EA75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6751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6751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C08CC" w14:textId="77777777" w:rsidR="006A5955" w:rsidRDefault="006A5955" w:rsidP="00677766">
      <w:r>
        <w:separator/>
      </w:r>
    </w:p>
  </w:footnote>
  <w:footnote w:type="continuationSeparator" w:id="0">
    <w:p w14:paraId="159B6F7B" w14:textId="77777777" w:rsidR="006A5955" w:rsidRDefault="006A5955" w:rsidP="00677766">
      <w:r>
        <w:continuationSeparator/>
      </w:r>
    </w:p>
  </w:footnote>
  <w:footnote w:type="continuationNotice" w:id="1">
    <w:p w14:paraId="1EC4680D" w14:textId="77777777" w:rsidR="006A5955" w:rsidRDefault="006A5955" w:rsidP="006777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EA758B" w:rsidRDefault="00EA758B" w:rsidP="006777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2E442CFA"/>
    <w:lvl w:ilvl="0" w:tplc="C8D2C662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B6A5D"/>
    <w:multiLevelType w:val="hybridMultilevel"/>
    <w:tmpl w:val="68C6F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B0FDB"/>
    <w:multiLevelType w:val="hybridMultilevel"/>
    <w:tmpl w:val="EC74E330"/>
    <w:lvl w:ilvl="0" w:tplc="2BF82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6E287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06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2E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8C5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8C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2E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4E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8C09C4"/>
    <w:multiLevelType w:val="hybridMultilevel"/>
    <w:tmpl w:val="AF80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27760F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B138A2"/>
    <w:multiLevelType w:val="hybridMultilevel"/>
    <w:tmpl w:val="99AE3394"/>
    <w:lvl w:ilvl="0" w:tplc="33522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2B84C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8D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02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A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43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EF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AD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241A3E8F"/>
    <w:multiLevelType w:val="hybridMultilevel"/>
    <w:tmpl w:val="6478A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455D0"/>
    <w:multiLevelType w:val="hybridMultilevel"/>
    <w:tmpl w:val="CE80C254"/>
    <w:lvl w:ilvl="0" w:tplc="C2E2D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3E210C6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C4870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634ED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0CE07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928A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86BD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A06F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D670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B784EED"/>
    <w:multiLevelType w:val="hybridMultilevel"/>
    <w:tmpl w:val="2AA20D80"/>
    <w:lvl w:ilvl="0" w:tplc="3C3E9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2A0818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065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D6A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165C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B453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928C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BAFF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756D3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6A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98201AE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hAnsi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A7BC5"/>
    <w:multiLevelType w:val="hybridMultilevel"/>
    <w:tmpl w:val="00449AEE"/>
    <w:lvl w:ilvl="0" w:tplc="089229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1A05620">
      <w:start w:val="14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7AA477E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37CA83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93268E7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8EC6B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E1E938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7E54CF2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0A842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CB25201"/>
    <w:multiLevelType w:val="hybridMultilevel"/>
    <w:tmpl w:val="8FB80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C42B0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7C1BC5"/>
    <w:multiLevelType w:val="hybridMultilevel"/>
    <w:tmpl w:val="22E8994E"/>
    <w:lvl w:ilvl="0" w:tplc="D10A25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F5AC7EC">
      <w:start w:val="14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26092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F584E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F8D0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35CD0B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3ACB6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2CA137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F7CA00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B4D4157"/>
    <w:multiLevelType w:val="hybridMultilevel"/>
    <w:tmpl w:val="DB501D12"/>
    <w:lvl w:ilvl="0" w:tplc="BB065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E6788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411B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5C1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C5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98F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88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2F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A8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1A5E6C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2B152F2"/>
    <w:multiLevelType w:val="hybridMultilevel"/>
    <w:tmpl w:val="BF3AC5DA"/>
    <w:lvl w:ilvl="0" w:tplc="CAFCA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67A4C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4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AC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84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EA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28F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5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22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DB423D"/>
    <w:multiLevelType w:val="hybridMultilevel"/>
    <w:tmpl w:val="A2DC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1E5F"/>
    <w:multiLevelType w:val="hybridMultilevel"/>
    <w:tmpl w:val="22A20C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6"/>
  </w:num>
  <w:num w:numId="4">
    <w:abstractNumId w:val="13"/>
  </w:num>
  <w:num w:numId="5">
    <w:abstractNumId w:val="1"/>
  </w:num>
  <w:num w:numId="6">
    <w:abstractNumId w:val="14"/>
  </w:num>
  <w:num w:numId="7">
    <w:abstractNumId w:val="28"/>
  </w:num>
  <w:num w:numId="8">
    <w:abstractNumId w:val="22"/>
  </w:num>
  <w:num w:numId="9">
    <w:abstractNumId w:val="2"/>
  </w:num>
  <w:num w:numId="10">
    <w:abstractNumId w:val="19"/>
  </w:num>
  <w:num w:numId="11">
    <w:abstractNumId w:val="6"/>
  </w:num>
  <w:num w:numId="12">
    <w:abstractNumId w:val="21"/>
  </w:num>
  <w:num w:numId="13">
    <w:abstractNumId w:val="5"/>
  </w:num>
  <w:num w:numId="14">
    <w:abstractNumId w:val="11"/>
  </w:num>
  <w:num w:numId="15">
    <w:abstractNumId w:val="15"/>
  </w:num>
  <w:num w:numId="16">
    <w:abstractNumId w:val="10"/>
  </w:num>
  <w:num w:numId="17">
    <w:abstractNumId w:val="24"/>
  </w:num>
  <w:num w:numId="18">
    <w:abstractNumId w:val="27"/>
  </w:num>
  <w:num w:numId="19">
    <w:abstractNumId w:val="20"/>
  </w:num>
  <w:num w:numId="20">
    <w:abstractNumId w:val="9"/>
  </w:num>
  <w:num w:numId="21">
    <w:abstractNumId w:val="4"/>
  </w:num>
  <w:num w:numId="22">
    <w:abstractNumId w:val="8"/>
  </w:num>
  <w:num w:numId="23">
    <w:abstractNumId w:val="18"/>
  </w:num>
  <w:num w:numId="24">
    <w:abstractNumId w:val="19"/>
  </w:num>
  <w:num w:numId="25">
    <w:abstractNumId w:val="11"/>
  </w:num>
  <w:num w:numId="26">
    <w:abstractNumId w:val="10"/>
  </w:num>
  <w:num w:numId="27">
    <w:abstractNumId w:val="17"/>
  </w:num>
  <w:num w:numId="28">
    <w:abstractNumId w:val="3"/>
  </w:num>
  <w:num w:numId="29">
    <w:abstractNumId w:val="25"/>
  </w:num>
  <w:num w:numId="30">
    <w:abstractNumId w:val="23"/>
  </w:num>
  <w:num w:numId="31">
    <w:abstractNumId w:val="26"/>
  </w:num>
  <w:num w:numId="3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59FC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99A"/>
    <w:rsid w:val="00011F5D"/>
    <w:rsid w:val="000125FC"/>
    <w:rsid w:val="000129BA"/>
    <w:rsid w:val="000135FF"/>
    <w:rsid w:val="000136A3"/>
    <w:rsid w:val="00013967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27C57"/>
    <w:rsid w:val="000300FE"/>
    <w:rsid w:val="00030EDE"/>
    <w:rsid w:val="00030F08"/>
    <w:rsid w:val="00030F74"/>
    <w:rsid w:val="000319C1"/>
    <w:rsid w:val="00031EDD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711"/>
    <w:rsid w:val="00051BDC"/>
    <w:rsid w:val="00053539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760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10FD"/>
    <w:rsid w:val="00082002"/>
    <w:rsid w:val="000820C9"/>
    <w:rsid w:val="0008257A"/>
    <w:rsid w:val="00083322"/>
    <w:rsid w:val="000840E7"/>
    <w:rsid w:val="00084255"/>
    <w:rsid w:val="00084C78"/>
    <w:rsid w:val="00085465"/>
    <w:rsid w:val="00085C0B"/>
    <w:rsid w:val="00085D5D"/>
    <w:rsid w:val="00086277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765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173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2ECC"/>
    <w:rsid w:val="000C3BEC"/>
    <w:rsid w:val="000C40EA"/>
    <w:rsid w:val="000C45FF"/>
    <w:rsid w:val="000C479C"/>
    <w:rsid w:val="000C4A2D"/>
    <w:rsid w:val="000C6447"/>
    <w:rsid w:val="000C755B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528"/>
    <w:rsid w:val="00107A94"/>
    <w:rsid w:val="00110030"/>
    <w:rsid w:val="00110086"/>
    <w:rsid w:val="0011051C"/>
    <w:rsid w:val="00110AE3"/>
    <w:rsid w:val="00111011"/>
    <w:rsid w:val="001115C0"/>
    <w:rsid w:val="00111AD9"/>
    <w:rsid w:val="00112653"/>
    <w:rsid w:val="00112B8F"/>
    <w:rsid w:val="00112CFB"/>
    <w:rsid w:val="0011346F"/>
    <w:rsid w:val="001134DA"/>
    <w:rsid w:val="0011388C"/>
    <w:rsid w:val="00113B5C"/>
    <w:rsid w:val="001140FA"/>
    <w:rsid w:val="001146A3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3B54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A1E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709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79B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57895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427"/>
    <w:rsid w:val="00172C20"/>
    <w:rsid w:val="00174550"/>
    <w:rsid w:val="001746E6"/>
    <w:rsid w:val="00174883"/>
    <w:rsid w:val="00174DDB"/>
    <w:rsid w:val="00174F22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877C3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0F5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2FC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699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00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6C52"/>
    <w:rsid w:val="00246EF9"/>
    <w:rsid w:val="0024718C"/>
    <w:rsid w:val="00247627"/>
    <w:rsid w:val="002477F4"/>
    <w:rsid w:val="002478D8"/>
    <w:rsid w:val="002512A9"/>
    <w:rsid w:val="0025153E"/>
    <w:rsid w:val="0025169E"/>
    <w:rsid w:val="00251929"/>
    <w:rsid w:val="00251C43"/>
    <w:rsid w:val="00251F5E"/>
    <w:rsid w:val="00252C5E"/>
    <w:rsid w:val="002530D6"/>
    <w:rsid w:val="0025325D"/>
    <w:rsid w:val="00253400"/>
    <w:rsid w:val="00253B01"/>
    <w:rsid w:val="00255CBC"/>
    <w:rsid w:val="002562E9"/>
    <w:rsid w:val="00256312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3776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53DF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B1"/>
    <w:rsid w:val="002C0364"/>
    <w:rsid w:val="002C0397"/>
    <w:rsid w:val="002C0779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7D8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FDB"/>
    <w:rsid w:val="003044B9"/>
    <w:rsid w:val="00305056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5A9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4FD1"/>
    <w:rsid w:val="00335250"/>
    <w:rsid w:val="0033592C"/>
    <w:rsid w:val="00335B9C"/>
    <w:rsid w:val="00336164"/>
    <w:rsid w:val="0034150F"/>
    <w:rsid w:val="0034298C"/>
    <w:rsid w:val="00342CD5"/>
    <w:rsid w:val="0034305B"/>
    <w:rsid w:val="0034379F"/>
    <w:rsid w:val="00343E84"/>
    <w:rsid w:val="00344271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0F55"/>
    <w:rsid w:val="00361512"/>
    <w:rsid w:val="0036185C"/>
    <w:rsid w:val="00361AFA"/>
    <w:rsid w:val="00362C5A"/>
    <w:rsid w:val="00362FFF"/>
    <w:rsid w:val="00363653"/>
    <w:rsid w:val="00364283"/>
    <w:rsid w:val="003643CE"/>
    <w:rsid w:val="00364C7A"/>
    <w:rsid w:val="00365872"/>
    <w:rsid w:val="0036641B"/>
    <w:rsid w:val="00366B15"/>
    <w:rsid w:val="003670A6"/>
    <w:rsid w:val="00367CE6"/>
    <w:rsid w:val="00370042"/>
    <w:rsid w:val="00370285"/>
    <w:rsid w:val="003703C5"/>
    <w:rsid w:val="00370EFD"/>
    <w:rsid w:val="003711F2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81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47B"/>
    <w:rsid w:val="00385D94"/>
    <w:rsid w:val="00385DBB"/>
    <w:rsid w:val="00386B71"/>
    <w:rsid w:val="003871D9"/>
    <w:rsid w:val="00387771"/>
    <w:rsid w:val="00387B4D"/>
    <w:rsid w:val="00387C45"/>
    <w:rsid w:val="003908C2"/>
    <w:rsid w:val="00390A14"/>
    <w:rsid w:val="00390D4D"/>
    <w:rsid w:val="0039178D"/>
    <w:rsid w:val="0039207C"/>
    <w:rsid w:val="00392C0A"/>
    <w:rsid w:val="00393303"/>
    <w:rsid w:val="00393367"/>
    <w:rsid w:val="003933EC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2626"/>
    <w:rsid w:val="003A2EE5"/>
    <w:rsid w:val="003A336B"/>
    <w:rsid w:val="003A38F0"/>
    <w:rsid w:val="003A41B3"/>
    <w:rsid w:val="003A42BB"/>
    <w:rsid w:val="003A5125"/>
    <w:rsid w:val="003A590E"/>
    <w:rsid w:val="003A5CA5"/>
    <w:rsid w:val="003A6B8F"/>
    <w:rsid w:val="003A6D8E"/>
    <w:rsid w:val="003A7789"/>
    <w:rsid w:val="003B0B4D"/>
    <w:rsid w:val="003B1041"/>
    <w:rsid w:val="003B1550"/>
    <w:rsid w:val="003B1BE6"/>
    <w:rsid w:val="003B1E84"/>
    <w:rsid w:val="003B2360"/>
    <w:rsid w:val="003B2684"/>
    <w:rsid w:val="003B3313"/>
    <w:rsid w:val="003B3F9B"/>
    <w:rsid w:val="003B431F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B783B"/>
    <w:rsid w:val="003C00D9"/>
    <w:rsid w:val="003C0FB1"/>
    <w:rsid w:val="003C1286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4F7E"/>
    <w:rsid w:val="003D5717"/>
    <w:rsid w:val="003D5868"/>
    <w:rsid w:val="003D5B80"/>
    <w:rsid w:val="003D5D01"/>
    <w:rsid w:val="003D6678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3EA1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25F8"/>
    <w:rsid w:val="00402925"/>
    <w:rsid w:val="0040303D"/>
    <w:rsid w:val="0040376E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3FE3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397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47AC4"/>
    <w:rsid w:val="00450D3B"/>
    <w:rsid w:val="00450D54"/>
    <w:rsid w:val="00450E4C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70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F65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50B"/>
    <w:rsid w:val="00481607"/>
    <w:rsid w:val="00483063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1560"/>
    <w:rsid w:val="00491EEE"/>
    <w:rsid w:val="0049223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F1F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3FB6"/>
    <w:rsid w:val="004D4968"/>
    <w:rsid w:val="004D5F40"/>
    <w:rsid w:val="004D60B8"/>
    <w:rsid w:val="004D6240"/>
    <w:rsid w:val="004D66C7"/>
    <w:rsid w:val="004D6794"/>
    <w:rsid w:val="004D7316"/>
    <w:rsid w:val="004D7903"/>
    <w:rsid w:val="004E0289"/>
    <w:rsid w:val="004E03BE"/>
    <w:rsid w:val="004E0549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559"/>
    <w:rsid w:val="004F4E30"/>
    <w:rsid w:val="004F5372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6B91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4036"/>
    <w:rsid w:val="005251DA"/>
    <w:rsid w:val="00525515"/>
    <w:rsid w:val="005255CE"/>
    <w:rsid w:val="00525CAE"/>
    <w:rsid w:val="005261AD"/>
    <w:rsid w:val="00526653"/>
    <w:rsid w:val="00526C8A"/>
    <w:rsid w:val="00527489"/>
    <w:rsid w:val="00527DB2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37BAE"/>
    <w:rsid w:val="005408FD"/>
    <w:rsid w:val="00540EC8"/>
    <w:rsid w:val="005417A0"/>
    <w:rsid w:val="005422E8"/>
    <w:rsid w:val="005426C4"/>
    <w:rsid w:val="005426E7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0E6"/>
    <w:rsid w:val="00552163"/>
    <w:rsid w:val="00552569"/>
    <w:rsid w:val="0055269F"/>
    <w:rsid w:val="005527EA"/>
    <w:rsid w:val="00552AC3"/>
    <w:rsid w:val="005533EA"/>
    <w:rsid w:val="0055348E"/>
    <w:rsid w:val="00553C13"/>
    <w:rsid w:val="00554813"/>
    <w:rsid w:val="00554999"/>
    <w:rsid w:val="00554B3D"/>
    <w:rsid w:val="005555A1"/>
    <w:rsid w:val="00556461"/>
    <w:rsid w:val="005569BC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38E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2BA"/>
    <w:rsid w:val="005735E8"/>
    <w:rsid w:val="0057380A"/>
    <w:rsid w:val="00573B1B"/>
    <w:rsid w:val="00573E29"/>
    <w:rsid w:val="00573F24"/>
    <w:rsid w:val="00574088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3B4E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BD9"/>
    <w:rsid w:val="00590C9A"/>
    <w:rsid w:val="00591331"/>
    <w:rsid w:val="00591781"/>
    <w:rsid w:val="00591921"/>
    <w:rsid w:val="00591B9C"/>
    <w:rsid w:val="00592A4A"/>
    <w:rsid w:val="00592E9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0E41"/>
    <w:rsid w:val="005B15F5"/>
    <w:rsid w:val="005B1CC4"/>
    <w:rsid w:val="005B1D3E"/>
    <w:rsid w:val="005B2EB8"/>
    <w:rsid w:val="005B33A1"/>
    <w:rsid w:val="005B459B"/>
    <w:rsid w:val="005B5251"/>
    <w:rsid w:val="005B54FE"/>
    <w:rsid w:val="005B5A55"/>
    <w:rsid w:val="005B5C05"/>
    <w:rsid w:val="005B5F56"/>
    <w:rsid w:val="005B67F6"/>
    <w:rsid w:val="005B7D8A"/>
    <w:rsid w:val="005C0492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6245"/>
    <w:rsid w:val="005C7C78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5E89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7E7"/>
    <w:rsid w:val="00601FCD"/>
    <w:rsid w:val="00602720"/>
    <w:rsid w:val="00602949"/>
    <w:rsid w:val="00602CFB"/>
    <w:rsid w:val="00602F2F"/>
    <w:rsid w:val="00602FB5"/>
    <w:rsid w:val="0060342E"/>
    <w:rsid w:val="006036C7"/>
    <w:rsid w:val="0060384D"/>
    <w:rsid w:val="006039C5"/>
    <w:rsid w:val="00603A32"/>
    <w:rsid w:val="00604BFD"/>
    <w:rsid w:val="00605093"/>
    <w:rsid w:val="0060515F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91A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43C"/>
    <w:rsid w:val="00637E00"/>
    <w:rsid w:val="00640222"/>
    <w:rsid w:val="00640BFB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4471"/>
    <w:rsid w:val="0064640A"/>
    <w:rsid w:val="006472FD"/>
    <w:rsid w:val="00647814"/>
    <w:rsid w:val="00647D2D"/>
    <w:rsid w:val="00650854"/>
    <w:rsid w:val="00650A04"/>
    <w:rsid w:val="00650CAB"/>
    <w:rsid w:val="006510F4"/>
    <w:rsid w:val="006514E4"/>
    <w:rsid w:val="006514F9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6B5F"/>
    <w:rsid w:val="00657005"/>
    <w:rsid w:val="0065788E"/>
    <w:rsid w:val="006578D9"/>
    <w:rsid w:val="00657B61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F0F"/>
    <w:rsid w:val="006730FA"/>
    <w:rsid w:val="00673D7C"/>
    <w:rsid w:val="00673FBF"/>
    <w:rsid w:val="00674460"/>
    <w:rsid w:val="006744FB"/>
    <w:rsid w:val="00676A4B"/>
    <w:rsid w:val="00676C9B"/>
    <w:rsid w:val="00677766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2AD0"/>
    <w:rsid w:val="00693077"/>
    <w:rsid w:val="00693295"/>
    <w:rsid w:val="006936BD"/>
    <w:rsid w:val="0069447C"/>
    <w:rsid w:val="00695E3A"/>
    <w:rsid w:val="006979CD"/>
    <w:rsid w:val="00697F68"/>
    <w:rsid w:val="00697FE2"/>
    <w:rsid w:val="006A0B49"/>
    <w:rsid w:val="006A1313"/>
    <w:rsid w:val="006A1E73"/>
    <w:rsid w:val="006A2347"/>
    <w:rsid w:val="006A24B3"/>
    <w:rsid w:val="006A2A3D"/>
    <w:rsid w:val="006A40F0"/>
    <w:rsid w:val="006A415E"/>
    <w:rsid w:val="006A46C7"/>
    <w:rsid w:val="006A49B5"/>
    <w:rsid w:val="006A595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7D0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630"/>
    <w:rsid w:val="006C2EB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6EF4"/>
    <w:rsid w:val="006C7002"/>
    <w:rsid w:val="006C724C"/>
    <w:rsid w:val="006C75C9"/>
    <w:rsid w:val="006C78FA"/>
    <w:rsid w:val="006C7D80"/>
    <w:rsid w:val="006D0448"/>
    <w:rsid w:val="006D0B4F"/>
    <w:rsid w:val="006D0FC7"/>
    <w:rsid w:val="006D1260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11D0"/>
    <w:rsid w:val="006E22CC"/>
    <w:rsid w:val="006E244E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A49"/>
    <w:rsid w:val="006F6BE1"/>
    <w:rsid w:val="006F6DBE"/>
    <w:rsid w:val="006F71EC"/>
    <w:rsid w:val="006F738F"/>
    <w:rsid w:val="006F7964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2389"/>
    <w:rsid w:val="007032B8"/>
    <w:rsid w:val="0070358D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54A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1C18"/>
    <w:rsid w:val="007420C9"/>
    <w:rsid w:val="00744055"/>
    <w:rsid w:val="00744F4E"/>
    <w:rsid w:val="0074576E"/>
    <w:rsid w:val="0074602F"/>
    <w:rsid w:val="00746D56"/>
    <w:rsid w:val="00746FA0"/>
    <w:rsid w:val="00747000"/>
    <w:rsid w:val="00747446"/>
    <w:rsid w:val="007478A3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557"/>
    <w:rsid w:val="00753819"/>
    <w:rsid w:val="00753D93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A05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0E90"/>
    <w:rsid w:val="007B1061"/>
    <w:rsid w:val="007B1306"/>
    <w:rsid w:val="007B1792"/>
    <w:rsid w:val="007B1B64"/>
    <w:rsid w:val="007B1F0D"/>
    <w:rsid w:val="007B2638"/>
    <w:rsid w:val="007B2D8B"/>
    <w:rsid w:val="007B3D17"/>
    <w:rsid w:val="007B448A"/>
    <w:rsid w:val="007B45BA"/>
    <w:rsid w:val="007B4B0D"/>
    <w:rsid w:val="007B4C6D"/>
    <w:rsid w:val="007B4E3F"/>
    <w:rsid w:val="007B522A"/>
    <w:rsid w:val="007B53FB"/>
    <w:rsid w:val="007B5976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515"/>
    <w:rsid w:val="007D2C12"/>
    <w:rsid w:val="007D33B2"/>
    <w:rsid w:val="007D391E"/>
    <w:rsid w:val="007D4FF2"/>
    <w:rsid w:val="007D512C"/>
    <w:rsid w:val="007D526F"/>
    <w:rsid w:val="007D5794"/>
    <w:rsid w:val="007D59BC"/>
    <w:rsid w:val="007D5BD7"/>
    <w:rsid w:val="007D62B4"/>
    <w:rsid w:val="007D6408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4238"/>
    <w:rsid w:val="007E448C"/>
    <w:rsid w:val="007E4570"/>
    <w:rsid w:val="007E4588"/>
    <w:rsid w:val="007E4E4F"/>
    <w:rsid w:val="007E55B4"/>
    <w:rsid w:val="007E6477"/>
    <w:rsid w:val="007E6576"/>
    <w:rsid w:val="007E686B"/>
    <w:rsid w:val="007E6D46"/>
    <w:rsid w:val="007E6DA8"/>
    <w:rsid w:val="007E7A3E"/>
    <w:rsid w:val="007F05E0"/>
    <w:rsid w:val="007F0AE2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5FF6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C18"/>
    <w:rsid w:val="0083388D"/>
    <w:rsid w:val="00833F12"/>
    <w:rsid w:val="0083411C"/>
    <w:rsid w:val="008343CB"/>
    <w:rsid w:val="00834512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2EBF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095D"/>
    <w:rsid w:val="00850E2C"/>
    <w:rsid w:val="0085172A"/>
    <w:rsid w:val="008517E2"/>
    <w:rsid w:val="008535B0"/>
    <w:rsid w:val="00853A21"/>
    <w:rsid w:val="00853BD0"/>
    <w:rsid w:val="00854983"/>
    <w:rsid w:val="008549BC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3C7"/>
    <w:rsid w:val="008626B0"/>
    <w:rsid w:val="00864446"/>
    <w:rsid w:val="00864791"/>
    <w:rsid w:val="00864A2A"/>
    <w:rsid w:val="00865455"/>
    <w:rsid w:val="00865DE1"/>
    <w:rsid w:val="00866ED9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FA3"/>
    <w:rsid w:val="008810FA"/>
    <w:rsid w:val="0088124B"/>
    <w:rsid w:val="008813B7"/>
    <w:rsid w:val="0088218E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1E42"/>
    <w:rsid w:val="008922DF"/>
    <w:rsid w:val="0089290E"/>
    <w:rsid w:val="00892C2E"/>
    <w:rsid w:val="0089357C"/>
    <w:rsid w:val="008949CC"/>
    <w:rsid w:val="00894DB2"/>
    <w:rsid w:val="0089534D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461E"/>
    <w:rsid w:val="008A59E9"/>
    <w:rsid w:val="008A6405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34C"/>
    <w:rsid w:val="008B5578"/>
    <w:rsid w:val="008B5867"/>
    <w:rsid w:val="008B5A81"/>
    <w:rsid w:val="008B5AB0"/>
    <w:rsid w:val="008B5CA2"/>
    <w:rsid w:val="008B7441"/>
    <w:rsid w:val="008C0743"/>
    <w:rsid w:val="008C0794"/>
    <w:rsid w:val="008C084B"/>
    <w:rsid w:val="008C0DB5"/>
    <w:rsid w:val="008C1581"/>
    <w:rsid w:val="008C17CD"/>
    <w:rsid w:val="008C2453"/>
    <w:rsid w:val="008C2920"/>
    <w:rsid w:val="008C32F7"/>
    <w:rsid w:val="008C35A2"/>
    <w:rsid w:val="008C3B57"/>
    <w:rsid w:val="008C3FE5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031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0EC"/>
    <w:rsid w:val="008E16C5"/>
    <w:rsid w:val="008E2051"/>
    <w:rsid w:val="008E2525"/>
    <w:rsid w:val="008E3022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0951"/>
    <w:rsid w:val="008F16D1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39A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307"/>
    <w:rsid w:val="00924CC1"/>
    <w:rsid w:val="009257B4"/>
    <w:rsid w:val="00925DD1"/>
    <w:rsid w:val="009260EC"/>
    <w:rsid w:val="0092698B"/>
    <w:rsid w:val="00926E12"/>
    <w:rsid w:val="0092769F"/>
    <w:rsid w:val="00927817"/>
    <w:rsid w:val="00930B4A"/>
    <w:rsid w:val="00931062"/>
    <w:rsid w:val="00931298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C4F"/>
    <w:rsid w:val="009353FF"/>
    <w:rsid w:val="00935B7C"/>
    <w:rsid w:val="009365EB"/>
    <w:rsid w:val="00936AB5"/>
    <w:rsid w:val="00936B6D"/>
    <w:rsid w:val="00936F26"/>
    <w:rsid w:val="0094086F"/>
    <w:rsid w:val="00940AA2"/>
    <w:rsid w:val="00940B68"/>
    <w:rsid w:val="00940DF4"/>
    <w:rsid w:val="009418DC"/>
    <w:rsid w:val="00941A1C"/>
    <w:rsid w:val="009422D6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2E9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456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9E2"/>
    <w:rsid w:val="00981CB6"/>
    <w:rsid w:val="00982AB4"/>
    <w:rsid w:val="00983061"/>
    <w:rsid w:val="0098312F"/>
    <w:rsid w:val="00983223"/>
    <w:rsid w:val="00983BA3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6D8"/>
    <w:rsid w:val="009958D0"/>
    <w:rsid w:val="009959BC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51"/>
    <w:rsid w:val="009A67CD"/>
    <w:rsid w:val="009A788B"/>
    <w:rsid w:val="009A7E1C"/>
    <w:rsid w:val="009B003C"/>
    <w:rsid w:val="009B0DFC"/>
    <w:rsid w:val="009B1767"/>
    <w:rsid w:val="009B2465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B7940"/>
    <w:rsid w:val="009C00EF"/>
    <w:rsid w:val="009C064F"/>
    <w:rsid w:val="009C1039"/>
    <w:rsid w:val="009C1566"/>
    <w:rsid w:val="009C245B"/>
    <w:rsid w:val="009C281C"/>
    <w:rsid w:val="009C31E6"/>
    <w:rsid w:val="009C3440"/>
    <w:rsid w:val="009C4E6E"/>
    <w:rsid w:val="009C520B"/>
    <w:rsid w:val="009C579F"/>
    <w:rsid w:val="009C5874"/>
    <w:rsid w:val="009C6768"/>
    <w:rsid w:val="009C6894"/>
    <w:rsid w:val="009C68C6"/>
    <w:rsid w:val="009C6B3B"/>
    <w:rsid w:val="009C6B7B"/>
    <w:rsid w:val="009C6D79"/>
    <w:rsid w:val="009C6DA9"/>
    <w:rsid w:val="009C7699"/>
    <w:rsid w:val="009D1056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10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E7EF1"/>
    <w:rsid w:val="009F0BCF"/>
    <w:rsid w:val="009F0CD1"/>
    <w:rsid w:val="009F115A"/>
    <w:rsid w:val="009F15B3"/>
    <w:rsid w:val="009F187B"/>
    <w:rsid w:val="009F2E5F"/>
    <w:rsid w:val="009F3CC3"/>
    <w:rsid w:val="009F3F25"/>
    <w:rsid w:val="009F4375"/>
    <w:rsid w:val="009F471F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0BC0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6B9C"/>
    <w:rsid w:val="00A17345"/>
    <w:rsid w:val="00A1789B"/>
    <w:rsid w:val="00A203ED"/>
    <w:rsid w:val="00A205BF"/>
    <w:rsid w:val="00A2089C"/>
    <w:rsid w:val="00A20D0A"/>
    <w:rsid w:val="00A2104B"/>
    <w:rsid w:val="00A210E9"/>
    <w:rsid w:val="00A2138D"/>
    <w:rsid w:val="00A213B0"/>
    <w:rsid w:val="00A21430"/>
    <w:rsid w:val="00A21AAA"/>
    <w:rsid w:val="00A21FEA"/>
    <w:rsid w:val="00A224A1"/>
    <w:rsid w:val="00A238DD"/>
    <w:rsid w:val="00A23DD3"/>
    <w:rsid w:val="00A2470A"/>
    <w:rsid w:val="00A2481C"/>
    <w:rsid w:val="00A2627F"/>
    <w:rsid w:val="00A26883"/>
    <w:rsid w:val="00A2740E"/>
    <w:rsid w:val="00A30BAE"/>
    <w:rsid w:val="00A30C48"/>
    <w:rsid w:val="00A30D43"/>
    <w:rsid w:val="00A314A9"/>
    <w:rsid w:val="00A31591"/>
    <w:rsid w:val="00A31738"/>
    <w:rsid w:val="00A31805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452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70E"/>
    <w:rsid w:val="00A4626A"/>
    <w:rsid w:val="00A4648A"/>
    <w:rsid w:val="00A46B0A"/>
    <w:rsid w:val="00A46B10"/>
    <w:rsid w:val="00A46F1F"/>
    <w:rsid w:val="00A46FAD"/>
    <w:rsid w:val="00A472DB"/>
    <w:rsid w:val="00A473E1"/>
    <w:rsid w:val="00A5044D"/>
    <w:rsid w:val="00A50B00"/>
    <w:rsid w:val="00A50E51"/>
    <w:rsid w:val="00A511D4"/>
    <w:rsid w:val="00A514EB"/>
    <w:rsid w:val="00A5153E"/>
    <w:rsid w:val="00A518FF"/>
    <w:rsid w:val="00A521E0"/>
    <w:rsid w:val="00A52BE9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36B0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CD8"/>
    <w:rsid w:val="00AA2E90"/>
    <w:rsid w:val="00AA30A2"/>
    <w:rsid w:val="00AA35D2"/>
    <w:rsid w:val="00AA37AC"/>
    <w:rsid w:val="00AA398E"/>
    <w:rsid w:val="00AA49B7"/>
    <w:rsid w:val="00AA5295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68F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151"/>
    <w:rsid w:val="00AD163D"/>
    <w:rsid w:val="00AD1676"/>
    <w:rsid w:val="00AD1744"/>
    <w:rsid w:val="00AD1A62"/>
    <w:rsid w:val="00AD1B03"/>
    <w:rsid w:val="00AD1D48"/>
    <w:rsid w:val="00AD1DFE"/>
    <w:rsid w:val="00AD1F3F"/>
    <w:rsid w:val="00AD23B9"/>
    <w:rsid w:val="00AD2D96"/>
    <w:rsid w:val="00AD3328"/>
    <w:rsid w:val="00AD3B9D"/>
    <w:rsid w:val="00AD3BEC"/>
    <w:rsid w:val="00AD5A1F"/>
    <w:rsid w:val="00AD5B99"/>
    <w:rsid w:val="00AD732B"/>
    <w:rsid w:val="00AD7927"/>
    <w:rsid w:val="00AD7952"/>
    <w:rsid w:val="00AD7E7F"/>
    <w:rsid w:val="00AE00F1"/>
    <w:rsid w:val="00AE0B70"/>
    <w:rsid w:val="00AE0F2E"/>
    <w:rsid w:val="00AE12DA"/>
    <w:rsid w:val="00AE1C9E"/>
    <w:rsid w:val="00AE1DAA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0A9E"/>
    <w:rsid w:val="00B010D3"/>
    <w:rsid w:val="00B01CC2"/>
    <w:rsid w:val="00B01F0D"/>
    <w:rsid w:val="00B0238F"/>
    <w:rsid w:val="00B02688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6A2F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64D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437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60F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AE9"/>
    <w:rsid w:val="00B52D01"/>
    <w:rsid w:val="00B53EF0"/>
    <w:rsid w:val="00B54CD5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E6E"/>
    <w:rsid w:val="00B61AA8"/>
    <w:rsid w:val="00B61E14"/>
    <w:rsid w:val="00B6200F"/>
    <w:rsid w:val="00B63A2F"/>
    <w:rsid w:val="00B63CF7"/>
    <w:rsid w:val="00B64484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30F"/>
    <w:rsid w:val="00B84F7F"/>
    <w:rsid w:val="00B850D2"/>
    <w:rsid w:val="00B85E60"/>
    <w:rsid w:val="00B8620A"/>
    <w:rsid w:val="00B86DBB"/>
    <w:rsid w:val="00B86FC3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601"/>
    <w:rsid w:val="00BA3A4C"/>
    <w:rsid w:val="00BA3B3B"/>
    <w:rsid w:val="00BA4088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9F3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141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89C"/>
    <w:rsid w:val="00BD68BE"/>
    <w:rsid w:val="00BD7365"/>
    <w:rsid w:val="00BD7F9E"/>
    <w:rsid w:val="00BE09DC"/>
    <w:rsid w:val="00BE0D74"/>
    <w:rsid w:val="00BE131C"/>
    <w:rsid w:val="00BE1378"/>
    <w:rsid w:val="00BE1A06"/>
    <w:rsid w:val="00BE20F7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84A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0B"/>
    <w:rsid w:val="00BF752F"/>
    <w:rsid w:val="00BF7D43"/>
    <w:rsid w:val="00C00B95"/>
    <w:rsid w:val="00C00D06"/>
    <w:rsid w:val="00C00D60"/>
    <w:rsid w:val="00C013A3"/>
    <w:rsid w:val="00C01B4D"/>
    <w:rsid w:val="00C025D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B4B"/>
    <w:rsid w:val="00C10F74"/>
    <w:rsid w:val="00C11183"/>
    <w:rsid w:val="00C118E4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195"/>
    <w:rsid w:val="00C232DD"/>
    <w:rsid w:val="00C24018"/>
    <w:rsid w:val="00C241E7"/>
    <w:rsid w:val="00C2420C"/>
    <w:rsid w:val="00C2423A"/>
    <w:rsid w:val="00C2448C"/>
    <w:rsid w:val="00C24DDC"/>
    <w:rsid w:val="00C24EE5"/>
    <w:rsid w:val="00C259E3"/>
    <w:rsid w:val="00C26A24"/>
    <w:rsid w:val="00C26F8C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2979"/>
    <w:rsid w:val="00C337F3"/>
    <w:rsid w:val="00C33B98"/>
    <w:rsid w:val="00C33FF0"/>
    <w:rsid w:val="00C341A5"/>
    <w:rsid w:val="00C34751"/>
    <w:rsid w:val="00C34C05"/>
    <w:rsid w:val="00C355A2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CB1"/>
    <w:rsid w:val="00C72712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FA2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41C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1FD"/>
    <w:rsid w:val="00C922C5"/>
    <w:rsid w:val="00C93297"/>
    <w:rsid w:val="00C93600"/>
    <w:rsid w:val="00C93DE2"/>
    <w:rsid w:val="00C94BD7"/>
    <w:rsid w:val="00C95730"/>
    <w:rsid w:val="00C95962"/>
    <w:rsid w:val="00C96580"/>
    <w:rsid w:val="00C96D87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699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CAC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A8D"/>
    <w:rsid w:val="00CC606C"/>
    <w:rsid w:val="00CC68F3"/>
    <w:rsid w:val="00CC6B47"/>
    <w:rsid w:val="00CC6E21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78"/>
    <w:rsid w:val="00CE18BC"/>
    <w:rsid w:val="00CE22D6"/>
    <w:rsid w:val="00CE2806"/>
    <w:rsid w:val="00CE3257"/>
    <w:rsid w:val="00CE3684"/>
    <w:rsid w:val="00CE420D"/>
    <w:rsid w:val="00CE42DF"/>
    <w:rsid w:val="00CE4CEC"/>
    <w:rsid w:val="00CE529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D70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91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546"/>
    <w:rsid w:val="00D24DBB"/>
    <w:rsid w:val="00D25B79"/>
    <w:rsid w:val="00D26F41"/>
    <w:rsid w:val="00D27327"/>
    <w:rsid w:val="00D27695"/>
    <w:rsid w:val="00D30320"/>
    <w:rsid w:val="00D30756"/>
    <w:rsid w:val="00D31502"/>
    <w:rsid w:val="00D3275C"/>
    <w:rsid w:val="00D32B70"/>
    <w:rsid w:val="00D32BA7"/>
    <w:rsid w:val="00D32ECD"/>
    <w:rsid w:val="00D33313"/>
    <w:rsid w:val="00D33410"/>
    <w:rsid w:val="00D33783"/>
    <w:rsid w:val="00D33EF4"/>
    <w:rsid w:val="00D344C9"/>
    <w:rsid w:val="00D34666"/>
    <w:rsid w:val="00D34F9F"/>
    <w:rsid w:val="00D35923"/>
    <w:rsid w:val="00D35D6F"/>
    <w:rsid w:val="00D3610A"/>
    <w:rsid w:val="00D364A5"/>
    <w:rsid w:val="00D36706"/>
    <w:rsid w:val="00D367E7"/>
    <w:rsid w:val="00D40494"/>
    <w:rsid w:val="00D41054"/>
    <w:rsid w:val="00D41274"/>
    <w:rsid w:val="00D41284"/>
    <w:rsid w:val="00D413A8"/>
    <w:rsid w:val="00D420BD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490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1C2"/>
    <w:rsid w:val="00D61292"/>
    <w:rsid w:val="00D61EE8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39F"/>
    <w:rsid w:val="00D71968"/>
    <w:rsid w:val="00D71F01"/>
    <w:rsid w:val="00D723E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B53"/>
    <w:rsid w:val="00D80C95"/>
    <w:rsid w:val="00D81307"/>
    <w:rsid w:val="00D820F3"/>
    <w:rsid w:val="00D822CA"/>
    <w:rsid w:val="00D83817"/>
    <w:rsid w:val="00D839A7"/>
    <w:rsid w:val="00D84268"/>
    <w:rsid w:val="00D84515"/>
    <w:rsid w:val="00D84824"/>
    <w:rsid w:val="00D84F73"/>
    <w:rsid w:val="00D8666C"/>
    <w:rsid w:val="00D86B3B"/>
    <w:rsid w:val="00D876BB"/>
    <w:rsid w:val="00D8778A"/>
    <w:rsid w:val="00D8782E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2AA9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CAB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102"/>
    <w:rsid w:val="00DC28A6"/>
    <w:rsid w:val="00DC35FA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C7B00"/>
    <w:rsid w:val="00DC7FB6"/>
    <w:rsid w:val="00DD132F"/>
    <w:rsid w:val="00DD1521"/>
    <w:rsid w:val="00DD16C8"/>
    <w:rsid w:val="00DD1C2F"/>
    <w:rsid w:val="00DD1ED7"/>
    <w:rsid w:val="00DD242B"/>
    <w:rsid w:val="00DD2C54"/>
    <w:rsid w:val="00DD3430"/>
    <w:rsid w:val="00DD35A0"/>
    <w:rsid w:val="00DD4799"/>
    <w:rsid w:val="00DD596C"/>
    <w:rsid w:val="00DD59E6"/>
    <w:rsid w:val="00DD6396"/>
    <w:rsid w:val="00DD699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4A8F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0CFF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5E0"/>
    <w:rsid w:val="00E14911"/>
    <w:rsid w:val="00E14913"/>
    <w:rsid w:val="00E150B1"/>
    <w:rsid w:val="00E153EC"/>
    <w:rsid w:val="00E1546F"/>
    <w:rsid w:val="00E15B8D"/>
    <w:rsid w:val="00E16219"/>
    <w:rsid w:val="00E16312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64E8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1A6B"/>
    <w:rsid w:val="00E31F3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B70"/>
    <w:rsid w:val="00E53F70"/>
    <w:rsid w:val="00E5413F"/>
    <w:rsid w:val="00E541D0"/>
    <w:rsid w:val="00E543CA"/>
    <w:rsid w:val="00E54EC5"/>
    <w:rsid w:val="00E55335"/>
    <w:rsid w:val="00E5552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3EC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2C64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213"/>
    <w:rsid w:val="00E927FB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110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316D"/>
    <w:rsid w:val="00EA3C34"/>
    <w:rsid w:val="00EA42BA"/>
    <w:rsid w:val="00EA4933"/>
    <w:rsid w:val="00EA4F96"/>
    <w:rsid w:val="00EA531A"/>
    <w:rsid w:val="00EA589B"/>
    <w:rsid w:val="00EA5E2E"/>
    <w:rsid w:val="00EA7499"/>
    <w:rsid w:val="00EA74E3"/>
    <w:rsid w:val="00EA758B"/>
    <w:rsid w:val="00EA7744"/>
    <w:rsid w:val="00EA7995"/>
    <w:rsid w:val="00EB0644"/>
    <w:rsid w:val="00EB1186"/>
    <w:rsid w:val="00EB178A"/>
    <w:rsid w:val="00EB2435"/>
    <w:rsid w:val="00EB2D8C"/>
    <w:rsid w:val="00EB3027"/>
    <w:rsid w:val="00EB306C"/>
    <w:rsid w:val="00EB313A"/>
    <w:rsid w:val="00EB3495"/>
    <w:rsid w:val="00EB4E56"/>
    <w:rsid w:val="00EB534C"/>
    <w:rsid w:val="00EB55CC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7B5"/>
    <w:rsid w:val="00ED19F8"/>
    <w:rsid w:val="00ED3068"/>
    <w:rsid w:val="00ED3534"/>
    <w:rsid w:val="00ED3B7D"/>
    <w:rsid w:val="00ED4319"/>
    <w:rsid w:val="00ED581C"/>
    <w:rsid w:val="00ED6435"/>
    <w:rsid w:val="00ED6CAC"/>
    <w:rsid w:val="00ED73A4"/>
    <w:rsid w:val="00EE0A49"/>
    <w:rsid w:val="00EE0C8D"/>
    <w:rsid w:val="00EE1061"/>
    <w:rsid w:val="00EE14CB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2F70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5E2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6B1"/>
    <w:rsid w:val="00F04932"/>
    <w:rsid w:val="00F04CF6"/>
    <w:rsid w:val="00F04ED5"/>
    <w:rsid w:val="00F05BA0"/>
    <w:rsid w:val="00F05EED"/>
    <w:rsid w:val="00F06093"/>
    <w:rsid w:val="00F062B0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022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318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E02"/>
    <w:rsid w:val="00F50F0E"/>
    <w:rsid w:val="00F50F51"/>
    <w:rsid w:val="00F51318"/>
    <w:rsid w:val="00F51929"/>
    <w:rsid w:val="00F51BD2"/>
    <w:rsid w:val="00F523A6"/>
    <w:rsid w:val="00F52631"/>
    <w:rsid w:val="00F529C7"/>
    <w:rsid w:val="00F52A4B"/>
    <w:rsid w:val="00F52D7B"/>
    <w:rsid w:val="00F53186"/>
    <w:rsid w:val="00F533DB"/>
    <w:rsid w:val="00F5376A"/>
    <w:rsid w:val="00F53E2D"/>
    <w:rsid w:val="00F542D8"/>
    <w:rsid w:val="00F5479C"/>
    <w:rsid w:val="00F548C8"/>
    <w:rsid w:val="00F54986"/>
    <w:rsid w:val="00F55A3B"/>
    <w:rsid w:val="00F563B2"/>
    <w:rsid w:val="00F56848"/>
    <w:rsid w:val="00F56FA3"/>
    <w:rsid w:val="00F57054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A50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38E"/>
    <w:rsid w:val="00F81E4A"/>
    <w:rsid w:val="00F81F25"/>
    <w:rsid w:val="00F82A4B"/>
    <w:rsid w:val="00F83776"/>
    <w:rsid w:val="00F837DD"/>
    <w:rsid w:val="00F83813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438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D17"/>
    <w:rsid w:val="00FC35B0"/>
    <w:rsid w:val="00FC3A4A"/>
    <w:rsid w:val="00FC3BBC"/>
    <w:rsid w:val="00FC3EEB"/>
    <w:rsid w:val="00FC48FE"/>
    <w:rsid w:val="00FC4A6E"/>
    <w:rsid w:val="00FC4D5C"/>
    <w:rsid w:val="00FC553E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822"/>
    <w:rsid w:val="00FD45CD"/>
    <w:rsid w:val="00FD4CC0"/>
    <w:rsid w:val="00FD5AFC"/>
    <w:rsid w:val="00FD618D"/>
    <w:rsid w:val="00FD61FE"/>
    <w:rsid w:val="00FD690A"/>
    <w:rsid w:val="00FD6A3D"/>
    <w:rsid w:val="00FD6BB9"/>
    <w:rsid w:val="00FD6EC5"/>
    <w:rsid w:val="00FD6F42"/>
    <w:rsid w:val="00FD7313"/>
    <w:rsid w:val="00FD750C"/>
    <w:rsid w:val="00FD7635"/>
    <w:rsid w:val="00FE061A"/>
    <w:rsid w:val="00FE098B"/>
    <w:rsid w:val="00FE0C6B"/>
    <w:rsid w:val="00FE15ED"/>
    <w:rsid w:val="00FE22FE"/>
    <w:rsid w:val="00FE23E2"/>
    <w:rsid w:val="00FE3DA5"/>
    <w:rsid w:val="00FE460F"/>
    <w:rsid w:val="00FE4930"/>
    <w:rsid w:val="00FE4E61"/>
    <w:rsid w:val="00FE5B8D"/>
    <w:rsid w:val="00FE5E7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D6FD2A"/>
  <w15:docId w15:val="{DAA0CBEC-9ACA-4F6F-B53F-CBEC8A66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7766"/>
    <w:pPr>
      <w:widowControl w:val="0"/>
      <w:jc w:val="both"/>
    </w:pPr>
    <w:rPr>
      <w:rFonts w:ascii="Times New Roman" w:eastAsiaTheme="minorEastAsia" w:hAnsi="Times New Roman"/>
      <w:kern w:val="2"/>
      <w:lang w:val="en-GB" w:eastAsia="en-US"/>
    </w:rPr>
  </w:style>
  <w:style w:type="paragraph" w:styleId="Heading1">
    <w:name w:val="heading 1"/>
    <w:next w:val="Normal"/>
    <w:qFormat/>
    <w:rsid w:val="008E10E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1151"/>
    <w:pPr>
      <w:numPr>
        <w:ilvl w:val="0"/>
        <w:numId w:val="0"/>
      </w:numPr>
      <w:spacing w:before="120"/>
      <w:ind w:left="720" w:hanging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ind w:left="720" w:hanging="7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6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rsid w:val="00EB77D5"/>
    <w:rPr>
      <w:rFonts w:ascii="Times New Roman" w:eastAsia="Times New Roman" w:hAnsi="Times New Roman"/>
      <w:kern w:val="2"/>
      <w:szCs w:val="24"/>
      <w:lang w:val="en-GB"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customStyle="1" w:styleId="textChar">
    <w:name w:val="text Char"/>
    <w:link w:val="text"/>
    <w:rsid w:val="00B06A2F"/>
    <w:rPr>
      <w:rFonts w:asciiTheme="minorHAnsi" w:eastAsiaTheme="minorEastAsia" w:hAnsiTheme="minorHAnsi" w:cstheme="minorBidi"/>
      <w:kern w:val="2"/>
      <w:sz w:val="24"/>
    </w:rPr>
  </w:style>
  <w:style w:type="paragraph" w:customStyle="1" w:styleId="RAN1bullet1">
    <w:name w:val="RAN1 bullet1"/>
    <w:basedOn w:val="Normal"/>
    <w:link w:val="RAN1bullet1Char"/>
    <w:qFormat/>
    <w:rsid w:val="00B06A2F"/>
    <w:pPr>
      <w:widowControl/>
      <w:numPr>
        <w:numId w:val="5"/>
      </w:numPr>
      <w:spacing w:line="259" w:lineRule="auto"/>
      <w:jc w:val="left"/>
    </w:pPr>
    <w:rPr>
      <w:rFonts w:ascii="Times" w:eastAsia="Batang" w:hAnsi="Times"/>
      <w:kern w:val="0"/>
      <w:szCs w:val="24"/>
      <w:lang w:eastAsia="x-none"/>
    </w:rPr>
  </w:style>
  <w:style w:type="character" w:customStyle="1" w:styleId="RAN1bullet1Char">
    <w:name w:val="RAN1 bullet1 Char"/>
    <w:link w:val="RAN1bullet1"/>
    <w:rsid w:val="00B06A2F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9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4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61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6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78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31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7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7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4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0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1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1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8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60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jingsun\My%20Bookshelf\3GPP\R1-93\NR-U\NR-U%20indoor%20sub7%20calibration_final_v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jingsun\My%20Bookshelf\3GPP\R1-93\NR-U\NR-U%20indoor%20sub7%20calibration_final_v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jingsun\My%20Bookshelf\3GPP\R1-93\NR-U\NR-U%20indoor%20sub7%20calibration_final_v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jingsun\My%20Bookshelf\3GPP\R1-93\NR-U\NR-U%20indoor%20sub7%20calibration_final_v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'[NR-U indoor sub7 calibration_final_v3.xlsx](15,20,20,40), UE RSSI'!$B$1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calibration_final_v3.xlsx](15,20,20,40), UE RSSI'!$B$2:$B$1003</c:f>
              <c:numCache>
                <c:formatCode>General</c:formatCode>
                <c:ptCount val="1002"/>
                <c:pt idx="0">
                  <c:v>-85.17</c:v>
                </c:pt>
                <c:pt idx="1">
                  <c:v>-83.06</c:v>
                </c:pt>
                <c:pt idx="2">
                  <c:v>-81.64</c:v>
                </c:pt>
                <c:pt idx="3">
                  <c:v>-80.89</c:v>
                </c:pt>
                <c:pt idx="4">
                  <c:v>-80.239999999999995</c:v>
                </c:pt>
                <c:pt idx="5">
                  <c:v>-79.7</c:v>
                </c:pt>
                <c:pt idx="6">
                  <c:v>-79.180000000000007</c:v>
                </c:pt>
                <c:pt idx="7">
                  <c:v>-78.88</c:v>
                </c:pt>
                <c:pt idx="8">
                  <c:v>-78.37</c:v>
                </c:pt>
                <c:pt idx="9">
                  <c:v>-78.02</c:v>
                </c:pt>
                <c:pt idx="10">
                  <c:v>-77.69</c:v>
                </c:pt>
                <c:pt idx="11">
                  <c:v>-77.239999999999995</c:v>
                </c:pt>
                <c:pt idx="12">
                  <c:v>-76.77</c:v>
                </c:pt>
                <c:pt idx="13">
                  <c:v>-76.62</c:v>
                </c:pt>
                <c:pt idx="14">
                  <c:v>-76.239999999999995</c:v>
                </c:pt>
                <c:pt idx="15">
                  <c:v>-75.87</c:v>
                </c:pt>
                <c:pt idx="16">
                  <c:v>-75.69</c:v>
                </c:pt>
                <c:pt idx="17">
                  <c:v>-75.58</c:v>
                </c:pt>
                <c:pt idx="18">
                  <c:v>-75.44</c:v>
                </c:pt>
                <c:pt idx="19">
                  <c:v>-75.11</c:v>
                </c:pt>
                <c:pt idx="20">
                  <c:v>-74.94</c:v>
                </c:pt>
                <c:pt idx="21">
                  <c:v>-74.84</c:v>
                </c:pt>
                <c:pt idx="22">
                  <c:v>-74.77</c:v>
                </c:pt>
                <c:pt idx="23">
                  <c:v>-74.61</c:v>
                </c:pt>
                <c:pt idx="24">
                  <c:v>-74.5</c:v>
                </c:pt>
                <c:pt idx="25">
                  <c:v>-74.400000000000006</c:v>
                </c:pt>
                <c:pt idx="26">
                  <c:v>-74.239999999999995</c:v>
                </c:pt>
                <c:pt idx="27">
                  <c:v>-74.11</c:v>
                </c:pt>
                <c:pt idx="28">
                  <c:v>-73.8</c:v>
                </c:pt>
                <c:pt idx="29">
                  <c:v>-73.569999999999993</c:v>
                </c:pt>
                <c:pt idx="30">
                  <c:v>-73.42</c:v>
                </c:pt>
                <c:pt idx="31">
                  <c:v>-73.17</c:v>
                </c:pt>
                <c:pt idx="32">
                  <c:v>-73.12</c:v>
                </c:pt>
                <c:pt idx="33">
                  <c:v>-72.88</c:v>
                </c:pt>
                <c:pt idx="34">
                  <c:v>-72.819999999999993</c:v>
                </c:pt>
                <c:pt idx="35">
                  <c:v>-72.69</c:v>
                </c:pt>
                <c:pt idx="36">
                  <c:v>-72.5</c:v>
                </c:pt>
                <c:pt idx="37">
                  <c:v>-72.39</c:v>
                </c:pt>
                <c:pt idx="38">
                  <c:v>-72.3</c:v>
                </c:pt>
                <c:pt idx="39">
                  <c:v>-72.17</c:v>
                </c:pt>
                <c:pt idx="40">
                  <c:v>-72.099999999999994</c:v>
                </c:pt>
                <c:pt idx="41">
                  <c:v>-72.040000000000006</c:v>
                </c:pt>
                <c:pt idx="42">
                  <c:v>-71.989999999999995</c:v>
                </c:pt>
                <c:pt idx="43">
                  <c:v>-71.91</c:v>
                </c:pt>
                <c:pt idx="44">
                  <c:v>-71.83</c:v>
                </c:pt>
                <c:pt idx="45">
                  <c:v>-71.790000000000006</c:v>
                </c:pt>
                <c:pt idx="46">
                  <c:v>-71.739999999999995</c:v>
                </c:pt>
                <c:pt idx="47">
                  <c:v>-71.64</c:v>
                </c:pt>
                <c:pt idx="48">
                  <c:v>-71.56</c:v>
                </c:pt>
                <c:pt idx="49">
                  <c:v>-71.53</c:v>
                </c:pt>
                <c:pt idx="50">
                  <c:v>-71.459999999999994</c:v>
                </c:pt>
                <c:pt idx="51">
                  <c:v>-71.39</c:v>
                </c:pt>
                <c:pt idx="52">
                  <c:v>-71.31</c:v>
                </c:pt>
                <c:pt idx="53">
                  <c:v>-71.209999999999994</c:v>
                </c:pt>
                <c:pt idx="54">
                  <c:v>-71.099999999999994</c:v>
                </c:pt>
                <c:pt idx="55">
                  <c:v>-70.989999999999995</c:v>
                </c:pt>
                <c:pt idx="56">
                  <c:v>-70.88</c:v>
                </c:pt>
                <c:pt idx="57">
                  <c:v>-70.78</c:v>
                </c:pt>
                <c:pt idx="58">
                  <c:v>-70.739999999999995</c:v>
                </c:pt>
                <c:pt idx="59">
                  <c:v>-70.64</c:v>
                </c:pt>
                <c:pt idx="60">
                  <c:v>-70.540000000000006</c:v>
                </c:pt>
                <c:pt idx="61">
                  <c:v>-70.5</c:v>
                </c:pt>
                <c:pt idx="62">
                  <c:v>-70.430000000000007</c:v>
                </c:pt>
                <c:pt idx="63">
                  <c:v>-70.39</c:v>
                </c:pt>
                <c:pt idx="64">
                  <c:v>-70.3</c:v>
                </c:pt>
                <c:pt idx="65">
                  <c:v>-70.180000000000007</c:v>
                </c:pt>
                <c:pt idx="66">
                  <c:v>-70.099999999999994</c:v>
                </c:pt>
                <c:pt idx="67">
                  <c:v>-70.08</c:v>
                </c:pt>
                <c:pt idx="68">
                  <c:v>-70.03</c:v>
                </c:pt>
                <c:pt idx="69">
                  <c:v>-69.95</c:v>
                </c:pt>
                <c:pt idx="70">
                  <c:v>-69.91</c:v>
                </c:pt>
                <c:pt idx="71">
                  <c:v>-69.83</c:v>
                </c:pt>
                <c:pt idx="72">
                  <c:v>-69.760000000000005</c:v>
                </c:pt>
                <c:pt idx="73">
                  <c:v>-69.680000000000007</c:v>
                </c:pt>
                <c:pt idx="74">
                  <c:v>-69.599999999999994</c:v>
                </c:pt>
                <c:pt idx="75">
                  <c:v>-69.489999999999995</c:v>
                </c:pt>
                <c:pt idx="76">
                  <c:v>-69.459999999999994</c:v>
                </c:pt>
                <c:pt idx="77">
                  <c:v>-69.42</c:v>
                </c:pt>
                <c:pt idx="78">
                  <c:v>-69.400000000000006</c:v>
                </c:pt>
                <c:pt idx="79">
                  <c:v>-69.36</c:v>
                </c:pt>
                <c:pt idx="80">
                  <c:v>-69.260000000000005</c:v>
                </c:pt>
                <c:pt idx="81">
                  <c:v>-69.209999999999994</c:v>
                </c:pt>
                <c:pt idx="82">
                  <c:v>-69.12</c:v>
                </c:pt>
                <c:pt idx="83">
                  <c:v>-69.05</c:v>
                </c:pt>
                <c:pt idx="84">
                  <c:v>-68.98</c:v>
                </c:pt>
                <c:pt idx="85">
                  <c:v>-68.92</c:v>
                </c:pt>
                <c:pt idx="86">
                  <c:v>-68.86</c:v>
                </c:pt>
                <c:pt idx="87">
                  <c:v>-68.790000000000006</c:v>
                </c:pt>
                <c:pt idx="88">
                  <c:v>-68.709999999999994</c:v>
                </c:pt>
                <c:pt idx="89">
                  <c:v>-68.64</c:v>
                </c:pt>
                <c:pt idx="90">
                  <c:v>-68.58</c:v>
                </c:pt>
                <c:pt idx="91">
                  <c:v>-68.5</c:v>
                </c:pt>
                <c:pt idx="92">
                  <c:v>-68.45</c:v>
                </c:pt>
                <c:pt idx="93">
                  <c:v>-68.41</c:v>
                </c:pt>
                <c:pt idx="94">
                  <c:v>-68.36</c:v>
                </c:pt>
                <c:pt idx="95">
                  <c:v>-68.27</c:v>
                </c:pt>
                <c:pt idx="96">
                  <c:v>-68.239999999999995</c:v>
                </c:pt>
                <c:pt idx="97">
                  <c:v>-68.22</c:v>
                </c:pt>
                <c:pt idx="98">
                  <c:v>-68.16</c:v>
                </c:pt>
                <c:pt idx="99">
                  <c:v>-68.14</c:v>
                </c:pt>
                <c:pt idx="100">
                  <c:v>-68.08</c:v>
                </c:pt>
                <c:pt idx="101">
                  <c:v>-68.06</c:v>
                </c:pt>
                <c:pt idx="102">
                  <c:v>-68.03</c:v>
                </c:pt>
                <c:pt idx="103">
                  <c:v>-67.95</c:v>
                </c:pt>
                <c:pt idx="104">
                  <c:v>-67.930000000000007</c:v>
                </c:pt>
                <c:pt idx="105">
                  <c:v>-67.89</c:v>
                </c:pt>
                <c:pt idx="106">
                  <c:v>-67.77</c:v>
                </c:pt>
                <c:pt idx="107">
                  <c:v>-67.73</c:v>
                </c:pt>
                <c:pt idx="108">
                  <c:v>-67.67</c:v>
                </c:pt>
                <c:pt idx="109">
                  <c:v>-67.62</c:v>
                </c:pt>
                <c:pt idx="110">
                  <c:v>-67.569999999999993</c:v>
                </c:pt>
                <c:pt idx="111">
                  <c:v>-67.48</c:v>
                </c:pt>
                <c:pt idx="112">
                  <c:v>-67.42</c:v>
                </c:pt>
                <c:pt idx="113">
                  <c:v>-67.38</c:v>
                </c:pt>
                <c:pt idx="114">
                  <c:v>-67.349999999999994</c:v>
                </c:pt>
                <c:pt idx="115">
                  <c:v>-67.27</c:v>
                </c:pt>
                <c:pt idx="116">
                  <c:v>-67.209999999999994</c:v>
                </c:pt>
                <c:pt idx="117">
                  <c:v>-67.150000000000006</c:v>
                </c:pt>
                <c:pt idx="118">
                  <c:v>-67.14</c:v>
                </c:pt>
                <c:pt idx="119">
                  <c:v>-67.08</c:v>
                </c:pt>
                <c:pt idx="120">
                  <c:v>-66.989999999999995</c:v>
                </c:pt>
                <c:pt idx="121">
                  <c:v>-66.91</c:v>
                </c:pt>
                <c:pt idx="122">
                  <c:v>-66.84</c:v>
                </c:pt>
                <c:pt idx="123">
                  <c:v>-66.8</c:v>
                </c:pt>
                <c:pt idx="124">
                  <c:v>-66.73</c:v>
                </c:pt>
                <c:pt idx="125">
                  <c:v>-66.67</c:v>
                </c:pt>
                <c:pt idx="126">
                  <c:v>-66.650000000000006</c:v>
                </c:pt>
                <c:pt idx="127">
                  <c:v>-66.55</c:v>
                </c:pt>
                <c:pt idx="128">
                  <c:v>-66.510000000000005</c:v>
                </c:pt>
                <c:pt idx="129">
                  <c:v>-66.47</c:v>
                </c:pt>
                <c:pt idx="130">
                  <c:v>-66.400000000000006</c:v>
                </c:pt>
                <c:pt idx="131">
                  <c:v>-66.37</c:v>
                </c:pt>
                <c:pt idx="132">
                  <c:v>-66.319999999999993</c:v>
                </c:pt>
                <c:pt idx="133">
                  <c:v>-66.28</c:v>
                </c:pt>
                <c:pt idx="134">
                  <c:v>-66.180000000000007</c:v>
                </c:pt>
                <c:pt idx="135">
                  <c:v>-66.13</c:v>
                </c:pt>
                <c:pt idx="136">
                  <c:v>-66.040000000000006</c:v>
                </c:pt>
                <c:pt idx="137">
                  <c:v>-66.010000000000005</c:v>
                </c:pt>
                <c:pt idx="138">
                  <c:v>-65.97</c:v>
                </c:pt>
                <c:pt idx="139">
                  <c:v>-65.95</c:v>
                </c:pt>
                <c:pt idx="140">
                  <c:v>-65.89</c:v>
                </c:pt>
                <c:pt idx="141">
                  <c:v>-65.83</c:v>
                </c:pt>
                <c:pt idx="142">
                  <c:v>-65.78</c:v>
                </c:pt>
                <c:pt idx="143">
                  <c:v>-65.72</c:v>
                </c:pt>
                <c:pt idx="144">
                  <c:v>-65.7</c:v>
                </c:pt>
                <c:pt idx="145">
                  <c:v>-65.67</c:v>
                </c:pt>
                <c:pt idx="146">
                  <c:v>-65.64</c:v>
                </c:pt>
                <c:pt idx="147">
                  <c:v>-65.58</c:v>
                </c:pt>
                <c:pt idx="148">
                  <c:v>-65.52</c:v>
                </c:pt>
                <c:pt idx="149">
                  <c:v>-65.489999999999995</c:v>
                </c:pt>
                <c:pt idx="150">
                  <c:v>-65.38</c:v>
                </c:pt>
                <c:pt idx="151">
                  <c:v>-65.33</c:v>
                </c:pt>
                <c:pt idx="152">
                  <c:v>-65.28</c:v>
                </c:pt>
                <c:pt idx="153">
                  <c:v>-65.25</c:v>
                </c:pt>
                <c:pt idx="154">
                  <c:v>-65.209999999999994</c:v>
                </c:pt>
                <c:pt idx="155">
                  <c:v>-65.180000000000007</c:v>
                </c:pt>
                <c:pt idx="156">
                  <c:v>-65.150000000000006</c:v>
                </c:pt>
                <c:pt idx="157">
                  <c:v>-65.13</c:v>
                </c:pt>
                <c:pt idx="158">
                  <c:v>-65.099999999999994</c:v>
                </c:pt>
                <c:pt idx="159">
                  <c:v>-65.06</c:v>
                </c:pt>
                <c:pt idx="160">
                  <c:v>-65.02</c:v>
                </c:pt>
                <c:pt idx="161">
                  <c:v>-64.98</c:v>
                </c:pt>
                <c:pt idx="162">
                  <c:v>-64.94</c:v>
                </c:pt>
                <c:pt idx="163">
                  <c:v>-64.89</c:v>
                </c:pt>
                <c:pt idx="164">
                  <c:v>-64.88</c:v>
                </c:pt>
                <c:pt idx="165">
                  <c:v>-64.86</c:v>
                </c:pt>
                <c:pt idx="166">
                  <c:v>-64.81</c:v>
                </c:pt>
                <c:pt idx="167">
                  <c:v>-64.77</c:v>
                </c:pt>
                <c:pt idx="168">
                  <c:v>-64.72</c:v>
                </c:pt>
                <c:pt idx="169">
                  <c:v>-64.680000000000007</c:v>
                </c:pt>
                <c:pt idx="170">
                  <c:v>-64.650000000000006</c:v>
                </c:pt>
                <c:pt idx="171">
                  <c:v>-64.64</c:v>
                </c:pt>
                <c:pt idx="172">
                  <c:v>-64.599999999999994</c:v>
                </c:pt>
                <c:pt idx="173">
                  <c:v>-64.58</c:v>
                </c:pt>
                <c:pt idx="174">
                  <c:v>-64.53</c:v>
                </c:pt>
                <c:pt idx="175">
                  <c:v>-64.44</c:v>
                </c:pt>
                <c:pt idx="176">
                  <c:v>-64.400000000000006</c:v>
                </c:pt>
                <c:pt idx="177">
                  <c:v>-64.37</c:v>
                </c:pt>
                <c:pt idx="178">
                  <c:v>-64.33</c:v>
                </c:pt>
                <c:pt idx="179">
                  <c:v>-64.31</c:v>
                </c:pt>
                <c:pt idx="180">
                  <c:v>-64.28</c:v>
                </c:pt>
                <c:pt idx="181">
                  <c:v>-64.22</c:v>
                </c:pt>
                <c:pt idx="182">
                  <c:v>-64.150000000000006</c:v>
                </c:pt>
                <c:pt idx="183">
                  <c:v>-64.12</c:v>
                </c:pt>
                <c:pt idx="184">
                  <c:v>-64.05</c:v>
                </c:pt>
                <c:pt idx="185">
                  <c:v>-64</c:v>
                </c:pt>
                <c:pt idx="186">
                  <c:v>-63.99</c:v>
                </c:pt>
                <c:pt idx="187">
                  <c:v>-63.91</c:v>
                </c:pt>
                <c:pt idx="188">
                  <c:v>-63.88</c:v>
                </c:pt>
                <c:pt idx="189">
                  <c:v>-63.82</c:v>
                </c:pt>
                <c:pt idx="190">
                  <c:v>-63.79</c:v>
                </c:pt>
                <c:pt idx="191">
                  <c:v>-63.73</c:v>
                </c:pt>
                <c:pt idx="192">
                  <c:v>-63.71</c:v>
                </c:pt>
                <c:pt idx="193">
                  <c:v>-63.66</c:v>
                </c:pt>
                <c:pt idx="194">
                  <c:v>-63.6</c:v>
                </c:pt>
                <c:pt idx="195">
                  <c:v>-63.57</c:v>
                </c:pt>
                <c:pt idx="196">
                  <c:v>-63.52</c:v>
                </c:pt>
                <c:pt idx="197">
                  <c:v>-63.49</c:v>
                </c:pt>
                <c:pt idx="198">
                  <c:v>-63.47</c:v>
                </c:pt>
                <c:pt idx="199">
                  <c:v>-63.44</c:v>
                </c:pt>
                <c:pt idx="200">
                  <c:v>-63.4</c:v>
                </c:pt>
                <c:pt idx="201">
                  <c:v>-63.33</c:v>
                </c:pt>
                <c:pt idx="202">
                  <c:v>-63.3</c:v>
                </c:pt>
                <c:pt idx="203">
                  <c:v>-63.24</c:v>
                </c:pt>
                <c:pt idx="204">
                  <c:v>-63.19</c:v>
                </c:pt>
                <c:pt idx="205">
                  <c:v>-63.16</c:v>
                </c:pt>
                <c:pt idx="206">
                  <c:v>-63.14</c:v>
                </c:pt>
                <c:pt idx="207">
                  <c:v>-63.1</c:v>
                </c:pt>
                <c:pt idx="208">
                  <c:v>-63.07</c:v>
                </c:pt>
                <c:pt idx="209">
                  <c:v>-63.04</c:v>
                </c:pt>
                <c:pt idx="210">
                  <c:v>-63.01</c:v>
                </c:pt>
                <c:pt idx="211">
                  <c:v>-62.99</c:v>
                </c:pt>
                <c:pt idx="212">
                  <c:v>-62.95</c:v>
                </c:pt>
                <c:pt idx="213">
                  <c:v>-62.91</c:v>
                </c:pt>
                <c:pt idx="214">
                  <c:v>-62.88</c:v>
                </c:pt>
                <c:pt idx="215">
                  <c:v>-62.85</c:v>
                </c:pt>
                <c:pt idx="216">
                  <c:v>-62.81</c:v>
                </c:pt>
                <c:pt idx="217">
                  <c:v>-62.76</c:v>
                </c:pt>
                <c:pt idx="218">
                  <c:v>-62.72</c:v>
                </c:pt>
                <c:pt idx="219">
                  <c:v>-62.7</c:v>
                </c:pt>
                <c:pt idx="220">
                  <c:v>-62.66</c:v>
                </c:pt>
                <c:pt idx="221">
                  <c:v>-62.64</c:v>
                </c:pt>
                <c:pt idx="222">
                  <c:v>-62.6</c:v>
                </c:pt>
                <c:pt idx="223">
                  <c:v>-62.58</c:v>
                </c:pt>
                <c:pt idx="224">
                  <c:v>-62.57</c:v>
                </c:pt>
                <c:pt idx="225">
                  <c:v>-62.53</c:v>
                </c:pt>
                <c:pt idx="226">
                  <c:v>-62.48</c:v>
                </c:pt>
                <c:pt idx="227">
                  <c:v>-62.45</c:v>
                </c:pt>
                <c:pt idx="228">
                  <c:v>-62.4</c:v>
                </c:pt>
                <c:pt idx="229">
                  <c:v>-62.35</c:v>
                </c:pt>
                <c:pt idx="230">
                  <c:v>-62.28</c:v>
                </c:pt>
                <c:pt idx="231">
                  <c:v>-62.27</c:v>
                </c:pt>
                <c:pt idx="232">
                  <c:v>-62.23</c:v>
                </c:pt>
                <c:pt idx="233">
                  <c:v>-62.19</c:v>
                </c:pt>
                <c:pt idx="234">
                  <c:v>-62.15</c:v>
                </c:pt>
                <c:pt idx="235">
                  <c:v>-62.13</c:v>
                </c:pt>
                <c:pt idx="236">
                  <c:v>-62.05</c:v>
                </c:pt>
                <c:pt idx="237">
                  <c:v>-62.03</c:v>
                </c:pt>
                <c:pt idx="238">
                  <c:v>-62.02</c:v>
                </c:pt>
                <c:pt idx="239">
                  <c:v>-61.98</c:v>
                </c:pt>
                <c:pt idx="240">
                  <c:v>-61.94</c:v>
                </c:pt>
                <c:pt idx="241">
                  <c:v>-61.9</c:v>
                </c:pt>
                <c:pt idx="242">
                  <c:v>-61.85</c:v>
                </c:pt>
                <c:pt idx="243">
                  <c:v>-61.82</c:v>
                </c:pt>
                <c:pt idx="244">
                  <c:v>-61.77</c:v>
                </c:pt>
                <c:pt idx="245">
                  <c:v>-61.73</c:v>
                </c:pt>
                <c:pt idx="246">
                  <c:v>-61.66</c:v>
                </c:pt>
                <c:pt idx="247">
                  <c:v>-61.65</c:v>
                </c:pt>
                <c:pt idx="248">
                  <c:v>-61.62</c:v>
                </c:pt>
                <c:pt idx="249">
                  <c:v>-61.58</c:v>
                </c:pt>
                <c:pt idx="250">
                  <c:v>-61.56</c:v>
                </c:pt>
                <c:pt idx="251">
                  <c:v>-61.53</c:v>
                </c:pt>
                <c:pt idx="252">
                  <c:v>-61.46</c:v>
                </c:pt>
                <c:pt idx="253">
                  <c:v>-61.43</c:v>
                </c:pt>
                <c:pt idx="254">
                  <c:v>-61.41</c:v>
                </c:pt>
                <c:pt idx="255">
                  <c:v>-61.37</c:v>
                </c:pt>
                <c:pt idx="256">
                  <c:v>-61.31</c:v>
                </c:pt>
                <c:pt idx="257">
                  <c:v>-61.26</c:v>
                </c:pt>
                <c:pt idx="258">
                  <c:v>-61.24</c:v>
                </c:pt>
                <c:pt idx="259">
                  <c:v>-61.22</c:v>
                </c:pt>
                <c:pt idx="260">
                  <c:v>-61.19</c:v>
                </c:pt>
                <c:pt idx="261">
                  <c:v>-61.16</c:v>
                </c:pt>
                <c:pt idx="262">
                  <c:v>-61.12</c:v>
                </c:pt>
                <c:pt idx="263">
                  <c:v>-61.09</c:v>
                </c:pt>
                <c:pt idx="264">
                  <c:v>-61.07</c:v>
                </c:pt>
                <c:pt idx="265">
                  <c:v>-61.01</c:v>
                </c:pt>
                <c:pt idx="266">
                  <c:v>-60.96</c:v>
                </c:pt>
                <c:pt idx="267">
                  <c:v>-60.92</c:v>
                </c:pt>
                <c:pt idx="268">
                  <c:v>-60.9</c:v>
                </c:pt>
                <c:pt idx="269">
                  <c:v>-60.86</c:v>
                </c:pt>
                <c:pt idx="270">
                  <c:v>-60.79</c:v>
                </c:pt>
                <c:pt idx="271">
                  <c:v>-60.76</c:v>
                </c:pt>
                <c:pt idx="272">
                  <c:v>-60.7</c:v>
                </c:pt>
                <c:pt idx="273">
                  <c:v>-60.66</c:v>
                </c:pt>
                <c:pt idx="274">
                  <c:v>-60.6</c:v>
                </c:pt>
                <c:pt idx="275">
                  <c:v>-60.55</c:v>
                </c:pt>
                <c:pt idx="276">
                  <c:v>-60.49</c:v>
                </c:pt>
                <c:pt idx="277">
                  <c:v>-60.45</c:v>
                </c:pt>
                <c:pt idx="278">
                  <c:v>-60.42</c:v>
                </c:pt>
                <c:pt idx="279">
                  <c:v>-60.38</c:v>
                </c:pt>
                <c:pt idx="280">
                  <c:v>-60.37</c:v>
                </c:pt>
                <c:pt idx="281">
                  <c:v>-60.36</c:v>
                </c:pt>
                <c:pt idx="282">
                  <c:v>-60.32</c:v>
                </c:pt>
                <c:pt idx="283">
                  <c:v>-60.3</c:v>
                </c:pt>
                <c:pt idx="284">
                  <c:v>-60.26</c:v>
                </c:pt>
                <c:pt idx="285">
                  <c:v>-60.22</c:v>
                </c:pt>
                <c:pt idx="286">
                  <c:v>-60.14</c:v>
                </c:pt>
                <c:pt idx="287">
                  <c:v>-60.12</c:v>
                </c:pt>
                <c:pt idx="288">
                  <c:v>-60.11</c:v>
                </c:pt>
                <c:pt idx="289">
                  <c:v>-60.08</c:v>
                </c:pt>
                <c:pt idx="290">
                  <c:v>-60.04</c:v>
                </c:pt>
                <c:pt idx="291">
                  <c:v>-60</c:v>
                </c:pt>
                <c:pt idx="292">
                  <c:v>-59.97</c:v>
                </c:pt>
                <c:pt idx="293">
                  <c:v>-59.94</c:v>
                </c:pt>
                <c:pt idx="294">
                  <c:v>-59.91</c:v>
                </c:pt>
                <c:pt idx="295">
                  <c:v>-59.87</c:v>
                </c:pt>
                <c:pt idx="296">
                  <c:v>-59.84</c:v>
                </c:pt>
                <c:pt idx="297">
                  <c:v>-59.8</c:v>
                </c:pt>
                <c:pt idx="298">
                  <c:v>-59.77</c:v>
                </c:pt>
                <c:pt idx="299">
                  <c:v>-59.76</c:v>
                </c:pt>
                <c:pt idx="300">
                  <c:v>-59.74</c:v>
                </c:pt>
                <c:pt idx="301">
                  <c:v>-59.72</c:v>
                </c:pt>
                <c:pt idx="302">
                  <c:v>-59.69</c:v>
                </c:pt>
                <c:pt idx="303">
                  <c:v>-59.66</c:v>
                </c:pt>
                <c:pt idx="304">
                  <c:v>-59.59</c:v>
                </c:pt>
                <c:pt idx="305">
                  <c:v>-59.54</c:v>
                </c:pt>
                <c:pt idx="306">
                  <c:v>-59.51</c:v>
                </c:pt>
                <c:pt idx="307">
                  <c:v>-59.48</c:v>
                </c:pt>
                <c:pt idx="308">
                  <c:v>-59.43</c:v>
                </c:pt>
                <c:pt idx="309">
                  <c:v>-59.39</c:v>
                </c:pt>
                <c:pt idx="310">
                  <c:v>-59.37</c:v>
                </c:pt>
                <c:pt idx="311">
                  <c:v>-59.34</c:v>
                </c:pt>
                <c:pt idx="312">
                  <c:v>-59.31</c:v>
                </c:pt>
                <c:pt idx="313">
                  <c:v>-59.29</c:v>
                </c:pt>
                <c:pt idx="314">
                  <c:v>-59.26</c:v>
                </c:pt>
                <c:pt idx="315">
                  <c:v>-59.25</c:v>
                </c:pt>
                <c:pt idx="316">
                  <c:v>-59.2</c:v>
                </c:pt>
                <c:pt idx="317">
                  <c:v>-59.13</c:v>
                </c:pt>
                <c:pt idx="318">
                  <c:v>-59.1</c:v>
                </c:pt>
                <c:pt idx="319">
                  <c:v>-59.06</c:v>
                </c:pt>
                <c:pt idx="320">
                  <c:v>-59.01</c:v>
                </c:pt>
                <c:pt idx="321">
                  <c:v>-58.97</c:v>
                </c:pt>
                <c:pt idx="322">
                  <c:v>-58.95</c:v>
                </c:pt>
                <c:pt idx="323">
                  <c:v>-58.92</c:v>
                </c:pt>
                <c:pt idx="324">
                  <c:v>-58.89</c:v>
                </c:pt>
                <c:pt idx="325">
                  <c:v>-58.86</c:v>
                </c:pt>
                <c:pt idx="326">
                  <c:v>-58.84</c:v>
                </c:pt>
                <c:pt idx="327">
                  <c:v>-58.79</c:v>
                </c:pt>
                <c:pt idx="328">
                  <c:v>-58.76</c:v>
                </c:pt>
                <c:pt idx="329">
                  <c:v>-58.74</c:v>
                </c:pt>
                <c:pt idx="330">
                  <c:v>-58.7</c:v>
                </c:pt>
                <c:pt idx="331">
                  <c:v>-58.66</c:v>
                </c:pt>
                <c:pt idx="332">
                  <c:v>-58.61</c:v>
                </c:pt>
                <c:pt idx="333">
                  <c:v>-58.59</c:v>
                </c:pt>
                <c:pt idx="334">
                  <c:v>-58.56</c:v>
                </c:pt>
                <c:pt idx="335">
                  <c:v>-58.53</c:v>
                </c:pt>
                <c:pt idx="336">
                  <c:v>-58.51</c:v>
                </c:pt>
                <c:pt idx="337">
                  <c:v>-58.47</c:v>
                </c:pt>
                <c:pt idx="338">
                  <c:v>-58.42</c:v>
                </c:pt>
                <c:pt idx="339">
                  <c:v>-58.39</c:v>
                </c:pt>
                <c:pt idx="340">
                  <c:v>-58.35</c:v>
                </c:pt>
                <c:pt idx="341">
                  <c:v>-58.31</c:v>
                </c:pt>
                <c:pt idx="342">
                  <c:v>-58.25</c:v>
                </c:pt>
                <c:pt idx="343">
                  <c:v>-58.21</c:v>
                </c:pt>
                <c:pt idx="344">
                  <c:v>-58.18</c:v>
                </c:pt>
                <c:pt idx="345">
                  <c:v>-58.13</c:v>
                </c:pt>
                <c:pt idx="346">
                  <c:v>-58.1</c:v>
                </c:pt>
                <c:pt idx="347">
                  <c:v>-58.07</c:v>
                </c:pt>
                <c:pt idx="348">
                  <c:v>-58.03</c:v>
                </c:pt>
                <c:pt idx="349">
                  <c:v>-57.98</c:v>
                </c:pt>
                <c:pt idx="350">
                  <c:v>-57.96</c:v>
                </c:pt>
                <c:pt idx="351">
                  <c:v>-57.93</c:v>
                </c:pt>
                <c:pt idx="352">
                  <c:v>-57.89</c:v>
                </c:pt>
                <c:pt idx="353">
                  <c:v>-57.87</c:v>
                </c:pt>
                <c:pt idx="354">
                  <c:v>-57.81</c:v>
                </c:pt>
                <c:pt idx="355">
                  <c:v>-57.78</c:v>
                </c:pt>
                <c:pt idx="356">
                  <c:v>-57.75</c:v>
                </c:pt>
                <c:pt idx="357">
                  <c:v>-57.72</c:v>
                </c:pt>
                <c:pt idx="358">
                  <c:v>-57.7</c:v>
                </c:pt>
                <c:pt idx="359">
                  <c:v>-57.65</c:v>
                </c:pt>
                <c:pt idx="360">
                  <c:v>-57.61</c:v>
                </c:pt>
                <c:pt idx="361">
                  <c:v>-57.55</c:v>
                </c:pt>
                <c:pt idx="362">
                  <c:v>-57.53</c:v>
                </c:pt>
                <c:pt idx="363">
                  <c:v>-57.47</c:v>
                </c:pt>
                <c:pt idx="364">
                  <c:v>-57.41</c:v>
                </c:pt>
                <c:pt idx="365">
                  <c:v>-57.38</c:v>
                </c:pt>
                <c:pt idx="366">
                  <c:v>-57.35</c:v>
                </c:pt>
                <c:pt idx="367">
                  <c:v>-57.3</c:v>
                </c:pt>
                <c:pt idx="368">
                  <c:v>-57.29</c:v>
                </c:pt>
                <c:pt idx="369">
                  <c:v>-57.27</c:v>
                </c:pt>
                <c:pt idx="370">
                  <c:v>-57.23</c:v>
                </c:pt>
                <c:pt idx="371">
                  <c:v>-57.21</c:v>
                </c:pt>
                <c:pt idx="372">
                  <c:v>-57.18</c:v>
                </c:pt>
                <c:pt idx="373">
                  <c:v>-57.15</c:v>
                </c:pt>
                <c:pt idx="374">
                  <c:v>-57.13</c:v>
                </c:pt>
                <c:pt idx="375">
                  <c:v>-57.1</c:v>
                </c:pt>
                <c:pt idx="376">
                  <c:v>-57.05</c:v>
                </c:pt>
                <c:pt idx="377">
                  <c:v>-57.03</c:v>
                </c:pt>
                <c:pt idx="378">
                  <c:v>-56.98</c:v>
                </c:pt>
                <c:pt idx="379">
                  <c:v>-56.95</c:v>
                </c:pt>
                <c:pt idx="380">
                  <c:v>-56.9</c:v>
                </c:pt>
                <c:pt idx="381">
                  <c:v>-56.87</c:v>
                </c:pt>
                <c:pt idx="382">
                  <c:v>-56.84</c:v>
                </c:pt>
                <c:pt idx="383">
                  <c:v>-56.82</c:v>
                </c:pt>
                <c:pt idx="384">
                  <c:v>-56.78</c:v>
                </c:pt>
                <c:pt idx="385">
                  <c:v>-56.75</c:v>
                </c:pt>
                <c:pt idx="386">
                  <c:v>-56.71</c:v>
                </c:pt>
                <c:pt idx="387">
                  <c:v>-56.67</c:v>
                </c:pt>
                <c:pt idx="388">
                  <c:v>-56.65</c:v>
                </c:pt>
                <c:pt idx="389">
                  <c:v>-56.63</c:v>
                </c:pt>
                <c:pt idx="390">
                  <c:v>-56.61</c:v>
                </c:pt>
                <c:pt idx="391">
                  <c:v>-56.53</c:v>
                </c:pt>
                <c:pt idx="392">
                  <c:v>-56.5</c:v>
                </c:pt>
                <c:pt idx="393">
                  <c:v>-56.46</c:v>
                </c:pt>
                <c:pt idx="394">
                  <c:v>-56.44</c:v>
                </c:pt>
                <c:pt idx="395">
                  <c:v>-56.4</c:v>
                </c:pt>
                <c:pt idx="396">
                  <c:v>-56.38</c:v>
                </c:pt>
                <c:pt idx="397">
                  <c:v>-56.36</c:v>
                </c:pt>
                <c:pt idx="398">
                  <c:v>-56.34</c:v>
                </c:pt>
                <c:pt idx="399">
                  <c:v>-56.3</c:v>
                </c:pt>
                <c:pt idx="400">
                  <c:v>-56.26</c:v>
                </c:pt>
                <c:pt idx="401">
                  <c:v>-56.22</c:v>
                </c:pt>
                <c:pt idx="402">
                  <c:v>-56.2</c:v>
                </c:pt>
                <c:pt idx="403">
                  <c:v>-56.16</c:v>
                </c:pt>
                <c:pt idx="404">
                  <c:v>-56.14</c:v>
                </c:pt>
                <c:pt idx="405">
                  <c:v>-56.1</c:v>
                </c:pt>
                <c:pt idx="406">
                  <c:v>-56.07</c:v>
                </c:pt>
                <c:pt idx="407">
                  <c:v>-56.03</c:v>
                </c:pt>
                <c:pt idx="408">
                  <c:v>-55.98</c:v>
                </c:pt>
                <c:pt idx="409">
                  <c:v>-55.91</c:v>
                </c:pt>
                <c:pt idx="410">
                  <c:v>-55.88</c:v>
                </c:pt>
                <c:pt idx="411">
                  <c:v>-55.83</c:v>
                </c:pt>
                <c:pt idx="412">
                  <c:v>-55.81</c:v>
                </c:pt>
                <c:pt idx="413">
                  <c:v>-55.79</c:v>
                </c:pt>
                <c:pt idx="414">
                  <c:v>-55.73</c:v>
                </c:pt>
                <c:pt idx="415">
                  <c:v>-55.69</c:v>
                </c:pt>
                <c:pt idx="416">
                  <c:v>-55.65</c:v>
                </c:pt>
                <c:pt idx="417">
                  <c:v>-55.6</c:v>
                </c:pt>
                <c:pt idx="418">
                  <c:v>-55.57</c:v>
                </c:pt>
                <c:pt idx="419">
                  <c:v>-55.54</c:v>
                </c:pt>
                <c:pt idx="420">
                  <c:v>-55.53</c:v>
                </c:pt>
                <c:pt idx="421">
                  <c:v>-55.51</c:v>
                </c:pt>
                <c:pt idx="422">
                  <c:v>-55.49</c:v>
                </c:pt>
                <c:pt idx="423">
                  <c:v>-55.47</c:v>
                </c:pt>
                <c:pt idx="424">
                  <c:v>-55.43</c:v>
                </c:pt>
                <c:pt idx="425">
                  <c:v>-55.38</c:v>
                </c:pt>
                <c:pt idx="426">
                  <c:v>-55.36</c:v>
                </c:pt>
                <c:pt idx="427">
                  <c:v>-55.32</c:v>
                </c:pt>
                <c:pt idx="428">
                  <c:v>-55.29</c:v>
                </c:pt>
                <c:pt idx="429">
                  <c:v>-55.2</c:v>
                </c:pt>
                <c:pt idx="430">
                  <c:v>-55.17</c:v>
                </c:pt>
                <c:pt idx="431">
                  <c:v>-55.15</c:v>
                </c:pt>
                <c:pt idx="432">
                  <c:v>-55.11</c:v>
                </c:pt>
                <c:pt idx="433">
                  <c:v>-55.07</c:v>
                </c:pt>
                <c:pt idx="434">
                  <c:v>-55.04</c:v>
                </c:pt>
                <c:pt idx="435">
                  <c:v>-55.02</c:v>
                </c:pt>
                <c:pt idx="436">
                  <c:v>-54.95</c:v>
                </c:pt>
                <c:pt idx="437">
                  <c:v>-54.91</c:v>
                </c:pt>
                <c:pt idx="438">
                  <c:v>-54.88</c:v>
                </c:pt>
                <c:pt idx="439">
                  <c:v>-54.88</c:v>
                </c:pt>
                <c:pt idx="440">
                  <c:v>-54.86</c:v>
                </c:pt>
                <c:pt idx="441">
                  <c:v>-54.82</c:v>
                </c:pt>
                <c:pt idx="442">
                  <c:v>-54.79</c:v>
                </c:pt>
                <c:pt idx="443">
                  <c:v>-54.76</c:v>
                </c:pt>
                <c:pt idx="444">
                  <c:v>-54.74</c:v>
                </c:pt>
                <c:pt idx="445">
                  <c:v>-54.72</c:v>
                </c:pt>
                <c:pt idx="446">
                  <c:v>-54.66</c:v>
                </c:pt>
                <c:pt idx="447">
                  <c:v>-54.63</c:v>
                </c:pt>
                <c:pt idx="448">
                  <c:v>-54.59</c:v>
                </c:pt>
                <c:pt idx="449">
                  <c:v>-54.52</c:v>
                </c:pt>
                <c:pt idx="450">
                  <c:v>-54.5</c:v>
                </c:pt>
                <c:pt idx="451">
                  <c:v>-54.46</c:v>
                </c:pt>
                <c:pt idx="452">
                  <c:v>-54.42</c:v>
                </c:pt>
                <c:pt idx="453">
                  <c:v>-54.39</c:v>
                </c:pt>
                <c:pt idx="454">
                  <c:v>-54.33</c:v>
                </c:pt>
                <c:pt idx="455">
                  <c:v>-54.28</c:v>
                </c:pt>
                <c:pt idx="456">
                  <c:v>-54.24</c:v>
                </c:pt>
                <c:pt idx="457">
                  <c:v>-54.19</c:v>
                </c:pt>
                <c:pt idx="458">
                  <c:v>-54.16</c:v>
                </c:pt>
                <c:pt idx="459">
                  <c:v>-54.11</c:v>
                </c:pt>
                <c:pt idx="460">
                  <c:v>-54.07</c:v>
                </c:pt>
                <c:pt idx="461">
                  <c:v>-54.01</c:v>
                </c:pt>
                <c:pt idx="462">
                  <c:v>-53.97</c:v>
                </c:pt>
                <c:pt idx="463">
                  <c:v>-53.95</c:v>
                </c:pt>
                <c:pt idx="464">
                  <c:v>-53.9</c:v>
                </c:pt>
                <c:pt idx="465">
                  <c:v>-53.87</c:v>
                </c:pt>
                <c:pt idx="466">
                  <c:v>-53.84</c:v>
                </c:pt>
                <c:pt idx="467">
                  <c:v>-53.81</c:v>
                </c:pt>
                <c:pt idx="468">
                  <c:v>-53.78</c:v>
                </c:pt>
                <c:pt idx="469">
                  <c:v>-53.73</c:v>
                </c:pt>
                <c:pt idx="470">
                  <c:v>-53.69</c:v>
                </c:pt>
                <c:pt idx="471">
                  <c:v>-53.65</c:v>
                </c:pt>
                <c:pt idx="472">
                  <c:v>-53.58</c:v>
                </c:pt>
                <c:pt idx="473">
                  <c:v>-53.53</c:v>
                </c:pt>
                <c:pt idx="474">
                  <c:v>-53.5</c:v>
                </c:pt>
                <c:pt idx="475">
                  <c:v>-53.47</c:v>
                </c:pt>
                <c:pt idx="476">
                  <c:v>-53.4</c:v>
                </c:pt>
                <c:pt idx="477">
                  <c:v>-53.38</c:v>
                </c:pt>
                <c:pt idx="478">
                  <c:v>-53.34</c:v>
                </c:pt>
                <c:pt idx="479">
                  <c:v>-53.32</c:v>
                </c:pt>
                <c:pt idx="480">
                  <c:v>-53.28</c:v>
                </c:pt>
                <c:pt idx="481">
                  <c:v>-53.21</c:v>
                </c:pt>
                <c:pt idx="482">
                  <c:v>-53.17</c:v>
                </c:pt>
                <c:pt idx="483">
                  <c:v>-53.13</c:v>
                </c:pt>
                <c:pt idx="484">
                  <c:v>-53.11</c:v>
                </c:pt>
                <c:pt idx="485">
                  <c:v>-53.09</c:v>
                </c:pt>
                <c:pt idx="486">
                  <c:v>-53.05</c:v>
                </c:pt>
                <c:pt idx="487">
                  <c:v>-53.03</c:v>
                </c:pt>
                <c:pt idx="488">
                  <c:v>-53.01</c:v>
                </c:pt>
                <c:pt idx="489">
                  <c:v>-52.96</c:v>
                </c:pt>
                <c:pt idx="490">
                  <c:v>-52.95</c:v>
                </c:pt>
                <c:pt idx="491">
                  <c:v>-52.91</c:v>
                </c:pt>
                <c:pt idx="492">
                  <c:v>-52.87</c:v>
                </c:pt>
                <c:pt idx="493">
                  <c:v>-52.82</c:v>
                </c:pt>
                <c:pt idx="494">
                  <c:v>-52.78</c:v>
                </c:pt>
                <c:pt idx="495">
                  <c:v>-52.75</c:v>
                </c:pt>
                <c:pt idx="496">
                  <c:v>-52.73</c:v>
                </c:pt>
                <c:pt idx="497">
                  <c:v>-52.68</c:v>
                </c:pt>
                <c:pt idx="498">
                  <c:v>-52.66</c:v>
                </c:pt>
                <c:pt idx="499">
                  <c:v>-52.64</c:v>
                </c:pt>
                <c:pt idx="500">
                  <c:v>-52.61</c:v>
                </c:pt>
                <c:pt idx="501">
                  <c:v>-52.59</c:v>
                </c:pt>
                <c:pt idx="502">
                  <c:v>-52.56</c:v>
                </c:pt>
                <c:pt idx="503">
                  <c:v>-52.53</c:v>
                </c:pt>
                <c:pt idx="504">
                  <c:v>-52.49</c:v>
                </c:pt>
                <c:pt idx="505">
                  <c:v>-52.47</c:v>
                </c:pt>
                <c:pt idx="506">
                  <c:v>-52.44</c:v>
                </c:pt>
                <c:pt idx="507">
                  <c:v>-52.42</c:v>
                </c:pt>
                <c:pt idx="508">
                  <c:v>-52.41</c:v>
                </c:pt>
                <c:pt idx="509">
                  <c:v>-52.39</c:v>
                </c:pt>
                <c:pt idx="510">
                  <c:v>-52.34</c:v>
                </c:pt>
                <c:pt idx="511">
                  <c:v>-52.3</c:v>
                </c:pt>
                <c:pt idx="512">
                  <c:v>-52.27</c:v>
                </c:pt>
                <c:pt idx="513">
                  <c:v>-52.23</c:v>
                </c:pt>
                <c:pt idx="514">
                  <c:v>-52.22</c:v>
                </c:pt>
                <c:pt idx="515">
                  <c:v>-52.19</c:v>
                </c:pt>
                <c:pt idx="516">
                  <c:v>-52.14</c:v>
                </c:pt>
                <c:pt idx="517">
                  <c:v>-52.11</c:v>
                </c:pt>
                <c:pt idx="518">
                  <c:v>-52.1</c:v>
                </c:pt>
                <c:pt idx="519">
                  <c:v>-52.07</c:v>
                </c:pt>
                <c:pt idx="520">
                  <c:v>-52.02</c:v>
                </c:pt>
                <c:pt idx="521">
                  <c:v>-52</c:v>
                </c:pt>
                <c:pt idx="522">
                  <c:v>-51.98</c:v>
                </c:pt>
                <c:pt idx="523">
                  <c:v>-51.96</c:v>
                </c:pt>
                <c:pt idx="524">
                  <c:v>-51.91</c:v>
                </c:pt>
                <c:pt idx="525">
                  <c:v>-51.89</c:v>
                </c:pt>
                <c:pt idx="526">
                  <c:v>-51.85</c:v>
                </c:pt>
                <c:pt idx="527">
                  <c:v>-51.77</c:v>
                </c:pt>
                <c:pt idx="528">
                  <c:v>-51.75</c:v>
                </c:pt>
                <c:pt idx="529">
                  <c:v>-51.71</c:v>
                </c:pt>
                <c:pt idx="530">
                  <c:v>-51.7</c:v>
                </c:pt>
                <c:pt idx="531">
                  <c:v>-51.68</c:v>
                </c:pt>
                <c:pt idx="532">
                  <c:v>-51.63</c:v>
                </c:pt>
                <c:pt idx="533">
                  <c:v>-51.6</c:v>
                </c:pt>
                <c:pt idx="534">
                  <c:v>-51.59</c:v>
                </c:pt>
                <c:pt idx="535">
                  <c:v>-51.53</c:v>
                </c:pt>
                <c:pt idx="536">
                  <c:v>-51.51</c:v>
                </c:pt>
                <c:pt idx="537">
                  <c:v>-51.5</c:v>
                </c:pt>
                <c:pt idx="538">
                  <c:v>-51.46</c:v>
                </c:pt>
                <c:pt idx="539">
                  <c:v>-51.43</c:v>
                </c:pt>
                <c:pt idx="540">
                  <c:v>-51.39</c:v>
                </c:pt>
                <c:pt idx="541">
                  <c:v>-51.37</c:v>
                </c:pt>
                <c:pt idx="542">
                  <c:v>-51.35</c:v>
                </c:pt>
                <c:pt idx="543">
                  <c:v>-51.3</c:v>
                </c:pt>
                <c:pt idx="544">
                  <c:v>-51.27</c:v>
                </c:pt>
                <c:pt idx="545">
                  <c:v>-51.26</c:v>
                </c:pt>
                <c:pt idx="546">
                  <c:v>-51.23</c:v>
                </c:pt>
                <c:pt idx="547">
                  <c:v>-51.17</c:v>
                </c:pt>
                <c:pt idx="548">
                  <c:v>-51.14</c:v>
                </c:pt>
                <c:pt idx="549">
                  <c:v>-51.13</c:v>
                </c:pt>
                <c:pt idx="550">
                  <c:v>-51.08</c:v>
                </c:pt>
                <c:pt idx="551">
                  <c:v>-51.06</c:v>
                </c:pt>
                <c:pt idx="552">
                  <c:v>-51.04</c:v>
                </c:pt>
                <c:pt idx="553">
                  <c:v>-51.01</c:v>
                </c:pt>
                <c:pt idx="554">
                  <c:v>-50.99</c:v>
                </c:pt>
                <c:pt idx="555">
                  <c:v>-50.96</c:v>
                </c:pt>
                <c:pt idx="556">
                  <c:v>-50.91</c:v>
                </c:pt>
                <c:pt idx="557">
                  <c:v>-50.88</c:v>
                </c:pt>
                <c:pt idx="558">
                  <c:v>-50.86</c:v>
                </c:pt>
                <c:pt idx="559">
                  <c:v>-50.85</c:v>
                </c:pt>
                <c:pt idx="560">
                  <c:v>-50.84</c:v>
                </c:pt>
                <c:pt idx="561">
                  <c:v>-50.81</c:v>
                </c:pt>
                <c:pt idx="562">
                  <c:v>-50.78</c:v>
                </c:pt>
                <c:pt idx="563">
                  <c:v>-50.76</c:v>
                </c:pt>
                <c:pt idx="564">
                  <c:v>-50.73</c:v>
                </c:pt>
                <c:pt idx="565">
                  <c:v>-50.69</c:v>
                </c:pt>
                <c:pt idx="566">
                  <c:v>-50.61</c:v>
                </c:pt>
                <c:pt idx="567">
                  <c:v>-50.57</c:v>
                </c:pt>
                <c:pt idx="568">
                  <c:v>-50.55</c:v>
                </c:pt>
                <c:pt idx="569">
                  <c:v>-50.54</c:v>
                </c:pt>
                <c:pt idx="570">
                  <c:v>-50.51</c:v>
                </c:pt>
                <c:pt idx="571">
                  <c:v>-50.48</c:v>
                </c:pt>
                <c:pt idx="572">
                  <c:v>-50.47</c:v>
                </c:pt>
                <c:pt idx="573">
                  <c:v>-50.44</c:v>
                </c:pt>
                <c:pt idx="574">
                  <c:v>-50.42</c:v>
                </c:pt>
                <c:pt idx="575">
                  <c:v>-50.4</c:v>
                </c:pt>
                <c:pt idx="576">
                  <c:v>-50.37</c:v>
                </c:pt>
                <c:pt idx="577">
                  <c:v>-50.34</c:v>
                </c:pt>
                <c:pt idx="578">
                  <c:v>-50.32</c:v>
                </c:pt>
                <c:pt idx="579">
                  <c:v>-50.31</c:v>
                </c:pt>
                <c:pt idx="580">
                  <c:v>-50.28</c:v>
                </c:pt>
                <c:pt idx="581">
                  <c:v>-50.26</c:v>
                </c:pt>
                <c:pt idx="582">
                  <c:v>-50.22</c:v>
                </c:pt>
                <c:pt idx="583">
                  <c:v>-50.21</c:v>
                </c:pt>
                <c:pt idx="584">
                  <c:v>-50.18</c:v>
                </c:pt>
                <c:pt idx="585">
                  <c:v>-50.14</c:v>
                </c:pt>
                <c:pt idx="586">
                  <c:v>-50.13</c:v>
                </c:pt>
                <c:pt idx="587">
                  <c:v>-50.11</c:v>
                </c:pt>
                <c:pt idx="588">
                  <c:v>-50.07</c:v>
                </c:pt>
                <c:pt idx="589">
                  <c:v>-50.06</c:v>
                </c:pt>
                <c:pt idx="590">
                  <c:v>-50.05</c:v>
                </c:pt>
                <c:pt idx="591">
                  <c:v>-50.03</c:v>
                </c:pt>
                <c:pt idx="592">
                  <c:v>-50.01</c:v>
                </c:pt>
                <c:pt idx="593">
                  <c:v>-49.98</c:v>
                </c:pt>
                <c:pt idx="594">
                  <c:v>-49.97</c:v>
                </c:pt>
                <c:pt idx="595">
                  <c:v>-49.95</c:v>
                </c:pt>
                <c:pt idx="596">
                  <c:v>-49.93</c:v>
                </c:pt>
                <c:pt idx="597">
                  <c:v>-49.92</c:v>
                </c:pt>
                <c:pt idx="598">
                  <c:v>-49.91</c:v>
                </c:pt>
                <c:pt idx="599">
                  <c:v>-49.89</c:v>
                </c:pt>
                <c:pt idx="600">
                  <c:v>-49.86</c:v>
                </c:pt>
                <c:pt idx="601">
                  <c:v>-49.82</c:v>
                </c:pt>
                <c:pt idx="602">
                  <c:v>-49.79</c:v>
                </c:pt>
                <c:pt idx="603">
                  <c:v>-49.76</c:v>
                </c:pt>
                <c:pt idx="604">
                  <c:v>-49.74</c:v>
                </c:pt>
                <c:pt idx="605">
                  <c:v>-49.7</c:v>
                </c:pt>
                <c:pt idx="606">
                  <c:v>-49.68</c:v>
                </c:pt>
                <c:pt idx="607">
                  <c:v>-49.67</c:v>
                </c:pt>
                <c:pt idx="608">
                  <c:v>-49.63</c:v>
                </c:pt>
                <c:pt idx="609">
                  <c:v>-49.59</c:v>
                </c:pt>
                <c:pt idx="610">
                  <c:v>-49.58</c:v>
                </c:pt>
                <c:pt idx="611">
                  <c:v>-49.55</c:v>
                </c:pt>
                <c:pt idx="612">
                  <c:v>-49.52</c:v>
                </c:pt>
                <c:pt idx="613">
                  <c:v>-49.49</c:v>
                </c:pt>
                <c:pt idx="614">
                  <c:v>-49.47</c:v>
                </c:pt>
                <c:pt idx="615">
                  <c:v>-49.43</c:v>
                </c:pt>
                <c:pt idx="616">
                  <c:v>-49.4</c:v>
                </c:pt>
                <c:pt idx="617">
                  <c:v>-49.38</c:v>
                </c:pt>
                <c:pt idx="618">
                  <c:v>-49.35</c:v>
                </c:pt>
                <c:pt idx="619">
                  <c:v>-49.33</c:v>
                </c:pt>
                <c:pt idx="620">
                  <c:v>-49.31</c:v>
                </c:pt>
                <c:pt idx="621">
                  <c:v>-49.27</c:v>
                </c:pt>
                <c:pt idx="622">
                  <c:v>-49.24</c:v>
                </c:pt>
                <c:pt idx="623">
                  <c:v>-49.22</c:v>
                </c:pt>
                <c:pt idx="624">
                  <c:v>-49.18</c:v>
                </c:pt>
                <c:pt idx="625">
                  <c:v>-49.15</c:v>
                </c:pt>
                <c:pt idx="626">
                  <c:v>-49.12</c:v>
                </c:pt>
                <c:pt idx="627">
                  <c:v>-49.09</c:v>
                </c:pt>
                <c:pt idx="628">
                  <c:v>-49.07</c:v>
                </c:pt>
                <c:pt idx="629">
                  <c:v>-49.04</c:v>
                </c:pt>
                <c:pt idx="630">
                  <c:v>-49.01</c:v>
                </c:pt>
                <c:pt idx="631">
                  <c:v>-48.98</c:v>
                </c:pt>
                <c:pt idx="632">
                  <c:v>-48.95</c:v>
                </c:pt>
                <c:pt idx="633">
                  <c:v>-48.93</c:v>
                </c:pt>
                <c:pt idx="634">
                  <c:v>-48.91</c:v>
                </c:pt>
                <c:pt idx="635">
                  <c:v>-48.86</c:v>
                </c:pt>
                <c:pt idx="636">
                  <c:v>-48.82</c:v>
                </c:pt>
                <c:pt idx="637">
                  <c:v>-48.78</c:v>
                </c:pt>
                <c:pt idx="638">
                  <c:v>-48.73</c:v>
                </c:pt>
                <c:pt idx="639">
                  <c:v>-48.68</c:v>
                </c:pt>
                <c:pt idx="640">
                  <c:v>-48.66</c:v>
                </c:pt>
                <c:pt idx="641">
                  <c:v>-48.62</c:v>
                </c:pt>
                <c:pt idx="642">
                  <c:v>-48.57</c:v>
                </c:pt>
                <c:pt idx="643">
                  <c:v>-48.54</c:v>
                </c:pt>
                <c:pt idx="644">
                  <c:v>-48.51</c:v>
                </c:pt>
                <c:pt idx="645">
                  <c:v>-48.49</c:v>
                </c:pt>
                <c:pt idx="646">
                  <c:v>-48.48</c:v>
                </c:pt>
                <c:pt idx="647">
                  <c:v>-48.44</c:v>
                </c:pt>
                <c:pt idx="648">
                  <c:v>-48.42</c:v>
                </c:pt>
                <c:pt idx="649">
                  <c:v>-48.41</c:v>
                </c:pt>
                <c:pt idx="650">
                  <c:v>-48.38</c:v>
                </c:pt>
                <c:pt idx="651">
                  <c:v>-48.34</c:v>
                </c:pt>
                <c:pt idx="652">
                  <c:v>-48.31</c:v>
                </c:pt>
                <c:pt idx="653">
                  <c:v>-48.29</c:v>
                </c:pt>
                <c:pt idx="654">
                  <c:v>-48.28</c:v>
                </c:pt>
                <c:pt idx="655">
                  <c:v>-48.26</c:v>
                </c:pt>
                <c:pt idx="656">
                  <c:v>-48.25</c:v>
                </c:pt>
                <c:pt idx="657">
                  <c:v>-48.23</c:v>
                </c:pt>
                <c:pt idx="658">
                  <c:v>-48.2</c:v>
                </c:pt>
                <c:pt idx="659">
                  <c:v>-48.16</c:v>
                </c:pt>
                <c:pt idx="660">
                  <c:v>-48.12</c:v>
                </c:pt>
                <c:pt idx="661">
                  <c:v>-48.09</c:v>
                </c:pt>
                <c:pt idx="662">
                  <c:v>-48.05</c:v>
                </c:pt>
                <c:pt idx="663">
                  <c:v>-48.03</c:v>
                </c:pt>
                <c:pt idx="664">
                  <c:v>-48</c:v>
                </c:pt>
                <c:pt idx="665">
                  <c:v>-47.98</c:v>
                </c:pt>
                <c:pt idx="666">
                  <c:v>-47.96</c:v>
                </c:pt>
                <c:pt idx="667">
                  <c:v>-47.93</c:v>
                </c:pt>
                <c:pt idx="668">
                  <c:v>-47.89</c:v>
                </c:pt>
                <c:pt idx="669">
                  <c:v>-47.87</c:v>
                </c:pt>
                <c:pt idx="670">
                  <c:v>-47.84</c:v>
                </c:pt>
                <c:pt idx="671">
                  <c:v>-47.8</c:v>
                </c:pt>
                <c:pt idx="672">
                  <c:v>-47.77</c:v>
                </c:pt>
                <c:pt idx="673">
                  <c:v>-47.75</c:v>
                </c:pt>
                <c:pt idx="674">
                  <c:v>-47.73</c:v>
                </c:pt>
                <c:pt idx="675">
                  <c:v>-47.71</c:v>
                </c:pt>
                <c:pt idx="676">
                  <c:v>-47.67</c:v>
                </c:pt>
                <c:pt idx="677">
                  <c:v>-47.65</c:v>
                </c:pt>
                <c:pt idx="678">
                  <c:v>-47.62</c:v>
                </c:pt>
                <c:pt idx="679">
                  <c:v>-47.61</c:v>
                </c:pt>
                <c:pt idx="680">
                  <c:v>-47.59</c:v>
                </c:pt>
                <c:pt idx="681">
                  <c:v>-47.56</c:v>
                </c:pt>
                <c:pt idx="682">
                  <c:v>-47.55</c:v>
                </c:pt>
                <c:pt idx="683">
                  <c:v>-47.54</c:v>
                </c:pt>
                <c:pt idx="684">
                  <c:v>-47.51</c:v>
                </c:pt>
                <c:pt idx="685">
                  <c:v>-47.5</c:v>
                </c:pt>
                <c:pt idx="686">
                  <c:v>-47.47</c:v>
                </c:pt>
                <c:pt idx="687">
                  <c:v>-47.44</c:v>
                </c:pt>
                <c:pt idx="688">
                  <c:v>-47.42</c:v>
                </c:pt>
                <c:pt idx="689">
                  <c:v>-47.41</c:v>
                </c:pt>
                <c:pt idx="690">
                  <c:v>-47.36</c:v>
                </c:pt>
                <c:pt idx="691">
                  <c:v>-47.34</c:v>
                </c:pt>
                <c:pt idx="692">
                  <c:v>-47.29</c:v>
                </c:pt>
                <c:pt idx="693">
                  <c:v>-47.28</c:v>
                </c:pt>
                <c:pt idx="694">
                  <c:v>-47.23</c:v>
                </c:pt>
                <c:pt idx="695">
                  <c:v>-47.2</c:v>
                </c:pt>
                <c:pt idx="696">
                  <c:v>-47.19</c:v>
                </c:pt>
                <c:pt idx="697">
                  <c:v>-47.15</c:v>
                </c:pt>
                <c:pt idx="698">
                  <c:v>-47.14</c:v>
                </c:pt>
                <c:pt idx="699">
                  <c:v>-47.13</c:v>
                </c:pt>
                <c:pt idx="700">
                  <c:v>-47.09</c:v>
                </c:pt>
                <c:pt idx="701">
                  <c:v>-47.06</c:v>
                </c:pt>
                <c:pt idx="702">
                  <c:v>-47.02</c:v>
                </c:pt>
                <c:pt idx="703">
                  <c:v>-47.01</c:v>
                </c:pt>
                <c:pt idx="704">
                  <c:v>-46.99</c:v>
                </c:pt>
                <c:pt idx="705">
                  <c:v>-46.97</c:v>
                </c:pt>
                <c:pt idx="706">
                  <c:v>-46.94</c:v>
                </c:pt>
                <c:pt idx="707">
                  <c:v>-46.93</c:v>
                </c:pt>
                <c:pt idx="708">
                  <c:v>-46.9</c:v>
                </c:pt>
                <c:pt idx="709">
                  <c:v>-46.87</c:v>
                </c:pt>
                <c:pt idx="710">
                  <c:v>-46.77</c:v>
                </c:pt>
                <c:pt idx="711">
                  <c:v>-46.75</c:v>
                </c:pt>
                <c:pt idx="712">
                  <c:v>-46.72</c:v>
                </c:pt>
                <c:pt idx="713">
                  <c:v>-46.69</c:v>
                </c:pt>
                <c:pt idx="714">
                  <c:v>-46.66</c:v>
                </c:pt>
                <c:pt idx="715">
                  <c:v>-46.64</c:v>
                </c:pt>
                <c:pt idx="716">
                  <c:v>-46.63</c:v>
                </c:pt>
                <c:pt idx="717">
                  <c:v>-46.61</c:v>
                </c:pt>
                <c:pt idx="718">
                  <c:v>-46.59</c:v>
                </c:pt>
                <c:pt idx="719">
                  <c:v>-46.56</c:v>
                </c:pt>
                <c:pt idx="720">
                  <c:v>-46.54</c:v>
                </c:pt>
                <c:pt idx="721">
                  <c:v>-46.5</c:v>
                </c:pt>
                <c:pt idx="722">
                  <c:v>-46.47</c:v>
                </c:pt>
                <c:pt idx="723">
                  <c:v>-46.42</c:v>
                </c:pt>
                <c:pt idx="724">
                  <c:v>-46.4</c:v>
                </c:pt>
                <c:pt idx="725">
                  <c:v>-46.38</c:v>
                </c:pt>
                <c:pt idx="726">
                  <c:v>-46.34</c:v>
                </c:pt>
                <c:pt idx="727">
                  <c:v>-46.31</c:v>
                </c:pt>
                <c:pt idx="728">
                  <c:v>-46.27</c:v>
                </c:pt>
                <c:pt idx="729">
                  <c:v>-46.22</c:v>
                </c:pt>
                <c:pt idx="730">
                  <c:v>-46.19</c:v>
                </c:pt>
                <c:pt idx="731">
                  <c:v>-46.15</c:v>
                </c:pt>
                <c:pt idx="732">
                  <c:v>-46.14</c:v>
                </c:pt>
                <c:pt idx="733">
                  <c:v>-46.11</c:v>
                </c:pt>
                <c:pt idx="734">
                  <c:v>-46.08</c:v>
                </c:pt>
                <c:pt idx="735">
                  <c:v>-46.05</c:v>
                </c:pt>
                <c:pt idx="736">
                  <c:v>-46.04</c:v>
                </c:pt>
                <c:pt idx="737">
                  <c:v>-46.02</c:v>
                </c:pt>
                <c:pt idx="738">
                  <c:v>-45.99</c:v>
                </c:pt>
                <c:pt idx="739">
                  <c:v>-45.95</c:v>
                </c:pt>
                <c:pt idx="740">
                  <c:v>-45.94</c:v>
                </c:pt>
                <c:pt idx="741">
                  <c:v>-45.87</c:v>
                </c:pt>
                <c:pt idx="742">
                  <c:v>-45.85</c:v>
                </c:pt>
                <c:pt idx="743">
                  <c:v>-45.84</c:v>
                </c:pt>
                <c:pt idx="744">
                  <c:v>-45.81</c:v>
                </c:pt>
                <c:pt idx="745">
                  <c:v>-45.79</c:v>
                </c:pt>
                <c:pt idx="746">
                  <c:v>-45.75</c:v>
                </c:pt>
                <c:pt idx="747">
                  <c:v>-45.72</c:v>
                </c:pt>
                <c:pt idx="748">
                  <c:v>-45.69</c:v>
                </c:pt>
                <c:pt idx="749">
                  <c:v>-45.63</c:v>
                </c:pt>
                <c:pt idx="750">
                  <c:v>-45.6</c:v>
                </c:pt>
                <c:pt idx="751">
                  <c:v>-45.58</c:v>
                </c:pt>
                <c:pt idx="752">
                  <c:v>-45.57</c:v>
                </c:pt>
                <c:pt idx="753">
                  <c:v>-45.54</c:v>
                </c:pt>
                <c:pt idx="754">
                  <c:v>-45.53</c:v>
                </c:pt>
                <c:pt idx="755">
                  <c:v>-45.51</c:v>
                </c:pt>
                <c:pt idx="756">
                  <c:v>-45.47</c:v>
                </c:pt>
                <c:pt idx="757">
                  <c:v>-45.45</c:v>
                </c:pt>
                <c:pt idx="758">
                  <c:v>-45.43</c:v>
                </c:pt>
                <c:pt idx="759">
                  <c:v>-45.4</c:v>
                </c:pt>
                <c:pt idx="760">
                  <c:v>-45.38</c:v>
                </c:pt>
                <c:pt idx="761">
                  <c:v>-45.34</c:v>
                </c:pt>
                <c:pt idx="762">
                  <c:v>-45.32</c:v>
                </c:pt>
                <c:pt idx="763">
                  <c:v>-45.3</c:v>
                </c:pt>
                <c:pt idx="764">
                  <c:v>-45.26</c:v>
                </c:pt>
                <c:pt idx="765">
                  <c:v>-45.24</c:v>
                </c:pt>
                <c:pt idx="766">
                  <c:v>-45.2</c:v>
                </c:pt>
                <c:pt idx="767">
                  <c:v>-45.16</c:v>
                </c:pt>
                <c:pt idx="768">
                  <c:v>-45.14</c:v>
                </c:pt>
                <c:pt idx="769">
                  <c:v>-45.11</c:v>
                </c:pt>
                <c:pt idx="770">
                  <c:v>-45.1</c:v>
                </c:pt>
                <c:pt idx="771">
                  <c:v>-45.08</c:v>
                </c:pt>
                <c:pt idx="772">
                  <c:v>-45.06</c:v>
                </c:pt>
                <c:pt idx="773">
                  <c:v>-45.03</c:v>
                </c:pt>
                <c:pt idx="774">
                  <c:v>-44.99</c:v>
                </c:pt>
                <c:pt idx="775">
                  <c:v>-44.96</c:v>
                </c:pt>
                <c:pt idx="776">
                  <c:v>-44.91</c:v>
                </c:pt>
                <c:pt idx="777">
                  <c:v>-44.88</c:v>
                </c:pt>
                <c:pt idx="778">
                  <c:v>-44.85</c:v>
                </c:pt>
                <c:pt idx="779">
                  <c:v>-44.84</c:v>
                </c:pt>
                <c:pt idx="780">
                  <c:v>-44.81</c:v>
                </c:pt>
                <c:pt idx="781">
                  <c:v>-44.79</c:v>
                </c:pt>
                <c:pt idx="782">
                  <c:v>-44.74</c:v>
                </c:pt>
                <c:pt idx="783">
                  <c:v>-44.7</c:v>
                </c:pt>
                <c:pt idx="784">
                  <c:v>-44.67</c:v>
                </c:pt>
                <c:pt idx="785">
                  <c:v>-44.64</c:v>
                </c:pt>
                <c:pt idx="786">
                  <c:v>-44.61</c:v>
                </c:pt>
                <c:pt idx="787">
                  <c:v>-44.59</c:v>
                </c:pt>
                <c:pt idx="788">
                  <c:v>-44.58</c:v>
                </c:pt>
                <c:pt idx="789">
                  <c:v>-44.53</c:v>
                </c:pt>
                <c:pt idx="790">
                  <c:v>-44.49</c:v>
                </c:pt>
                <c:pt idx="791">
                  <c:v>-44.47</c:v>
                </c:pt>
                <c:pt idx="792">
                  <c:v>-44.44</c:v>
                </c:pt>
                <c:pt idx="793">
                  <c:v>-44.41</c:v>
                </c:pt>
                <c:pt idx="794">
                  <c:v>-44.37</c:v>
                </c:pt>
                <c:pt idx="795">
                  <c:v>-44.33</c:v>
                </c:pt>
                <c:pt idx="796">
                  <c:v>-44.3</c:v>
                </c:pt>
                <c:pt idx="797">
                  <c:v>-44.27</c:v>
                </c:pt>
                <c:pt idx="798">
                  <c:v>-44.24</c:v>
                </c:pt>
                <c:pt idx="799">
                  <c:v>-44.22</c:v>
                </c:pt>
                <c:pt idx="800">
                  <c:v>-44.18</c:v>
                </c:pt>
                <c:pt idx="801">
                  <c:v>-44.14</c:v>
                </c:pt>
                <c:pt idx="802">
                  <c:v>-44.11</c:v>
                </c:pt>
                <c:pt idx="803">
                  <c:v>-44.07</c:v>
                </c:pt>
                <c:pt idx="804">
                  <c:v>-44.05</c:v>
                </c:pt>
                <c:pt idx="805">
                  <c:v>-44.02</c:v>
                </c:pt>
                <c:pt idx="806">
                  <c:v>-43.99</c:v>
                </c:pt>
                <c:pt idx="807">
                  <c:v>-43.97</c:v>
                </c:pt>
                <c:pt idx="808">
                  <c:v>-43.96</c:v>
                </c:pt>
                <c:pt idx="809">
                  <c:v>-43.92</c:v>
                </c:pt>
                <c:pt idx="810">
                  <c:v>-43.89</c:v>
                </c:pt>
                <c:pt idx="811">
                  <c:v>-43.84</c:v>
                </c:pt>
                <c:pt idx="812">
                  <c:v>-43.82</c:v>
                </c:pt>
                <c:pt idx="813">
                  <c:v>-43.8</c:v>
                </c:pt>
                <c:pt idx="814">
                  <c:v>-43.78</c:v>
                </c:pt>
                <c:pt idx="815">
                  <c:v>-43.74</c:v>
                </c:pt>
                <c:pt idx="816">
                  <c:v>-43.7</c:v>
                </c:pt>
                <c:pt idx="817">
                  <c:v>-43.67</c:v>
                </c:pt>
                <c:pt idx="818">
                  <c:v>-43.64</c:v>
                </c:pt>
                <c:pt idx="819">
                  <c:v>-43.58</c:v>
                </c:pt>
                <c:pt idx="820">
                  <c:v>-43.55</c:v>
                </c:pt>
                <c:pt idx="821">
                  <c:v>-43.53</c:v>
                </c:pt>
                <c:pt idx="822">
                  <c:v>-43.5</c:v>
                </c:pt>
                <c:pt idx="823">
                  <c:v>-43.48</c:v>
                </c:pt>
                <c:pt idx="824">
                  <c:v>-43.45</c:v>
                </c:pt>
                <c:pt idx="825">
                  <c:v>-43.42</c:v>
                </c:pt>
                <c:pt idx="826">
                  <c:v>-43.37</c:v>
                </c:pt>
                <c:pt idx="827">
                  <c:v>-43.33</c:v>
                </c:pt>
                <c:pt idx="828">
                  <c:v>-43.29</c:v>
                </c:pt>
                <c:pt idx="829">
                  <c:v>-43.27</c:v>
                </c:pt>
                <c:pt idx="830">
                  <c:v>-43.24</c:v>
                </c:pt>
                <c:pt idx="831">
                  <c:v>-43.22</c:v>
                </c:pt>
                <c:pt idx="832">
                  <c:v>-43.2</c:v>
                </c:pt>
                <c:pt idx="833">
                  <c:v>-43.16</c:v>
                </c:pt>
                <c:pt idx="834">
                  <c:v>-43.13</c:v>
                </c:pt>
                <c:pt idx="835">
                  <c:v>-43.07</c:v>
                </c:pt>
                <c:pt idx="836">
                  <c:v>-43.03</c:v>
                </c:pt>
                <c:pt idx="837">
                  <c:v>-42.99</c:v>
                </c:pt>
                <c:pt idx="838">
                  <c:v>-42.95</c:v>
                </c:pt>
                <c:pt idx="839">
                  <c:v>-42.87</c:v>
                </c:pt>
                <c:pt idx="840">
                  <c:v>-42.86</c:v>
                </c:pt>
                <c:pt idx="841">
                  <c:v>-42.81</c:v>
                </c:pt>
                <c:pt idx="842">
                  <c:v>-42.76</c:v>
                </c:pt>
                <c:pt idx="843">
                  <c:v>-42.74</c:v>
                </c:pt>
                <c:pt idx="844">
                  <c:v>-42.69</c:v>
                </c:pt>
                <c:pt idx="845">
                  <c:v>-42.66</c:v>
                </c:pt>
                <c:pt idx="846">
                  <c:v>-42.62</c:v>
                </c:pt>
                <c:pt idx="847">
                  <c:v>-42.6</c:v>
                </c:pt>
                <c:pt idx="848">
                  <c:v>-42.55</c:v>
                </c:pt>
                <c:pt idx="849">
                  <c:v>-42.49</c:v>
                </c:pt>
                <c:pt idx="850">
                  <c:v>-42.45</c:v>
                </c:pt>
                <c:pt idx="851">
                  <c:v>-42.38</c:v>
                </c:pt>
                <c:pt idx="852">
                  <c:v>-42.37</c:v>
                </c:pt>
                <c:pt idx="853">
                  <c:v>-42.36</c:v>
                </c:pt>
                <c:pt idx="854">
                  <c:v>-42.32</c:v>
                </c:pt>
                <c:pt idx="855">
                  <c:v>-42.29</c:v>
                </c:pt>
                <c:pt idx="856">
                  <c:v>-42.25</c:v>
                </c:pt>
                <c:pt idx="857">
                  <c:v>-42.21</c:v>
                </c:pt>
                <c:pt idx="858">
                  <c:v>-42.16</c:v>
                </c:pt>
                <c:pt idx="859">
                  <c:v>-42.1</c:v>
                </c:pt>
                <c:pt idx="860">
                  <c:v>-42.04</c:v>
                </c:pt>
                <c:pt idx="861">
                  <c:v>-41.99</c:v>
                </c:pt>
                <c:pt idx="862">
                  <c:v>-41.96</c:v>
                </c:pt>
                <c:pt idx="863">
                  <c:v>-41.91</c:v>
                </c:pt>
                <c:pt idx="864">
                  <c:v>-41.84</c:v>
                </c:pt>
                <c:pt idx="865">
                  <c:v>-41.79</c:v>
                </c:pt>
                <c:pt idx="866">
                  <c:v>-41.75</c:v>
                </c:pt>
                <c:pt idx="867">
                  <c:v>-41.72</c:v>
                </c:pt>
                <c:pt idx="868">
                  <c:v>-41.7</c:v>
                </c:pt>
                <c:pt idx="869">
                  <c:v>-41.64</c:v>
                </c:pt>
                <c:pt idx="870">
                  <c:v>-41.58</c:v>
                </c:pt>
                <c:pt idx="871">
                  <c:v>-41.49</c:v>
                </c:pt>
                <c:pt idx="872">
                  <c:v>-41.46</c:v>
                </c:pt>
                <c:pt idx="873">
                  <c:v>-41.43</c:v>
                </c:pt>
                <c:pt idx="874">
                  <c:v>-41.37</c:v>
                </c:pt>
                <c:pt idx="875">
                  <c:v>-41.32</c:v>
                </c:pt>
                <c:pt idx="876">
                  <c:v>-41.29</c:v>
                </c:pt>
                <c:pt idx="877">
                  <c:v>-41.2</c:v>
                </c:pt>
                <c:pt idx="878">
                  <c:v>-41.17</c:v>
                </c:pt>
                <c:pt idx="879">
                  <c:v>-41.12</c:v>
                </c:pt>
                <c:pt idx="880">
                  <c:v>-41.06</c:v>
                </c:pt>
                <c:pt idx="881">
                  <c:v>-40.98</c:v>
                </c:pt>
                <c:pt idx="882">
                  <c:v>-40.93</c:v>
                </c:pt>
                <c:pt idx="883">
                  <c:v>-40.880000000000003</c:v>
                </c:pt>
                <c:pt idx="884">
                  <c:v>-40.840000000000003</c:v>
                </c:pt>
                <c:pt idx="885">
                  <c:v>-40.82</c:v>
                </c:pt>
                <c:pt idx="886">
                  <c:v>-40.770000000000003</c:v>
                </c:pt>
                <c:pt idx="887">
                  <c:v>-40.72</c:v>
                </c:pt>
                <c:pt idx="888">
                  <c:v>-40.68</c:v>
                </c:pt>
                <c:pt idx="889">
                  <c:v>-40.630000000000003</c:v>
                </c:pt>
                <c:pt idx="890">
                  <c:v>-40.590000000000003</c:v>
                </c:pt>
                <c:pt idx="891">
                  <c:v>-40.53</c:v>
                </c:pt>
                <c:pt idx="892">
                  <c:v>-40.450000000000003</c:v>
                </c:pt>
                <c:pt idx="893">
                  <c:v>-40.4</c:v>
                </c:pt>
                <c:pt idx="894">
                  <c:v>-40.35</c:v>
                </c:pt>
                <c:pt idx="895">
                  <c:v>-40.32</c:v>
                </c:pt>
                <c:pt idx="896">
                  <c:v>-40.31</c:v>
                </c:pt>
                <c:pt idx="897">
                  <c:v>-40.25</c:v>
                </c:pt>
                <c:pt idx="898">
                  <c:v>-40.21</c:v>
                </c:pt>
                <c:pt idx="899">
                  <c:v>-40.17</c:v>
                </c:pt>
                <c:pt idx="900">
                  <c:v>-40.15</c:v>
                </c:pt>
                <c:pt idx="901">
                  <c:v>-40.1</c:v>
                </c:pt>
                <c:pt idx="902">
                  <c:v>-40.07</c:v>
                </c:pt>
                <c:pt idx="903">
                  <c:v>-40.01</c:v>
                </c:pt>
                <c:pt idx="904">
                  <c:v>-39.97</c:v>
                </c:pt>
                <c:pt idx="905">
                  <c:v>-39.86</c:v>
                </c:pt>
                <c:pt idx="906">
                  <c:v>-39.81</c:v>
                </c:pt>
                <c:pt idx="907">
                  <c:v>-39.71</c:v>
                </c:pt>
                <c:pt idx="908">
                  <c:v>-39.64</c:v>
                </c:pt>
                <c:pt idx="909">
                  <c:v>-39.590000000000003</c:v>
                </c:pt>
                <c:pt idx="910">
                  <c:v>-39.520000000000003</c:v>
                </c:pt>
                <c:pt idx="911">
                  <c:v>-39.450000000000003</c:v>
                </c:pt>
                <c:pt idx="912">
                  <c:v>-39.4</c:v>
                </c:pt>
                <c:pt idx="913">
                  <c:v>-39.33</c:v>
                </c:pt>
                <c:pt idx="914">
                  <c:v>-39.24</c:v>
                </c:pt>
                <c:pt idx="915">
                  <c:v>-39.18</c:v>
                </c:pt>
                <c:pt idx="916">
                  <c:v>-39.130000000000003</c:v>
                </c:pt>
                <c:pt idx="917">
                  <c:v>-39.06</c:v>
                </c:pt>
                <c:pt idx="918">
                  <c:v>-38.96</c:v>
                </c:pt>
                <c:pt idx="919">
                  <c:v>-38.92</c:v>
                </c:pt>
                <c:pt idx="920">
                  <c:v>-38.840000000000003</c:v>
                </c:pt>
                <c:pt idx="921">
                  <c:v>-38.79</c:v>
                </c:pt>
                <c:pt idx="922">
                  <c:v>-38.75</c:v>
                </c:pt>
                <c:pt idx="923">
                  <c:v>-38.67</c:v>
                </c:pt>
                <c:pt idx="924">
                  <c:v>-38.61</c:v>
                </c:pt>
                <c:pt idx="925">
                  <c:v>-38.5</c:v>
                </c:pt>
                <c:pt idx="926">
                  <c:v>-38.42</c:v>
                </c:pt>
                <c:pt idx="927">
                  <c:v>-38.380000000000003</c:v>
                </c:pt>
                <c:pt idx="928">
                  <c:v>-38.299999999999997</c:v>
                </c:pt>
                <c:pt idx="929">
                  <c:v>-38.22</c:v>
                </c:pt>
                <c:pt idx="930">
                  <c:v>-38.19</c:v>
                </c:pt>
                <c:pt idx="931">
                  <c:v>-38.090000000000003</c:v>
                </c:pt>
                <c:pt idx="932">
                  <c:v>-38.020000000000003</c:v>
                </c:pt>
                <c:pt idx="933">
                  <c:v>-37.909999999999997</c:v>
                </c:pt>
                <c:pt idx="934">
                  <c:v>-37.880000000000003</c:v>
                </c:pt>
                <c:pt idx="935">
                  <c:v>-37.82</c:v>
                </c:pt>
                <c:pt idx="936">
                  <c:v>-37.76</c:v>
                </c:pt>
                <c:pt idx="937">
                  <c:v>-37.57</c:v>
                </c:pt>
                <c:pt idx="938">
                  <c:v>-37.53</c:v>
                </c:pt>
                <c:pt idx="939">
                  <c:v>-37.479999999999997</c:v>
                </c:pt>
                <c:pt idx="940">
                  <c:v>-37.43</c:v>
                </c:pt>
                <c:pt idx="941">
                  <c:v>-37.380000000000003</c:v>
                </c:pt>
                <c:pt idx="942">
                  <c:v>-37.31</c:v>
                </c:pt>
                <c:pt idx="943">
                  <c:v>-37.229999999999997</c:v>
                </c:pt>
                <c:pt idx="944">
                  <c:v>-37.119999999999997</c:v>
                </c:pt>
                <c:pt idx="945">
                  <c:v>-36.97</c:v>
                </c:pt>
                <c:pt idx="946">
                  <c:v>-36.909999999999997</c:v>
                </c:pt>
                <c:pt idx="947">
                  <c:v>-36.840000000000003</c:v>
                </c:pt>
                <c:pt idx="948">
                  <c:v>-36.72</c:v>
                </c:pt>
                <c:pt idx="949">
                  <c:v>-36.65</c:v>
                </c:pt>
                <c:pt idx="950">
                  <c:v>-36.549999999999997</c:v>
                </c:pt>
                <c:pt idx="951">
                  <c:v>-36.49</c:v>
                </c:pt>
                <c:pt idx="952">
                  <c:v>-36.409999999999997</c:v>
                </c:pt>
                <c:pt idx="953">
                  <c:v>-36.31</c:v>
                </c:pt>
                <c:pt idx="954">
                  <c:v>-36.17</c:v>
                </c:pt>
                <c:pt idx="955">
                  <c:v>-36.04</c:v>
                </c:pt>
                <c:pt idx="956">
                  <c:v>-35.97</c:v>
                </c:pt>
                <c:pt idx="957">
                  <c:v>-35.880000000000003</c:v>
                </c:pt>
                <c:pt idx="958">
                  <c:v>-35.81</c:v>
                </c:pt>
                <c:pt idx="959">
                  <c:v>-35.700000000000003</c:v>
                </c:pt>
                <c:pt idx="960">
                  <c:v>-35.39</c:v>
                </c:pt>
                <c:pt idx="961">
                  <c:v>-35.19</c:v>
                </c:pt>
                <c:pt idx="962">
                  <c:v>-35.08</c:v>
                </c:pt>
                <c:pt idx="963">
                  <c:v>-34.96</c:v>
                </c:pt>
                <c:pt idx="964">
                  <c:v>-34.82</c:v>
                </c:pt>
                <c:pt idx="965">
                  <c:v>-34.69</c:v>
                </c:pt>
                <c:pt idx="966">
                  <c:v>-34.590000000000003</c:v>
                </c:pt>
                <c:pt idx="967">
                  <c:v>-34.49</c:v>
                </c:pt>
                <c:pt idx="968">
                  <c:v>-34.380000000000003</c:v>
                </c:pt>
                <c:pt idx="969">
                  <c:v>-34.31</c:v>
                </c:pt>
                <c:pt idx="970">
                  <c:v>-34.15</c:v>
                </c:pt>
                <c:pt idx="971">
                  <c:v>-34.049999999999997</c:v>
                </c:pt>
                <c:pt idx="972">
                  <c:v>-33.99</c:v>
                </c:pt>
                <c:pt idx="973">
                  <c:v>-33.78</c:v>
                </c:pt>
                <c:pt idx="974">
                  <c:v>-33.520000000000003</c:v>
                </c:pt>
                <c:pt idx="975">
                  <c:v>-33.39</c:v>
                </c:pt>
                <c:pt idx="976">
                  <c:v>-33.090000000000003</c:v>
                </c:pt>
                <c:pt idx="977">
                  <c:v>-32.89</c:v>
                </c:pt>
                <c:pt idx="978">
                  <c:v>-32.700000000000003</c:v>
                </c:pt>
                <c:pt idx="979">
                  <c:v>-32.479999999999997</c:v>
                </c:pt>
                <c:pt idx="980">
                  <c:v>-32.28</c:v>
                </c:pt>
                <c:pt idx="981">
                  <c:v>-32.11</c:v>
                </c:pt>
                <c:pt idx="982">
                  <c:v>-31.98</c:v>
                </c:pt>
                <c:pt idx="983">
                  <c:v>-31.67</c:v>
                </c:pt>
                <c:pt idx="984">
                  <c:v>-31.46</c:v>
                </c:pt>
                <c:pt idx="985">
                  <c:v>-31.24</c:v>
                </c:pt>
                <c:pt idx="986">
                  <c:v>-31.11</c:v>
                </c:pt>
                <c:pt idx="987">
                  <c:v>-30.6</c:v>
                </c:pt>
                <c:pt idx="988">
                  <c:v>-30.32</c:v>
                </c:pt>
                <c:pt idx="989">
                  <c:v>-30.04</c:v>
                </c:pt>
                <c:pt idx="990">
                  <c:v>-29.58</c:v>
                </c:pt>
                <c:pt idx="991">
                  <c:v>-29.44</c:v>
                </c:pt>
                <c:pt idx="992">
                  <c:v>-29.09</c:v>
                </c:pt>
                <c:pt idx="993">
                  <c:v>-28.86</c:v>
                </c:pt>
                <c:pt idx="994">
                  <c:v>-28.54</c:v>
                </c:pt>
                <c:pt idx="995">
                  <c:v>-28.28</c:v>
                </c:pt>
                <c:pt idx="996">
                  <c:v>-27.71</c:v>
                </c:pt>
                <c:pt idx="997">
                  <c:v>-27.09</c:v>
                </c:pt>
                <c:pt idx="998">
                  <c:v>-25.53</c:v>
                </c:pt>
                <c:pt idx="999">
                  <c:v>-24.16</c:v>
                </c:pt>
                <c:pt idx="1000">
                  <c:v>-19.07</c:v>
                </c:pt>
              </c:numCache>
            </c:numRef>
          </c:xVal>
          <c:yVal>
            <c:numRef>
              <c:f>'[NR-U indoor sub7 calibration_final_v3.xlsx](15,20,20,40),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946-4BC5-91A7-A20270DDEE64}"/>
            </c:ext>
          </c:extLst>
        </c:ser>
        <c:ser>
          <c:idx val="1"/>
          <c:order val="1"/>
          <c:tx>
            <c:strRef>
              <c:f>'[NR-U indoor sub7 calibration_final_v3.xlsx](15,20,20,40), UE RSSI'!$C$1</c:f>
              <c:strCache>
                <c:ptCount val="1"/>
                <c:pt idx="0">
                  <c:v>LGE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calibration_final_v3.xlsx](15,20,20,40), UE RSSI'!$C$2:$C$1003</c:f>
              <c:numCache>
                <c:formatCode>General</c:formatCode>
                <c:ptCount val="1002"/>
                <c:pt idx="0">
                  <c:v>-81.852331000000007</c:v>
                </c:pt>
                <c:pt idx="1">
                  <c:v>-79.889257264999998</c:v>
                </c:pt>
                <c:pt idx="2">
                  <c:v>-79.055739481999993</c:v>
                </c:pt>
                <c:pt idx="3">
                  <c:v>-78.806870501000006</c:v>
                </c:pt>
                <c:pt idx="4">
                  <c:v>-78.438898703999996</c:v>
                </c:pt>
                <c:pt idx="5">
                  <c:v>-77.667623245000001</c:v>
                </c:pt>
                <c:pt idx="6">
                  <c:v>-77.401370404000005</c:v>
                </c:pt>
                <c:pt idx="7">
                  <c:v>-77.176308504999994</c:v>
                </c:pt>
                <c:pt idx="8">
                  <c:v>-76.857224040000006</c:v>
                </c:pt>
                <c:pt idx="9">
                  <c:v>-76.714426099999997</c:v>
                </c:pt>
                <c:pt idx="10">
                  <c:v>-76.446643710000004</c:v>
                </c:pt>
                <c:pt idx="11">
                  <c:v>-76.310660830999993</c:v>
                </c:pt>
                <c:pt idx="12">
                  <c:v>-76.002675011999997</c:v>
                </c:pt>
                <c:pt idx="13">
                  <c:v>-75.713346220999995</c:v>
                </c:pt>
                <c:pt idx="14">
                  <c:v>-75.528940285999994</c:v>
                </c:pt>
                <c:pt idx="15">
                  <c:v>-75.331483415000008</c:v>
                </c:pt>
                <c:pt idx="16">
                  <c:v>-75.037225032000009</c:v>
                </c:pt>
                <c:pt idx="17">
                  <c:v>-74.745294591999993</c:v>
                </c:pt>
                <c:pt idx="18">
                  <c:v>-74.669914599999998</c:v>
                </c:pt>
                <c:pt idx="19">
                  <c:v>-74.537132546000009</c:v>
                </c:pt>
                <c:pt idx="20">
                  <c:v>-74.35686312</c:v>
                </c:pt>
                <c:pt idx="21">
                  <c:v>-74.206571286999989</c:v>
                </c:pt>
                <c:pt idx="22">
                  <c:v>-74.080054352000005</c:v>
                </c:pt>
                <c:pt idx="23">
                  <c:v>-73.932405887000002</c:v>
                </c:pt>
                <c:pt idx="24">
                  <c:v>-73.807094711999994</c:v>
                </c:pt>
                <c:pt idx="25">
                  <c:v>-73.729880725000001</c:v>
                </c:pt>
                <c:pt idx="26">
                  <c:v>-73.559458778000007</c:v>
                </c:pt>
                <c:pt idx="27">
                  <c:v>-73.427657096000004</c:v>
                </c:pt>
                <c:pt idx="28">
                  <c:v>-73.276261328000004</c:v>
                </c:pt>
                <c:pt idx="29">
                  <c:v>-73.095377137</c:v>
                </c:pt>
                <c:pt idx="30">
                  <c:v>-72.954318400000005</c:v>
                </c:pt>
                <c:pt idx="31">
                  <c:v>-72.826290256999997</c:v>
                </c:pt>
                <c:pt idx="32">
                  <c:v>-72.797949824</c:v>
                </c:pt>
                <c:pt idx="33">
                  <c:v>-72.704955143999996</c:v>
                </c:pt>
                <c:pt idx="34">
                  <c:v>-72.650665329999995</c:v>
                </c:pt>
                <c:pt idx="35">
                  <c:v>-72.56988321499999</c:v>
                </c:pt>
                <c:pt idx="36">
                  <c:v>-72.495661819999995</c:v>
                </c:pt>
                <c:pt idx="37">
                  <c:v>-72.38892051900001</c:v>
                </c:pt>
                <c:pt idx="38">
                  <c:v>-72.306616696000006</c:v>
                </c:pt>
                <c:pt idx="39">
                  <c:v>-72.183239388999993</c:v>
                </c:pt>
                <c:pt idx="40">
                  <c:v>-72.066900559999993</c:v>
                </c:pt>
                <c:pt idx="41">
                  <c:v>-71.976510889000011</c:v>
                </c:pt>
                <c:pt idx="42">
                  <c:v>-71.828779052000002</c:v>
                </c:pt>
                <c:pt idx="43">
                  <c:v>-71.592949912999998</c:v>
                </c:pt>
                <c:pt idx="44">
                  <c:v>-71.498033120000002</c:v>
                </c:pt>
                <c:pt idx="45">
                  <c:v>-71.355274254999998</c:v>
                </c:pt>
                <c:pt idx="46">
                  <c:v>-71.325377832000001</c:v>
                </c:pt>
                <c:pt idx="47">
                  <c:v>-71.279963785999996</c:v>
                </c:pt>
                <c:pt idx="48">
                  <c:v>-71.24047204</c:v>
                </c:pt>
                <c:pt idx="49">
                  <c:v>-71.179345941999998</c:v>
                </c:pt>
                <c:pt idx="50">
                  <c:v>-71.139049400000005</c:v>
                </c:pt>
                <c:pt idx="51">
                  <c:v>-71.057743258999992</c:v>
                </c:pt>
                <c:pt idx="52">
                  <c:v>-70.978020736000005</c:v>
                </c:pt>
                <c:pt idx="53">
                  <c:v>-70.852329537000003</c:v>
                </c:pt>
                <c:pt idx="54">
                  <c:v>-70.800177422000004</c:v>
                </c:pt>
                <c:pt idx="55">
                  <c:v>-70.708653769999998</c:v>
                </c:pt>
                <c:pt idx="56">
                  <c:v>-70.617672408000004</c:v>
                </c:pt>
                <c:pt idx="57">
                  <c:v>-70.567429551000004</c:v>
                </c:pt>
                <c:pt idx="58">
                  <c:v>-70.474333044000005</c:v>
                </c:pt>
                <c:pt idx="59">
                  <c:v>-70.382877934999996</c:v>
                </c:pt>
                <c:pt idx="60">
                  <c:v>-70.270470119999999</c:v>
                </c:pt>
                <c:pt idx="61">
                  <c:v>-70.230125552000004</c:v>
                </c:pt>
                <c:pt idx="62">
                  <c:v>-70.127007930000005</c:v>
                </c:pt>
                <c:pt idx="63">
                  <c:v>-70.086763894000001</c:v>
                </c:pt>
                <c:pt idx="64">
                  <c:v>-69.976120719999997</c:v>
                </c:pt>
                <c:pt idx="65">
                  <c:v>-69.927788195000005</c:v>
                </c:pt>
                <c:pt idx="66">
                  <c:v>-69.843657777999994</c:v>
                </c:pt>
                <c:pt idx="67">
                  <c:v>-69.789514707999999</c:v>
                </c:pt>
                <c:pt idx="68">
                  <c:v>-69.730576555999988</c:v>
                </c:pt>
                <c:pt idx="69">
                  <c:v>-69.685734397000004</c:v>
                </c:pt>
                <c:pt idx="70">
                  <c:v>-69.639131739999996</c:v>
                </c:pt>
                <c:pt idx="71">
                  <c:v>-69.575151955999999</c:v>
                </c:pt>
                <c:pt idx="72">
                  <c:v>-69.506560567999998</c:v>
                </c:pt>
                <c:pt idx="73">
                  <c:v>-69.427912796000001</c:v>
                </c:pt>
                <c:pt idx="74">
                  <c:v>-69.354927340000003</c:v>
                </c:pt>
                <c:pt idx="75">
                  <c:v>-69.336721525000002</c:v>
                </c:pt>
                <c:pt idx="76">
                  <c:v>-69.300663372000002</c:v>
                </c:pt>
                <c:pt idx="77">
                  <c:v>-69.273229130000004</c:v>
                </c:pt>
                <c:pt idx="78">
                  <c:v>-69.233253332000004</c:v>
                </c:pt>
                <c:pt idx="79">
                  <c:v>-69.151529056000001</c:v>
                </c:pt>
                <c:pt idx="80">
                  <c:v>-69.089466919999992</c:v>
                </c:pt>
                <c:pt idx="81">
                  <c:v>-69.031624753000003</c:v>
                </c:pt>
                <c:pt idx="82">
                  <c:v>-68.969385344000003</c:v>
                </c:pt>
                <c:pt idx="83">
                  <c:v>-68.896501344000001</c:v>
                </c:pt>
                <c:pt idx="84">
                  <c:v>-68.830270987999995</c:v>
                </c:pt>
                <c:pt idx="85">
                  <c:v>-68.796734299999997</c:v>
                </c:pt>
                <c:pt idx="86">
                  <c:v>-68.778392072000003</c:v>
                </c:pt>
                <c:pt idx="87">
                  <c:v>-68.736915396000001</c:v>
                </c:pt>
                <c:pt idx="88">
                  <c:v>-68.714131912000013</c:v>
                </c:pt>
                <c:pt idx="89">
                  <c:v>-68.678825271999997</c:v>
                </c:pt>
                <c:pt idx="90">
                  <c:v>-68.659390419999994</c:v>
                </c:pt>
                <c:pt idx="91">
                  <c:v>-68.627648460999993</c:v>
                </c:pt>
                <c:pt idx="92">
                  <c:v>-68.576771104000002</c:v>
                </c:pt>
                <c:pt idx="93">
                  <c:v>-68.537827106999998</c:v>
                </c:pt>
                <c:pt idx="94">
                  <c:v>-68.475022893999991</c:v>
                </c:pt>
                <c:pt idx="95">
                  <c:v>-68.431887219999993</c:v>
                </c:pt>
                <c:pt idx="96">
                  <c:v>-68.390781696000005</c:v>
                </c:pt>
                <c:pt idx="97">
                  <c:v>-68.334489100999988</c:v>
                </c:pt>
                <c:pt idx="98">
                  <c:v>-68.284645879999999</c:v>
                </c:pt>
                <c:pt idx="99">
                  <c:v>-68.195130140000003</c:v>
                </c:pt>
                <c:pt idx="100">
                  <c:v>-68.102770499999991</c:v>
                </c:pt>
                <c:pt idx="101">
                  <c:v>-68.07176139100001</c:v>
                </c:pt>
                <c:pt idx="102">
                  <c:v>-68.024927590000004</c:v>
                </c:pt>
                <c:pt idx="103">
                  <c:v>-67.936453327000009</c:v>
                </c:pt>
                <c:pt idx="104">
                  <c:v>-67.863153320000009</c:v>
                </c:pt>
                <c:pt idx="105">
                  <c:v>-67.777365995000011</c:v>
                </c:pt>
                <c:pt idx="106">
                  <c:v>-67.735585791999995</c:v>
                </c:pt>
                <c:pt idx="107">
                  <c:v>-67.711094969000001</c:v>
                </c:pt>
                <c:pt idx="108">
                  <c:v>-67.664202599999996</c:v>
                </c:pt>
                <c:pt idx="109">
                  <c:v>-67.588675194000004</c:v>
                </c:pt>
                <c:pt idx="110">
                  <c:v>-67.538236529999992</c:v>
                </c:pt>
                <c:pt idx="111">
                  <c:v>-67.491323652000005</c:v>
                </c:pt>
                <c:pt idx="112">
                  <c:v>-67.441046960000008</c:v>
                </c:pt>
                <c:pt idx="113">
                  <c:v>-67.394021109999997</c:v>
                </c:pt>
                <c:pt idx="114">
                  <c:v>-67.360642347999999</c:v>
                </c:pt>
                <c:pt idx="115">
                  <c:v>-67.343267205000004</c:v>
                </c:pt>
                <c:pt idx="116">
                  <c:v>-67.278607903999998</c:v>
                </c:pt>
                <c:pt idx="117">
                  <c:v>-67.248803815000002</c:v>
                </c:pt>
                <c:pt idx="118">
                  <c:v>-67.20339559</c:v>
                </c:pt>
                <c:pt idx="119">
                  <c:v>-67.155338764999996</c:v>
                </c:pt>
                <c:pt idx="120">
                  <c:v>-67.107724840000003</c:v>
                </c:pt>
                <c:pt idx="121">
                  <c:v>-67.075029959000005</c:v>
                </c:pt>
                <c:pt idx="122">
                  <c:v>-67.057380469999998</c:v>
                </c:pt>
                <c:pt idx="123">
                  <c:v>-67.029586905999992</c:v>
                </c:pt>
                <c:pt idx="124">
                  <c:v>-67.000705888000013</c:v>
                </c:pt>
                <c:pt idx="125">
                  <c:v>-66.940565499999991</c:v>
                </c:pt>
                <c:pt idx="126">
                  <c:v>-66.915273764000005</c:v>
                </c:pt>
                <c:pt idx="127">
                  <c:v>-66.829683196000005</c:v>
                </c:pt>
                <c:pt idx="128">
                  <c:v>-66.790363335999999</c:v>
                </c:pt>
                <c:pt idx="129">
                  <c:v>-66.744153205999993</c:v>
                </c:pt>
                <c:pt idx="130">
                  <c:v>-66.69629218</c:v>
                </c:pt>
                <c:pt idx="131">
                  <c:v>-66.64417654799999</c:v>
                </c:pt>
                <c:pt idx="132">
                  <c:v>-66.614432636000004</c:v>
                </c:pt>
                <c:pt idx="133">
                  <c:v>-66.581767886999998</c:v>
                </c:pt>
                <c:pt idx="134">
                  <c:v>-66.474731899999995</c:v>
                </c:pt>
                <c:pt idx="135">
                  <c:v>-66.431796425000002</c:v>
                </c:pt>
                <c:pt idx="136">
                  <c:v>-66.421884927999997</c:v>
                </c:pt>
                <c:pt idx="137">
                  <c:v>-66.384948221999991</c:v>
                </c:pt>
                <c:pt idx="138">
                  <c:v>-66.345952170000004</c:v>
                </c:pt>
                <c:pt idx="139">
                  <c:v>-66.311545916999989</c:v>
                </c:pt>
                <c:pt idx="140">
                  <c:v>-66.252598460000002</c:v>
                </c:pt>
                <c:pt idx="141">
                  <c:v>-66.189909068999995</c:v>
                </c:pt>
                <c:pt idx="142">
                  <c:v>-66.147156084000002</c:v>
                </c:pt>
                <c:pt idx="143">
                  <c:v>-66.086240158999999</c:v>
                </c:pt>
                <c:pt idx="144">
                  <c:v>-66.026964488000004</c:v>
                </c:pt>
                <c:pt idx="145">
                  <c:v>-65.979902060000001</c:v>
                </c:pt>
                <c:pt idx="146">
                  <c:v>-65.960192348000007</c:v>
                </c:pt>
                <c:pt idx="147">
                  <c:v>-65.924415679000006</c:v>
                </c:pt>
                <c:pt idx="148">
                  <c:v>-65.89908598800001</c:v>
                </c:pt>
                <c:pt idx="149">
                  <c:v>-65.844371944000002</c:v>
                </c:pt>
                <c:pt idx="150">
                  <c:v>-65.819762749999995</c:v>
                </c:pt>
                <c:pt idx="151">
                  <c:v>-65.795641810000006</c:v>
                </c:pt>
                <c:pt idx="152">
                  <c:v>-65.727120488000011</c:v>
                </c:pt>
                <c:pt idx="153">
                  <c:v>-65.715771840000002</c:v>
                </c:pt>
                <c:pt idx="154">
                  <c:v>-65.672988115999999</c:v>
                </c:pt>
                <c:pt idx="155">
                  <c:v>-65.624391459999998</c:v>
                </c:pt>
                <c:pt idx="156">
                  <c:v>-65.602728928000005</c:v>
                </c:pt>
                <c:pt idx="157">
                  <c:v>-65.556777405999995</c:v>
                </c:pt>
                <c:pt idx="158">
                  <c:v>-65.482934416000006</c:v>
                </c:pt>
                <c:pt idx="159">
                  <c:v>-65.452054883000002</c:v>
                </c:pt>
                <c:pt idx="160">
                  <c:v>-65.407977000000002</c:v>
                </c:pt>
                <c:pt idx="161">
                  <c:v>-65.365242722999994</c:v>
                </c:pt>
                <c:pt idx="162">
                  <c:v>-65.321180089999999</c:v>
                </c:pt>
                <c:pt idx="163">
                  <c:v>-65.262283015999998</c:v>
                </c:pt>
                <c:pt idx="164">
                  <c:v>-65.213601863999997</c:v>
                </c:pt>
                <c:pt idx="165">
                  <c:v>-65.150045300000002</c:v>
                </c:pt>
                <c:pt idx="166">
                  <c:v>-65.093285003999995</c:v>
                </c:pt>
                <c:pt idx="167">
                  <c:v>-65.028030912000006</c:v>
                </c:pt>
                <c:pt idx="168">
                  <c:v>-65.005531535999992</c:v>
                </c:pt>
                <c:pt idx="169">
                  <c:v>-64.986958732999994</c:v>
                </c:pt>
                <c:pt idx="170">
                  <c:v>-64.923283519999998</c:v>
                </c:pt>
                <c:pt idx="171">
                  <c:v>-64.906841241000009</c:v>
                </c:pt>
                <c:pt idx="172">
                  <c:v>-64.878987468000005</c:v>
                </c:pt>
                <c:pt idx="173">
                  <c:v>-64.837295804999997</c:v>
                </c:pt>
                <c:pt idx="174">
                  <c:v>-64.805475156</c:v>
                </c:pt>
                <c:pt idx="175">
                  <c:v>-64.774701749999991</c:v>
                </c:pt>
                <c:pt idx="176">
                  <c:v>-64.761196151999997</c:v>
                </c:pt>
                <c:pt idx="177">
                  <c:v>-64.698798128000007</c:v>
                </c:pt>
                <c:pt idx="178">
                  <c:v>-64.678471049999999</c:v>
                </c:pt>
                <c:pt idx="179">
                  <c:v>-64.623214781000001</c:v>
                </c:pt>
                <c:pt idx="180">
                  <c:v>-64.559545979999996</c:v>
                </c:pt>
                <c:pt idx="181">
                  <c:v>-64.485978646000007</c:v>
                </c:pt>
                <c:pt idx="182">
                  <c:v>-64.456659381999998</c:v>
                </c:pt>
                <c:pt idx="183">
                  <c:v>-64.397439372999997</c:v>
                </c:pt>
                <c:pt idx="184">
                  <c:v>-64.360682960000005</c:v>
                </c:pt>
                <c:pt idx="185">
                  <c:v>-64.337339154999995</c:v>
                </c:pt>
                <c:pt idx="186">
                  <c:v>-64.296561268000005</c:v>
                </c:pt>
                <c:pt idx="187">
                  <c:v>-64.243209065000002</c:v>
                </c:pt>
                <c:pt idx="188">
                  <c:v>-64.236619311999988</c:v>
                </c:pt>
                <c:pt idx="189">
                  <c:v>-64.154276302</c:v>
                </c:pt>
                <c:pt idx="190">
                  <c:v>-64.120658289999994</c:v>
                </c:pt>
                <c:pt idx="191">
                  <c:v>-64.087270851999989</c:v>
                </c:pt>
                <c:pt idx="192">
                  <c:v>-64.026878944000003</c:v>
                </c:pt>
                <c:pt idx="193">
                  <c:v>-63.982486282000004</c:v>
                </c:pt>
                <c:pt idx="194">
                  <c:v>-63.94583763</c:v>
                </c:pt>
                <c:pt idx="195">
                  <c:v>-63.929122724999999</c:v>
                </c:pt>
                <c:pt idx="196">
                  <c:v>-63.875372820000003</c:v>
                </c:pt>
                <c:pt idx="197">
                  <c:v>-63.819214162000002</c:v>
                </c:pt>
                <c:pt idx="198">
                  <c:v>-63.784270384000003</c:v>
                </c:pt>
                <c:pt idx="199">
                  <c:v>-63.757474631000001</c:v>
                </c:pt>
                <c:pt idx="200">
                  <c:v>-63.742407999999998</c:v>
                </c:pt>
                <c:pt idx="201">
                  <c:v>-63.716460927</c:v>
                </c:pt>
                <c:pt idx="202">
                  <c:v>-63.694673694000002</c:v>
                </c:pt>
                <c:pt idx="203">
                  <c:v>-63.656769603000001</c:v>
                </c:pt>
                <c:pt idx="204">
                  <c:v>-63.631626520000005</c:v>
                </c:pt>
                <c:pt idx="205">
                  <c:v>-63.614043584999997</c:v>
                </c:pt>
                <c:pt idx="206">
                  <c:v>-63.546351716000004</c:v>
                </c:pt>
                <c:pt idx="207">
                  <c:v>-63.527561317999997</c:v>
                </c:pt>
                <c:pt idx="208">
                  <c:v>-63.499774200000004</c:v>
                </c:pt>
                <c:pt idx="209">
                  <c:v>-63.446372523999997</c:v>
                </c:pt>
                <c:pt idx="210">
                  <c:v>-63.418928659999999</c:v>
                </c:pt>
                <c:pt idx="211">
                  <c:v>-63.370406959999997</c:v>
                </c:pt>
                <c:pt idx="212">
                  <c:v>-63.332395255999998</c:v>
                </c:pt>
                <c:pt idx="213">
                  <c:v>-63.291244012</c:v>
                </c:pt>
                <c:pt idx="214">
                  <c:v>-63.275603869999998</c:v>
                </c:pt>
                <c:pt idx="215">
                  <c:v>-63.231378899999996</c:v>
                </c:pt>
                <c:pt idx="216">
                  <c:v>-63.186999856</c:v>
                </c:pt>
                <c:pt idx="217">
                  <c:v>-63.153988655999996</c:v>
                </c:pt>
                <c:pt idx="218">
                  <c:v>-63.133246478000004</c:v>
                </c:pt>
                <c:pt idx="219">
                  <c:v>-63.108377271999998</c:v>
                </c:pt>
                <c:pt idx="220">
                  <c:v>-63.082274519999999</c:v>
                </c:pt>
                <c:pt idx="221">
                  <c:v>-63.020780350999999</c:v>
                </c:pt>
                <c:pt idx="222">
                  <c:v>-62.97975795</c:v>
                </c:pt>
                <c:pt idx="223">
                  <c:v>-62.937036748000004</c:v>
                </c:pt>
                <c:pt idx="224">
                  <c:v>-62.923986583999998</c:v>
                </c:pt>
                <c:pt idx="225">
                  <c:v>-62.889899999999997</c:v>
                </c:pt>
                <c:pt idx="226">
                  <c:v>-62.802750113999998</c:v>
                </c:pt>
                <c:pt idx="227">
                  <c:v>-62.759948968999993</c:v>
                </c:pt>
                <c:pt idx="228">
                  <c:v>-62.736314644000004</c:v>
                </c:pt>
                <c:pt idx="229">
                  <c:v>-62.713309455000001</c:v>
                </c:pt>
                <c:pt idx="230">
                  <c:v>-62.694529899999999</c:v>
                </c:pt>
                <c:pt idx="231">
                  <c:v>-62.659347398000001</c:v>
                </c:pt>
                <c:pt idx="232">
                  <c:v>-62.626940296000001</c:v>
                </c:pt>
                <c:pt idx="233">
                  <c:v>-62.593983831999999</c:v>
                </c:pt>
                <c:pt idx="234">
                  <c:v>-62.552824202000004</c:v>
                </c:pt>
                <c:pt idx="235">
                  <c:v>-62.48256997</c:v>
                </c:pt>
                <c:pt idx="236">
                  <c:v>-62.422602544</c:v>
                </c:pt>
                <c:pt idx="237">
                  <c:v>-62.403956891999997</c:v>
                </c:pt>
                <c:pt idx="238">
                  <c:v>-62.365460047999996</c:v>
                </c:pt>
                <c:pt idx="239">
                  <c:v>-62.347245393999998</c:v>
                </c:pt>
                <c:pt idx="240">
                  <c:v>-62.287389440000005</c:v>
                </c:pt>
                <c:pt idx="241">
                  <c:v>-62.227775049000002</c:v>
                </c:pt>
                <c:pt idx="242">
                  <c:v>-62.192648830000003</c:v>
                </c:pt>
                <c:pt idx="243">
                  <c:v>-62.140506000999999</c:v>
                </c:pt>
                <c:pt idx="244">
                  <c:v>-62.086995684000001</c:v>
                </c:pt>
                <c:pt idx="245">
                  <c:v>-62.038705625000006</c:v>
                </c:pt>
                <c:pt idx="246">
                  <c:v>-61.996904508</c:v>
                </c:pt>
                <c:pt idx="247">
                  <c:v>-61.961283113</c:v>
                </c:pt>
                <c:pt idx="248">
                  <c:v>-61.921286152</c:v>
                </c:pt>
                <c:pt idx="249">
                  <c:v>-61.885053458999998</c:v>
                </c:pt>
                <c:pt idx="250">
                  <c:v>-61.854191749999998</c:v>
                </c:pt>
                <c:pt idx="251">
                  <c:v>-61.840003691</c:v>
                </c:pt>
                <c:pt idx="252">
                  <c:v>-61.816907740000005</c:v>
                </c:pt>
                <c:pt idx="253">
                  <c:v>-61.757549139999995</c:v>
                </c:pt>
                <c:pt idx="254">
                  <c:v>-61.738728689999995</c:v>
                </c:pt>
                <c:pt idx="255">
                  <c:v>-61.667015389999996</c:v>
                </c:pt>
                <c:pt idx="256">
                  <c:v>-61.641975295999998</c:v>
                </c:pt>
                <c:pt idx="257">
                  <c:v>-61.566513649000001</c:v>
                </c:pt>
                <c:pt idx="258">
                  <c:v>-61.489079799999999</c:v>
                </c:pt>
                <c:pt idx="259">
                  <c:v>-61.45545911</c:v>
                </c:pt>
                <c:pt idx="260">
                  <c:v>-61.415445740000003</c:v>
                </c:pt>
                <c:pt idx="261">
                  <c:v>-61.371816545999998</c:v>
                </c:pt>
                <c:pt idx="262">
                  <c:v>-61.34045476</c:v>
                </c:pt>
                <c:pt idx="263">
                  <c:v>-61.303598662999995</c:v>
                </c:pt>
                <c:pt idx="264">
                  <c:v>-61.283862063999997</c:v>
                </c:pt>
                <c:pt idx="265">
                  <c:v>-61.257462830000001</c:v>
                </c:pt>
                <c:pt idx="266">
                  <c:v>-61.229620083999997</c:v>
                </c:pt>
                <c:pt idx="267">
                  <c:v>-61.205489817999997</c:v>
                </c:pt>
                <c:pt idx="268">
                  <c:v>-61.180785888000003</c:v>
                </c:pt>
                <c:pt idx="269">
                  <c:v>-61.131281451</c:v>
                </c:pt>
                <c:pt idx="270">
                  <c:v>-61.115562520000005</c:v>
                </c:pt>
                <c:pt idx="271">
                  <c:v>-61.083450372000001</c:v>
                </c:pt>
                <c:pt idx="272">
                  <c:v>-61.054762687999997</c:v>
                </c:pt>
                <c:pt idx="273">
                  <c:v>-61.020814373</c:v>
                </c:pt>
                <c:pt idx="274">
                  <c:v>-60.975135523999995</c:v>
                </c:pt>
                <c:pt idx="275">
                  <c:v>-60.95529895</c:v>
                </c:pt>
                <c:pt idx="276">
                  <c:v>-60.908595640000001</c:v>
                </c:pt>
                <c:pt idx="277">
                  <c:v>-60.880996156000002</c:v>
                </c:pt>
                <c:pt idx="278">
                  <c:v>-60.827773239999992</c:v>
                </c:pt>
                <c:pt idx="279">
                  <c:v>-60.765052040999997</c:v>
                </c:pt>
                <c:pt idx="280">
                  <c:v>-60.748716000000002</c:v>
                </c:pt>
                <c:pt idx="281">
                  <c:v>-60.684363272999995</c:v>
                </c:pt>
                <c:pt idx="282">
                  <c:v>-60.659388278000002</c:v>
                </c:pt>
                <c:pt idx="283">
                  <c:v>-60.624734005999997</c:v>
                </c:pt>
                <c:pt idx="284">
                  <c:v>-60.593548388000002</c:v>
                </c:pt>
                <c:pt idx="285">
                  <c:v>-60.548522345000002</c:v>
                </c:pt>
                <c:pt idx="286">
                  <c:v>-60.493641079999996</c:v>
                </c:pt>
                <c:pt idx="287">
                  <c:v>-60.484084103999997</c:v>
                </c:pt>
                <c:pt idx="288">
                  <c:v>-60.463278295999999</c:v>
                </c:pt>
                <c:pt idx="289">
                  <c:v>-60.447304790000004</c:v>
                </c:pt>
                <c:pt idx="290">
                  <c:v>-60.42485387</c:v>
                </c:pt>
                <c:pt idx="291">
                  <c:v>-60.364266523000005</c:v>
                </c:pt>
                <c:pt idx="292">
                  <c:v>-60.348028196000001</c:v>
                </c:pt>
                <c:pt idx="293">
                  <c:v>-60.326554272999999</c:v>
                </c:pt>
                <c:pt idx="294">
                  <c:v>-60.290713994000001</c:v>
                </c:pt>
                <c:pt idx="295">
                  <c:v>-60.233599670000004</c:v>
                </c:pt>
                <c:pt idx="296">
                  <c:v>-60.205651967999998</c:v>
                </c:pt>
                <c:pt idx="297">
                  <c:v>-60.161155182000002</c:v>
                </c:pt>
                <c:pt idx="298">
                  <c:v>-60.129210438000001</c:v>
                </c:pt>
                <c:pt idx="299">
                  <c:v>-60.053838536999997</c:v>
                </c:pt>
                <c:pt idx="300">
                  <c:v>-60.001941299999999</c:v>
                </c:pt>
                <c:pt idx="301">
                  <c:v>-59.991443590000003</c:v>
                </c:pt>
                <c:pt idx="302">
                  <c:v>-59.927717406000006</c:v>
                </c:pt>
                <c:pt idx="303">
                  <c:v>-59.902187288</c:v>
                </c:pt>
                <c:pt idx="304">
                  <c:v>-59.868179519999998</c:v>
                </c:pt>
                <c:pt idx="305">
                  <c:v>-59.819089815000005</c:v>
                </c:pt>
                <c:pt idx="306">
                  <c:v>-59.780738337999999</c:v>
                </c:pt>
                <c:pt idx="307">
                  <c:v>-59.753865355999999</c:v>
                </c:pt>
                <c:pt idx="308">
                  <c:v>-59.714150772000004</c:v>
                </c:pt>
                <c:pt idx="309">
                  <c:v>-59.669394044000001</c:v>
                </c:pt>
                <c:pt idx="310">
                  <c:v>-59.655894619999998</c:v>
                </c:pt>
                <c:pt idx="311">
                  <c:v>-59.630234348000002</c:v>
                </c:pt>
                <c:pt idx="312">
                  <c:v>-59.607462855999998</c:v>
                </c:pt>
                <c:pt idx="313">
                  <c:v>-59.571030124000004</c:v>
                </c:pt>
                <c:pt idx="314">
                  <c:v>-59.517985971999998</c:v>
                </c:pt>
                <c:pt idx="315">
                  <c:v>-59.494998225000003</c:v>
                </c:pt>
                <c:pt idx="316">
                  <c:v>-59.432414271999995</c:v>
                </c:pt>
                <c:pt idx="317">
                  <c:v>-59.412267104999998</c:v>
                </c:pt>
                <c:pt idx="318">
                  <c:v>-59.378806663999995</c:v>
                </c:pt>
                <c:pt idx="319">
                  <c:v>-59.362177334999998</c:v>
                </c:pt>
                <c:pt idx="320">
                  <c:v>-59.346559919999997</c:v>
                </c:pt>
                <c:pt idx="321">
                  <c:v>-59.298873484999994</c:v>
                </c:pt>
                <c:pt idx="322">
                  <c:v>-59.262454628</c:v>
                </c:pt>
                <c:pt idx="323">
                  <c:v>-59.235245549999995</c:v>
                </c:pt>
                <c:pt idx="324">
                  <c:v>-59.184582479999996</c:v>
                </c:pt>
                <c:pt idx="325">
                  <c:v>-59.149821349999996</c:v>
                </c:pt>
                <c:pt idx="326">
                  <c:v>-59.121504582</c:v>
                </c:pt>
                <c:pt idx="327">
                  <c:v>-59.075611905999999</c:v>
                </c:pt>
                <c:pt idx="328">
                  <c:v>-59.055791503999998</c:v>
                </c:pt>
                <c:pt idx="329">
                  <c:v>-58.997329268000001</c:v>
                </c:pt>
                <c:pt idx="330">
                  <c:v>-58.980065439999997</c:v>
                </c:pt>
                <c:pt idx="331">
                  <c:v>-58.950429489999998</c:v>
                </c:pt>
                <c:pt idx="332">
                  <c:v>-58.888605995999995</c:v>
                </c:pt>
                <c:pt idx="333">
                  <c:v>-58.856551904</c:v>
                </c:pt>
                <c:pt idx="334">
                  <c:v>-58.834816055999994</c:v>
                </c:pt>
                <c:pt idx="335">
                  <c:v>-58.812166869999999</c:v>
                </c:pt>
                <c:pt idx="336">
                  <c:v>-58.776483311999996</c:v>
                </c:pt>
                <c:pt idx="337">
                  <c:v>-58.730906812999997</c:v>
                </c:pt>
                <c:pt idx="338">
                  <c:v>-58.716957342000001</c:v>
                </c:pt>
                <c:pt idx="339">
                  <c:v>-58.68881657</c:v>
                </c:pt>
                <c:pt idx="340">
                  <c:v>-58.63886686</c:v>
                </c:pt>
                <c:pt idx="341">
                  <c:v>-58.599377695999998</c:v>
                </c:pt>
                <c:pt idx="342">
                  <c:v>-58.558311386</c:v>
                </c:pt>
                <c:pt idx="343">
                  <c:v>-58.513923429000002</c:v>
                </c:pt>
                <c:pt idx="344">
                  <c:v>-58.488643064000001</c:v>
                </c:pt>
                <c:pt idx="345">
                  <c:v>-58.465524670000001</c:v>
                </c:pt>
                <c:pt idx="346">
                  <c:v>-58.446538044</c:v>
                </c:pt>
                <c:pt idx="347">
                  <c:v>-58.412940513000002</c:v>
                </c:pt>
                <c:pt idx="348">
                  <c:v>-58.388080819999999</c:v>
                </c:pt>
                <c:pt idx="349">
                  <c:v>-58.347978218000002</c:v>
                </c:pt>
                <c:pt idx="350">
                  <c:v>-58.276768150000002</c:v>
                </c:pt>
                <c:pt idx="351">
                  <c:v>-58.259263386000001</c:v>
                </c:pt>
                <c:pt idx="352">
                  <c:v>-58.196997951999997</c:v>
                </c:pt>
                <c:pt idx="353">
                  <c:v>-58.151076949</c:v>
                </c:pt>
                <c:pt idx="354">
                  <c:v>-58.119373299999999</c:v>
                </c:pt>
                <c:pt idx="355">
                  <c:v>-58.092796139999997</c:v>
                </c:pt>
                <c:pt idx="356">
                  <c:v>-58.064236952000002</c:v>
                </c:pt>
                <c:pt idx="357">
                  <c:v>-58.046329016000001</c:v>
                </c:pt>
                <c:pt idx="358">
                  <c:v>-58.030622043999998</c:v>
                </c:pt>
                <c:pt idx="359">
                  <c:v>-57.992482960000004</c:v>
                </c:pt>
                <c:pt idx="360">
                  <c:v>-57.962739599999999</c:v>
                </c:pt>
                <c:pt idx="361">
                  <c:v>-57.939168944999999</c:v>
                </c:pt>
                <c:pt idx="362">
                  <c:v>-57.907604419999998</c:v>
                </c:pt>
                <c:pt idx="363">
                  <c:v>-57.871811427000004</c:v>
                </c:pt>
                <c:pt idx="364">
                  <c:v>-57.798673104000002</c:v>
                </c:pt>
                <c:pt idx="365">
                  <c:v>-57.74294708</c:v>
                </c:pt>
                <c:pt idx="366">
                  <c:v>-57.714787401999999</c:v>
                </c:pt>
                <c:pt idx="367">
                  <c:v>-57.664830965999997</c:v>
                </c:pt>
                <c:pt idx="368">
                  <c:v>-57.648288799999996</c:v>
                </c:pt>
                <c:pt idx="369">
                  <c:v>-57.598616838999995</c:v>
                </c:pt>
                <c:pt idx="370">
                  <c:v>-57.560111200000001</c:v>
                </c:pt>
                <c:pt idx="371">
                  <c:v>-57.513796556000003</c:v>
                </c:pt>
                <c:pt idx="372">
                  <c:v>-57.463922036</c:v>
                </c:pt>
                <c:pt idx="373">
                  <c:v>-57.440835839999998</c:v>
                </c:pt>
                <c:pt idx="374">
                  <c:v>-57.390298655999999</c:v>
                </c:pt>
                <c:pt idx="375">
                  <c:v>-57.362499624999998</c:v>
                </c:pt>
                <c:pt idx="376">
                  <c:v>-57.336872096</c:v>
                </c:pt>
                <c:pt idx="377">
                  <c:v>-57.304123533999999</c:v>
                </c:pt>
                <c:pt idx="378">
                  <c:v>-57.276522741999997</c:v>
                </c:pt>
                <c:pt idx="379">
                  <c:v>-57.230918862000003</c:v>
                </c:pt>
                <c:pt idx="380">
                  <c:v>-57.195654519999998</c:v>
                </c:pt>
                <c:pt idx="381">
                  <c:v>-57.176920475000003</c:v>
                </c:pt>
                <c:pt idx="382">
                  <c:v>-57.146001086000005</c:v>
                </c:pt>
                <c:pt idx="383">
                  <c:v>-57.124934695</c:v>
                </c:pt>
                <c:pt idx="384">
                  <c:v>-57.088394928</c:v>
                </c:pt>
                <c:pt idx="385">
                  <c:v>-57.068650830000003</c:v>
                </c:pt>
                <c:pt idx="386">
                  <c:v>-57.039311929999997</c:v>
                </c:pt>
                <c:pt idx="387">
                  <c:v>-57.014254878999999</c:v>
                </c:pt>
                <c:pt idx="388">
                  <c:v>-56.973467343999999</c:v>
                </c:pt>
                <c:pt idx="389">
                  <c:v>-56.915132145000001</c:v>
                </c:pt>
                <c:pt idx="390">
                  <c:v>-56.863373289999998</c:v>
                </c:pt>
                <c:pt idx="391">
                  <c:v>-56.823318403999998</c:v>
                </c:pt>
                <c:pt idx="392">
                  <c:v>-56.793867624000001</c:v>
                </c:pt>
                <c:pt idx="393">
                  <c:v>-56.761211039999999</c:v>
                </c:pt>
                <c:pt idx="394">
                  <c:v>-56.737831354000001</c:v>
                </c:pt>
                <c:pt idx="395">
                  <c:v>-56.698788370000003</c:v>
                </c:pt>
                <c:pt idx="396">
                  <c:v>-56.682316023999995</c:v>
                </c:pt>
                <c:pt idx="397">
                  <c:v>-56.644308035000002</c:v>
                </c:pt>
                <c:pt idx="398">
                  <c:v>-56.601321544000001</c:v>
                </c:pt>
                <c:pt idx="399">
                  <c:v>-56.530296139000001</c:v>
                </c:pt>
                <c:pt idx="400">
                  <c:v>-56.488445599999999</c:v>
                </c:pt>
                <c:pt idx="401">
                  <c:v>-56.444835177999998</c:v>
                </c:pt>
                <c:pt idx="402">
                  <c:v>-56.420480927999996</c:v>
                </c:pt>
                <c:pt idx="403">
                  <c:v>-56.376488485000003</c:v>
                </c:pt>
                <c:pt idx="404">
                  <c:v>-56.307193015999999</c:v>
                </c:pt>
                <c:pt idx="405">
                  <c:v>-56.275293085000001</c:v>
                </c:pt>
                <c:pt idx="406">
                  <c:v>-56.238199700000003</c:v>
                </c:pt>
                <c:pt idx="407">
                  <c:v>-56.182996863</c:v>
                </c:pt>
                <c:pt idx="408">
                  <c:v>-56.151306007999999</c:v>
                </c:pt>
                <c:pt idx="409">
                  <c:v>-56.123127548999996</c:v>
                </c:pt>
                <c:pt idx="410">
                  <c:v>-56.074253200000001</c:v>
                </c:pt>
                <c:pt idx="411">
                  <c:v>-56.025456063999997</c:v>
                </c:pt>
                <c:pt idx="412">
                  <c:v>-55.981208456000005</c:v>
                </c:pt>
                <c:pt idx="413">
                  <c:v>-55.916519849000004</c:v>
                </c:pt>
                <c:pt idx="414">
                  <c:v>-55.898093698000004</c:v>
                </c:pt>
                <c:pt idx="415">
                  <c:v>-55.874402265000001</c:v>
                </c:pt>
                <c:pt idx="416">
                  <c:v>-55.849363936000003</c:v>
                </c:pt>
                <c:pt idx="417">
                  <c:v>-55.818271195000001</c:v>
                </c:pt>
                <c:pt idx="418">
                  <c:v>-55.783553628</c:v>
                </c:pt>
                <c:pt idx="419">
                  <c:v>-55.717709186999997</c:v>
                </c:pt>
                <c:pt idx="420">
                  <c:v>-55.682785899999999</c:v>
                </c:pt>
                <c:pt idx="421">
                  <c:v>-55.652975243</c:v>
                </c:pt>
                <c:pt idx="422">
                  <c:v>-55.627083937999998</c:v>
                </c:pt>
                <c:pt idx="423">
                  <c:v>-55.589329738000004</c:v>
                </c:pt>
                <c:pt idx="424">
                  <c:v>-55.564804127999999</c:v>
                </c:pt>
                <c:pt idx="425">
                  <c:v>-55.511730125</c:v>
                </c:pt>
                <c:pt idx="426">
                  <c:v>-55.471463156000006</c:v>
                </c:pt>
                <c:pt idx="427">
                  <c:v>-55.445118997000002</c:v>
                </c:pt>
                <c:pt idx="428">
                  <c:v>-55.410714755999997</c:v>
                </c:pt>
                <c:pt idx="429">
                  <c:v>-55.375713073</c:v>
                </c:pt>
                <c:pt idx="430">
                  <c:v>-55.349143830000003</c:v>
                </c:pt>
                <c:pt idx="431">
                  <c:v>-55.334622625999998</c:v>
                </c:pt>
                <c:pt idx="432">
                  <c:v>-55.312229535999997</c:v>
                </c:pt>
                <c:pt idx="433">
                  <c:v>-55.272175105000002</c:v>
                </c:pt>
                <c:pt idx="434">
                  <c:v>-55.246547033999995</c:v>
                </c:pt>
                <c:pt idx="435">
                  <c:v>-55.222452799999999</c:v>
                </c:pt>
                <c:pt idx="436">
                  <c:v>-55.152250760000008</c:v>
                </c:pt>
                <c:pt idx="437">
                  <c:v>-55.093205546</c:v>
                </c:pt>
                <c:pt idx="438">
                  <c:v>-55.063947872000007</c:v>
                </c:pt>
                <c:pt idx="439">
                  <c:v>-55.03233298</c:v>
                </c:pt>
                <c:pt idx="440">
                  <c:v>-55.006355240000005</c:v>
                </c:pt>
                <c:pt idx="441">
                  <c:v>-54.956234025999997</c:v>
                </c:pt>
                <c:pt idx="442">
                  <c:v>-54.933013176000003</c:v>
                </c:pt>
                <c:pt idx="443">
                  <c:v>-54.896643079999997</c:v>
                </c:pt>
                <c:pt idx="444">
                  <c:v>-54.865739992000002</c:v>
                </c:pt>
                <c:pt idx="445">
                  <c:v>-54.846012805000001</c:v>
                </c:pt>
                <c:pt idx="446">
                  <c:v>-54.807228434000002</c:v>
                </c:pt>
                <c:pt idx="447">
                  <c:v>-54.731774158</c:v>
                </c:pt>
                <c:pt idx="448">
                  <c:v>-54.714415024000004</c:v>
                </c:pt>
                <c:pt idx="449">
                  <c:v>-54.671172832000003</c:v>
                </c:pt>
                <c:pt idx="450">
                  <c:v>-54.5873195</c:v>
                </c:pt>
                <c:pt idx="451">
                  <c:v>-54.567588942</c:v>
                </c:pt>
                <c:pt idx="452">
                  <c:v>-54.553346667999996</c:v>
                </c:pt>
                <c:pt idx="453">
                  <c:v>-54.517706206999996</c:v>
                </c:pt>
                <c:pt idx="454">
                  <c:v>-54.458633309999996</c:v>
                </c:pt>
                <c:pt idx="455">
                  <c:v>-54.428838334999995</c:v>
                </c:pt>
                <c:pt idx="456">
                  <c:v>-54.403294848000002</c:v>
                </c:pt>
                <c:pt idx="457">
                  <c:v>-54.388961485999999</c:v>
                </c:pt>
                <c:pt idx="458">
                  <c:v>-54.359190273999999</c:v>
                </c:pt>
                <c:pt idx="459">
                  <c:v>-54.314709289999996</c:v>
                </c:pt>
                <c:pt idx="460">
                  <c:v>-54.292743160000001</c:v>
                </c:pt>
                <c:pt idx="461">
                  <c:v>-54.273252376999999</c:v>
                </c:pt>
                <c:pt idx="462">
                  <c:v>-54.233818522</c:v>
                </c:pt>
                <c:pt idx="463">
                  <c:v>-54.183839182</c:v>
                </c:pt>
                <c:pt idx="464">
                  <c:v>-54.157161240000001</c:v>
                </c:pt>
                <c:pt idx="465">
                  <c:v>-54.124928334999993</c:v>
                </c:pt>
                <c:pt idx="466">
                  <c:v>-54.101348979999997</c:v>
                </c:pt>
                <c:pt idx="467">
                  <c:v>-54.053435105999995</c:v>
                </c:pt>
                <c:pt idx="468">
                  <c:v>-53.999421431999998</c:v>
                </c:pt>
                <c:pt idx="469">
                  <c:v>-53.975770376</c:v>
                </c:pt>
                <c:pt idx="470">
                  <c:v>-53.906005400000005</c:v>
                </c:pt>
                <c:pt idx="471">
                  <c:v>-53.843192123000001</c:v>
                </c:pt>
                <c:pt idx="472">
                  <c:v>-53.794049576000006</c:v>
                </c:pt>
                <c:pt idx="473">
                  <c:v>-53.767043239000003</c:v>
                </c:pt>
                <c:pt idx="474">
                  <c:v>-53.719837046000002</c:v>
                </c:pt>
                <c:pt idx="475">
                  <c:v>-53.678088625000001</c:v>
                </c:pt>
                <c:pt idx="476">
                  <c:v>-53.631580195999994</c:v>
                </c:pt>
                <c:pt idx="477">
                  <c:v>-53.612711390000001</c:v>
                </c:pt>
                <c:pt idx="478">
                  <c:v>-53.595472706000002</c:v>
                </c:pt>
                <c:pt idx="479">
                  <c:v>-53.555039116000003</c:v>
                </c:pt>
                <c:pt idx="480">
                  <c:v>-53.535440720000004</c:v>
                </c:pt>
                <c:pt idx="481">
                  <c:v>-53.500609941</c:v>
                </c:pt>
                <c:pt idx="482">
                  <c:v>-53.468811643999999</c:v>
                </c:pt>
                <c:pt idx="483">
                  <c:v>-53.428513305999999</c:v>
                </c:pt>
                <c:pt idx="484">
                  <c:v>-53.395093348000003</c:v>
                </c:pt>
                <c:pt idx="485">
                  <c:v>-53.349449399999997</c:v>
                </c:pt>
                <c:pt idx="486">
                  <c:v>-53.332756631999999</c:v>
                </c:pt>
                <c:pt idx="487">
                  <c:v>-53.320797074000005</c:v>
                </c:pt>
                <c:pt idx="488">
                  <c:v>-53.271390728</c:v>
                </c:pt>
                <c:pt idx="489">
                  <c:v>-53.219665284000001</c:v>
                </c:pt>
                <c:pt idx="490">
                  <c:v>-53.195545590000002</c:v>
                </c:pt>
                <c:pt idx="491">
                  <c:v>-53.165401412999998</c:v>
                </c:pt>
                <c:pt idx="492">
                  <c:v>-53.126718023999999</c:v>
                </c:pt>
                <c:pt idx="493">
                  <c:v>-53.094750506999993</c:v>
                </c:pt>
                <c:pt idx="494">
                  <c:v>-53.067441858000002</c:v>
                </c:pt>
                <c:pt idx="495">
                  <c:v>-53.043897295000001</c:v>
                </c:pt>
                <c:pt idx="496">
                  <c:v>-52.99731216</c:v>
                </c:pt>
                <c:pt idx="497">
                  <c:v>-52.959505778999997</c:v>
                </c:pt>
                <c:pt idx="498">
                  <c:v>-52.921203130000002</c:v>
                </c:pt>
                <c:pt idx="499">
                  <c:v>-52.891924201999998</c:v>
                </c:pt>
                <c:pt idx="500">
                  <c:v>-52.875833499999999</c:v>
                </c:pt>
                <c:pt idx="501">
                  <c:v>-52.808772597000001</c:v>
                </c:pt>
                <c:pt idx="502">
                  <c:v>-52.770869259999998</c:v>
                </c:pt>
                <c:pt idx="503">
                  <c:v>-52.752540406999998</c:v>
                </c:pt>
                <c:pt idx="504">
                  <c:v>-52.716165840000002</c:v>
                </c:pt>
                <c:pt idx="505">
                  <c:v>-52.664567290000001</c:v>
                </c:pt>
                <c:pt idx="506">
                  <c:v>-52.646277081999997</c:v>
                </c:pt>
                <c:pt idx="507">
                  <c:v>-52.617933854</c:v>
                </c:pt>
                <c:pt idx="508">
                  <c:v>-52.602848068</c:v>
                </c:pt>
                <c:pt idx="509">
                  <c:v>-52.565966674999999</c:v>
                </c:pt>
                <c:pt idx="510">
                  <c:v>-52.548384329999998</c:v>
                </c:pt>
                <c:pt idx="511">
                  <c:v>-52.518158974000002</c:v>
                </c:pt>
                <c:pt idx="512">
                  <c:v>-52.483036376000001</c:v>
                </c:pt>
                <c:pt idx="513">
                  <c:v>-52.475346868999999</c:v>
                </c:pt>
                <c:pt idx="514">
                  <c:v>-52.443403344000004</c:v>
                </c:pt>
                <c:pt idx="515">
                  <c:v>-52.410312034999997</c:v>
                </c:pt>
                <c:pt idx="516">
                  <c:v>-52.376723884</c:v>
                </c:pt>
                <c:pt idx="517">
                  <c:v>-52.353826366999996</c:v>
                </c:pt>
                <c:pt idx="518">
                  <c:v>-52.325256981999999</c:v>
                </c:pt>
                <c:pt idx="519">
                  <c:v>-52.314935194</c:v>
                </c:pt>
                <c:pt idx="520">
                  <c:v>-52.288149519999997</c:v>
                </c:pt>
                <c:pt idx="521">
                  <c:v>-52.244555818999999</c:v>
                </c:pt>
                <c:pt idx="522">
                  <c:v>-52.204276350000001</c:v>
                </c:pt>
                <c:pt idx="523">
                  <c:v>-52.191028175</c:v>
                </c:pt>
                <c:pt idx="524">
                  <c:v>-52.142649867999999</c:v>
                </c:pt>
                <c:pt idx="525">
                  <c:v>-52.111942375000005</c:v>
                </c:pt>
                <c:pt idx="526">
                  <c:v>-52.075418524</c:v>
                </c:pt>
                <c:pt idx="527">
                  <c:v>-52.042530904000003</c:v>
                </c:pt>
                <c:pt idx="528">
                  <c:v>-51.999684080000002</c:v>
                </c:pt>
                <c:pt idx="529">
                  <c:v>-51.981269547000004</c:v>
                </c:pt>
                <c:pt idx="530">
                  <c:v>-51.972929139999998</c:v>
                </c:pt>
                <c:pt idx="531">
                  <c:v>-51.944823118000002</c:v>
                </c:pt>
                <c:pt idx="532">
                  <c:v>-51.909773200000004</c:v>
                </c:pt>
                <c:pt idx="533">
                  <c:v>-51.865683378</c:v>
                </c:pt>
                <c:pt idx="534">
                  <c:v>-51.838229849999998</c:v>
                </c:pt>
                <c:pt idx="535">
                  <c:v>-51.807874429999998</c:v>
                </c:pt>
                <c:pt idx="536">
                  <c:v>-51.773671207999996</c:v>
                </c:pt>
                <c:pt idx="537">
                  <c:v>-51.750892354000001</c:v>
                </c:pt>
                <c:pt idx="538">
                  <c:v>-51.72785725</c:v>
                </c:pt>
                <c:pt idx="539">
                  <c:v>-51.694444417</c:v>
                </c:pt>
                <c:pt idx="540">
                  <c:v>-51.667424840000002</c:v>
                </c:pt>
                <c:pt idx="541">
                  <c:v>-51.642951353000001</c:v>
                </c:pt>
                <c:pt idx="542">
                  <c:v>-51.617218428000001</c:v>
                </c:pt>
                <c:pt idx="543">
                  <c:v>-51.574736308999995</c:v>
                </c:pt>
                <c:pt idx="544">
                  <c:v>-51.528855960000001</c:v>
                </c:pt>
                <c:pt idx="545">
                  <c:v>-51.508637739999998</c:v>
                </c:pt>
                <c:pt idx="546">
                  <c:v>-51.469796494000001</c:v>
                </c:pt>
                <c:pt idx="547">
                  <c:v>-51.446937007999999</c:v>
                </c:pt>
                <c:pt idx="548">
                  <c:v>-51.424839156000004</c:v>
                </c:pt>
                <c:pt idx="549">
                  <c:v>-51.399014436999998</c:v>
                </c:pt>
                <c:pt idx="550">
                  <c:v>-51.373222399999996</c:v>
                </c:pt>
                <c:pt idx="551">
                  <c:v>-51.323474445999999</c:v>
                </c:pt>
                <c:pt idx="552">
                  <c:v>-51.297193895999996</c:v>
                </c:pt>
                <c:pt idx="553">
                  <c:v>-51.226224211999998</c:v>
                </c:pt>
                <c:pt idx="554">
                  <c:v>-51.193412577999993</c:v>
                </c:pt>
                <c:pt idx="555">
                  <c:v>-51.166282485000004</c:v>
                </c:pt>
                <c:pt idx="556">
                  <c:v>-51.117498759999997</c:v>
                </c:pt>
                <c:pt idx="557">
                  <c:v>-51.073473671000002</c:v>
                </c:pt>
                <c:pt idx="558">
                  <c:v>-51.062468937999995</c:v>
                </c:pt>
                <c:pt idx="559">
                  <c:v>-51.042901153999999</c:v>
                </c:pt>
                <c:pt idx="560">
                  <c:v>-51.013868959999996</c:v>
                </c:pt>
                <c:pt idx="561">
                  <c:v>-50.986417635999992</c:v>
                </c:pt>
                <c:pt idx="562">
                  <c:v>-50.961870107999999</c:v>
                </c:pt>
                <c:pt idx="563">
                  <c:v>-50.929194642999995</c:v>
                </c:pt>
                <c:pt idx="564">
                  <c:v>-50.879729695999998</c:v>
                </c:pt>
                <c:pt idx="565">
                  <c:v>-50.855808555000003</c:v>
                </c:pt>
                <c:pt idx="566">
                  <c:v>-50.834621178000006</c:v>
                </c:pt>
                <c:pt idx="567">
                  <c:v>-50.813265844</c:v>
                </c:pt>
                <c:pt idx="568">
                  <c:v>-50.793297656</c:v>
                </c:pt>
                <c:pt idx="569">
                  <c:v>-50.773521101</c:v>
                </c:pt>
                <c:pt idx="570">
                  <c:v>-50.749664760000002</c:v>
                </c:pt>
                <c:pt idx="571">
                  <c:v>-50.741275089000005</c:v>
                </c:pt>
                <c:pt idx="572">
                  <c:v>-50.724109648000002</c:v>
                </c:pt>
                <c:pt idx="573">
                  <c:v>-50.678224956999998</c:v>
                </c:pt>
                <c:pt idx="574">
                  <c:v>-50.656542209999998</c:v>
                </c:pt>
                <c:pt idx="575">
                  <c:v>-50.636500374999997</c:v>
                </c:pt>
                <c:pt idx="576">
                  <c:v>-50.609817839999998</c:v>
                </c:pt>
                <c:pt idx="577">
                  <c:v>-50.575190801000005</c:v>
                </c:pt>
                <c:pt idx="578">
                  <c:v>-50.565527521999996</c:v>
                </c:pt>
                <c:pt idx="579">
                  <c:v>-50.546228481</c:v>
                </c:pt>
                <c:pt idx="580">
                  <c:v>-50.520375700000002</c:v>
                </c:pt>
                <c:pt idx="581">
                  <c:v>-50.493415481</c:v>
                </c:pt>
                <c:pt idx="582">
                  <c:v>-50.457079176000008</c:v>
                </c:pt>
                <c:pt idx="583">
                  <c:v>-50.408058220000001</c:v>
                </c:pt>
                <c:pt idx="584">
                  <c:v>-50.381283496000002</c:v>
                </c:pt>
                <c:pt idx="585">
                  <c:v>-50.351442035000005</c:v>
                </c:pt>
                <c:pt idx="586">
                  <c:v>-50.322934738000001</c:v>
                </c:pt>
                <c:pt idx="587">
                  <c:v>-50.298212899999996</c:v>
                </c:pt>
                <c:pt idx="588">
                  <c:v>-50.286650127999998</c:v>
                </c:pt>
                <c:pt idx="589">
                  <c:v>-50.259524986999999</c:v>
                </c:pt>
                <c:pt idx="590">
                  <c:v>-50.227207469999996</c:v>
                </c:pt>
                <c:pt idx="591">
                  <c:v>-50.217729018</c:v>
                </c:pt>
                <c:pt idx="592">
                  <c:v>-50.199317000000001</c:v>
                </c:pt>
                <c:pt idx="593">
                  <c:v>-50.177880965</c:v>
                </c:pt>
                <c:pt idx="594">
                  <c:v>-50.157519921999999</c:v>
                </c:pt>
                <c:pt idx="595">
                  <c:v>-50.125567200000006</c:v>
                </c:pt>
                <c:pt idx="596">
                  <c:v>-50.112091436</c:v>
                </c:pt>
                <c:pt idx="597">
                  <c:v>-50.040141206999998</c:v>
                </c:pt>
                <c:pt idx="598">
                  <c:v>-50.019180404000004</c:v>
                </c:pt>
                <c:pt idx="599">
                  <c:v>-49.997993012000002</c:v>
                </c:pt>
                <c:pt idx="600">
                  <c:v>-49.974432200000003</c:v>
                </c:pt>
                <c:pt idx="601">
                  <c:v>-49.945279703999994</c:v>
                </c:pt>
                <c:pt idx="602">
                  <c:v>-49.877781638000002</c:v>
                </c:pt>
                <c:pt idx="603">
                  <c:v>-49.854392208</c:v>
                </c:pt>
                <c:pt idx="604">
                  <c:v>-49.819027495999997</c:v>
                </c:pt>
                <c:pt idx="605">
                  <c:v>-49.785847134999997</c:v>
                </c:pt>
                <c:pt idx="606">
                  <c:v>-49.732970754</c:v>
                </c:pt>
                <c:pt idx="607">
                  <c:v>-49.714951581999998</c:v>
                </c:pt>
                <c:pt idx="608">
                  <c:v>-49.698707872</c:v>
                </c:pt>
                <c:pt idx="609">
                  <c:v>-49.682609495000001</c:v>
                </c:pt>
                <c:pt idx="610">
                  <c:v>-49.620955890000005</c:v>
                </c:pt>
                <c:pt idx="611">
                  <c:v>-49.595608647999995</c:v>
                </c:pt>
                <c:pt idx="612">
                  <c:v>-49.550019192000001</c:v>
                </c:pt>
                <c:pt idx="613">
                  <c:v>-49.517592070999996</c:v>
                </c:pt>
                <c:pt idx="614">
                  <c:v>-49.492245923999995</c:v>
                </c:pt>
                <c:pt idx="615">
                  <c:v>-49.469081764999999</c:v>
                </c:pt>
                <c:pt idx="616">
                  <c:v>-49.434335103999999</c:v>
                </c:pt>
                <c:pt idx="617">
                  <c:v>-49.407349031999999</c:v>
                </c:pt>
                <c:pt idx="618">
                  <c:v>-49.349406615999996</c:v>
                </c:pt>
                <c:pt idx="619">
                  <c:v>-49.319436805999999</c:v>
                </c:pt>
                <c:pt idx="620">
                  <c:v>-49.279671659999998</c:v>
                </c:pt>
                <c:pt idx="621">
                  <c:v>-49.257636488999999</c:v>
                </c:pt>
                <c:pt idx="622">
                  <c:v>-49.223354451999995</c:v>
                </c:pt>
                <c:pt idx="623">
                  <c:v>-49.178356518999998</c:v>
                </c:pt>
                <c:pt idx="624">
                  <c:v>-49.168866111999996</c:v>
                </c:pt>
                <c:pt idx="625">
                  <c:v>-49.149063499999997</c:v>
                </c:pt>
                <c:pt idx="626">
                  <c:v>-49.132049390000006</c:v>
                </c:pt>
                <c:pt idx="627">
                  <c:v>-49.092630478000004</c:v>
                </c:pt>
                <c:pt idx="628">
                  <c:v>-49.073158864000007</c:v>
                </c:pt>
                <c:pt idx="629">
                  <c:v>-49.045988982000004</c:v>
                </c:pt>
                <c:pt idx="630">
                  <c:v>-49.022109239999999</c:v>
                </c:pt>
                <c:pt idx="631">
                  <c:v>-48.991715049</c:v>
                </c:pt>
                <c:pt idx="632">
                  <c:v>-48.963053960000003</c:v>
                </c:pt>
                <c:pt idx="633">
                  <c:v>-48.937255678</c:v>
                </c:pt>
                <c:pt idx="634">
                  <c:v>-48.926401211999995</c:v>
                </c:pt>
                <c:pt idx="635">
                  <c:v>-48.888039104999997</c:v>
                </c:pt>
                <c:pt idx="636">
                  <c:v>-48.859091647999996</c:v>
                </c:pt>
                <c:pt idx="637">
                  <c:v>-48.834343328999999</c:v>
                </c:pt>
                <c:pt idx="638">
                  <c:v>-48.814294468</c:v>
                </c:pt>
                <c:pt idx="639">
                  <c:v>-48.793579233000003</c:v>
                </c:pt>
                <c:pt idx="640">
                  <c:v>-48.760162199999996</c:v>
                </c:pt>
                <c:pt idx="641">
                  <c:v>-48.721800022000004</c:v>
                </c:pt>
                <c:pt idx="642">
                  <c:v>-48.711851392</c:v>
                </c:pt>
                <c:pt idx="643">
                  <c:v>-48.689004312999998</c:v>
                </c:pt>
                <c:pt idx="644">
                  <c:v>-48.655225412</c:v>
                </c:pt>
                <c:pt idx="645">
                  <c:v>-48.620430409999997</c:v>
                </c:pt>
                <c:pt idx="646">
                  <c:v>-48.607587625999997</c:v>
                </c:pt>
                <c:pt idx="647">
                  <c:v>-48.583684014999996</c:v>
                </c:pt>
                <c:pt idx="648">
                  <c:v>-48.558293239999998</c:v>
                </c:pt>
                <c:pt idx="649">
                  <c:v>-48.525684711000004</c:v>
                </c:pt>
                <c:pt idx="650">
                  <c:v>-48.516267599999999</c:v>
                </c:pt>
                <c:pt idx="651">
                  <c:v>-48.496941327999998</c:v>
                </c:pt>
                <c:pt idx="652">
                  <c:v>-48.46378808</c:v>
                </c:pt>
                <c:pt idx="653">
                  <c:v>-48.446532181999999</c:v>
                </c:pt>
                <c:pt idx="654">
                  <c:v>-48.408281351999996</c:v>
                </c:pt>
                <c:pt idx="655">
                  <c:v>-48.370100430000001</c:v>
                </c:pt>
                <c:pt idx="656">
                  <c:v>-48.352419928000003</c:v>
                </c:pt>
                <c:pt idx="657">
                  <c:v>-48.330986879000001</c:v>
                </c:pt>
                <c:pt idx="658">
                  <c:v>-48.316452792</c:v>
                </c:pt>
                <c:pt idx="659">
                  <c:v>-48.291861054999998</c:v>
                </c:pt>
                <c:pt idx="660">
                  <c:v>-48.279515359999998</c:v>
                </c:pt>
                <c:pt idx="661">
                  <c:v>-48.258719497999998</c:v>
                </c:pt>
                <c:pt idx="662">
                  <c:v>-48.226541728000001</c:v>
                </c:pt>
                <c:pt idx="663">
                  <c:v>-48.204766818000003</c:v>
                </c:pt>
                <c:pt idx="664">
                  <c:v>-48.169450912000002</c:v>
                </c:pt>
                <c:pt idx="665">
                  <c:v>-48.137546405000002</c:v>
                </c:pt>
                <c:pt idx="666">
                  <c:v>-48.084283626000001</c:v>
                </c:pt>
                <c:pt idx="667">
                  <c:v>-48.063114003999999</c:v>
                </c:pt>
                <c:pt idx="668">
                  <c:v>-48.01111569199999</c:v>
                </c:pt>
                <c:pt idx="669">
                  <c:v>-47.979876892999997</c:v>
                </c:pt>
                <c:pt idx="670">
                  <c:v>-47.937455929999999</c:v>
                </c:pt>
                <c:pt idx="671">
                  <c:v>-47.895478222000001</c:v>
                </c:pt>
                <c:pt idx="672">
                  <c:v>-47.869260007999998</c:v>
                </c:pt>
                <c:pt idx="673">
                  <c:v>-47.848746714000001</c:v>
                </c:pt>
                <c:pt idx="674">
                  <c:v>-47.809939482000004</c:v>
                </c:pt>
                <c:pt idx="675">
                  <c:v>-47.798773224999998</c:v>
                </c:pt>
                <c:pt idx="676">
                  <c:v>-47.778073131999996</c:v>
                </c:pt>
                <c:pt idx="677">
                  <c:v>-47.750869115999997</c:v>
                </c:pt>
                <c:pt idx="678">
                  <c:v>-47.715925458000001</c:v>
                </c:pt>
                <c:pt idx="679">
                  <c:v>-47.670909365999997</c:v>
                </c:pt>
                <c:pt idx="680">
                  <c:v>-47.648337720000001</c:v>
                </c:pt>
                <c:pt idx="681">
                  <c:v>-47.581873161999994</c:v>
                </c:pt>
                <c:pt idx="682">
                  <c:v>-47.563953861999998</c:v>
                </c:pt>
                <c:pt idx="683">
                  <c:v>-47.538206662</c:v>
                </c:pt>
                <c:pt idx="684">
                  <c:v>-47.516422312000003</c:v>
                </c:pt>
                <c:pt idx="685">
                  <c:v>-47.500288689999998</c:v>
                </c:pt>
                <c:pt idx="686">
                  <c:v>-47.486540001999998</c:v>
                </c:pt>
                <c:pt idx="687">
                  <c:v>-47.463910951999999</c:v>
                </c:pt>
                <c:pt idx="688">
                  <c:v>-47.447227263999999</c:v>
                </c:pt>
                <c:pt idx="689">
                  <c:v>-47.391479854000004</c:v>
                </c:pt>
                <c:pt idx="690">
                  <c:v>-47.326758580000003</c:v>
                </c:pt>
                <c:pt idx="691">
                  <c:v>-47.294138447000002</c:v>
                </c:pt>
                <c:pt idx="692">
                  <c:v>-47.281922324</c:v>
                </c:pt>
                <c:pt idx="693">
                  <c:v>-47.258811193</c:v>
                </c:pt>
                <c:pt idx="694">
                  <c:v>-47.240401435999999</c:v>
                </c:pt>
                <c:pt idx="695">
                  <c:v>-47.197330219999998</c:v>
                </c:pt>
                <c:pt idx="696">
                  <c:v>-47.174445120000001</c:v>
                </c:pt>
                <c:pt idx="697">
                  <c:v>-47.164851948999996</c:v>
                </c:pt>
                <c:pt idx="698">
                  <c:v>-47.127613597999996</c:v>
                </c:pt>
                <c:pt idx="699">
                  <c:v>-47.094582121999998</c:v>
                </c:pt>
                <c:pt idx="700">
                  <c:v>-47.074551599999999</c:v>
                </c:pt>
                <c:pt idx="701">
                  <c:v>-47.052068609999999</c:v>
                </c:pt>
                <c:pt idx="702">
                  <c:v>-47.026069832000005</c:v>
                </c:pt>
                <c:pt idx="703">
                  <c:v>-47.004508557999998</c:v>
                </c:pt>
                <c:pt idx="704">
                  <c:v>-46.964810720000003</c:v>
                </c:pt>
                <c:pt idx="705">
                  <c:v>-46.929336499999998</c:v>
                </c:pt>
                <c:pt idx="706">
                  <c:v>-46.898938182000002</c:v>
                </c:pt>
                <c:pt idx="707">
                  <c:v>-46.867213665000001</c:v>
                </c:pt>
                <c:pt idx="708">
                  <c:v>-46.832710731999995</c:v>
                </c:pt>
                <c:pt idx="709">
                  <c:v>-46.812187035999997</c:v>
                </c:pt>
                <c:pt idx="710">
                  <c:v>-46.789249529999999</c:v>
                </c:pt>
                <c:pt idx="711">
                  <c:v>-46.758361663000002</c:v>
                </c:pt>
                <c:pt idx="712">
                  <c:v>-46.750599119999997</c:v>
                </c:pt>
                <c:pt idx="713">
                  <c:v>-46.715083280000002</c:v>
                </c:pt>
                <c:pt idx="714">
                  <c:v>-46.695753352000004</c:v>
                </c:pt>
                <c:pt idx="715">
                  <c:v>-46.667289095000001</c:v>
                </c:pt>
                <c:pt idx="716">
                  <c:v>-46.649509471999998</c:v>
                </c:pt>
                <c:pt idx="717">
                  <c:v>-46.634751733000002</c:v>
                </c:pt>
                <c:pt idx="718">
                  <c:v>-46.616931216000005</c:v>
                </c:pt>
                <c:pt idx="719">
                  <c:v>-46.584449210999999</c:v>
                </c:pt>
                <c:pt idx="720">
                  <c:v>-46.555937840000006</c:v>
                </c:pt>
                <c:pt idx="721">
                  <c:v>-46.534682031000003</c:v>
                </c:pt>
                <c:pt idx="722">
                  <c:v>-46.527467200000004</c:v>
                </c:pt>
                <c:pt idx="723">
                  <c:v>-46.503011681000004</c:v>
                </c:pt>
                <c:pt idx="724">
                  <c:v>-46.483376188000001</c:v>
                </c:pt>
                <c:pt idx="725">
                  <c:v>-46.461667425000002</c:v>
                </c:pt>
                <c:pt idx="726">
                  <c:v>-46.435591172000002</c:v>
                </c:pt>
                <c:pt idx="727">
                  <c:v>-46.407315522000005</c:v>
                </c:pt>
                <c:pt idx="728">
                  <c:v>-46.384809959999998</c:v>
                </c:pt>
                <c:pt idx="729">
                  <c:v>-46.36498709</c:v>
                </c:pt>
                <c:pt idx="730">
                  <c:v>-46.329540459999997</c:v>
                </c:pt>
                <c:pt idx="731">
                  <c:v>-46.310979061000005</c:v>
                </c:pt>
                <c:pt idx="732">
                  <c:v>-46.262246915999995</c:v>
                </c:pt>
                <c:pt idx="733">
                  <c:v>-46.2349593</c:v>
                </c:pt>
                <c:pt idx="734">
                  <c:v>-46.206900493999996</c:v>
                </c:pt>
                <c:pt idx="735">
                  <c:v>-46.18592417</c:v>
                </c:pt>
                <c:pt idx="736">
                  <c:v>-46.177505207999999</c:v>
                </c:pt>
                <c:pt idx="737">
                  <c:v>-46.164636780999999</c:v>
                </c:pt>
                <c:pt idx="738">
                  <c:v>-46.153493071999996</c:v>
                </c:pt>
                <c:pt idx="739">
                  <c:v>-46.121990787000001</c:v>
                </c:pt>
                <c:pt idx="740">
                  <c:v>-46.083410280000003</c:v>
                </c:pt>
                <c:pt idx="741">
                  <c:v>-46.059469536000002</c:v>
                </c:pt>
                <c:pt idx="742">
                  <c:v>-46.032162989999996</c:v>
                </c:pt>
                <c:pt idx="743">
                  <c:v>-46.008766053999999</c:v>
                </c:pt>
                <c:pt idx="744">
                  <c:v>-45.975599799999998</c:v>
                </c:pt>
                <c:pt idx="745">
                  <c:v>-45.953595460000003</c:v>
                </c:pt>
                <c:pt idx="746">
                  <c:v>-45.917759783999998</c:v>
                </c:pt>
                <c:pt idx="747">
                  <c:v>-45.898448241000004</c:v>
                </c:pt>
                <c:pt idx="748">
                  <c:v>-45.873101544000001</c:v>
                </c:pt>
                <c:pt idx="749">
                  <c:v>-45.821401972000004</c:v>
                </c:pt>
                <c:pt idx="750">
                  <c:v>-45.795137249999996</c:v>
                </c:pt>
                <c:pt idx="751">
                  <c:v>-45.767513504999997</c:v>
                </c:pt>
                <c:pt idx="752">
                  <c:v>-45.745935920000001</c:v>
                </c:pt>
                <c:pt idx="753">
                  <c:v>-45.708967594000001</c:v>
                </c:pt>
                <c:pt idx="754">
                  <c:v>-45.689682955999999</c:v>
                </c:pt>
                <c:pt idx="755">
                  <c:v>-45.668009984999998</c:v>
                </c:pt>
                <c:pt idx="756">
                  <c:v>-45.658726348000002</c:v>
                </c:pt>
                <c:pt idx="757">
                  <c:v>-45.625881131999996</c:v>
                </c:pt>
                <c:pt idx="758">
                  <c:v>-45.602537210000001</c:v>
                </c:pt>
                <c:pt idx="759">
                  <c:v>-45.588058679</c:v>
                </c:pt>
                <c:pt idx="760">
                  <c:v>-45.551249640000002</c:v>
                </c:pt>
                <c:pt idx="761">
                  <c:v>-45.520992235999998</c:v>
                </c:pt>
                <c:pt idx="762">
                  <c:v>-45.514021344</c:v>
                </c:pt>
                <c:pt idx="763">
                  <c:v>-45.482071472999998</c:v>
                </c:pt>
                <c:pt idx="764">
                  <c:v>-45.452185892000003</c:v>
                </c:pt>
                <c:pt idx="765">
                  <c:v>-45.430825294999998</c:v>
                </c:pt>
                <c:pt idx="766">
                  <c:v>-45.388258874000002</c:v>
                </c:pt>
                <c:pt idx="767">
                  <c:v>-45.359827533999997</c:v>
                </c:pt>
                <c:pt idx="768">
                  <c:v>-45.343869840000004</c:v>
                </c:pt>
                <c:pt idx="769">
                  <c:v>-45.319171435999998</c:v>
                </c:pt>
                <c:pt idx="770">
                  <c:v>-45.297403250000002</c:v>
                </c:pt>
                <c:pt idx="771">
                  <c:v>-45.274374608999999</c:v>
                </c:pt>
                <c:pt idx="772">
                  <c:v>-45.247010959999997</c:v>
                </c:pt>
                <c:pt idx="773">
                  <c:v>-45.231968642999995</c:v>
                </c:pt>
                <c:pt idx="774">
                  <c:v>-45.195784361999998</c:v>
                </c:pt>
                <c:pt idx="775">
                  <c:v>-45.165778500000002</c:v>
                </c:pt>
                <c:pt idx="776">
                  <c:v>-45.137720207999998</c:v>
                </c:pt>
                <c:pt idx="777">
                  <c:v>-45.121351002000004</c:v>
                </c:pt>
                <c:pt idx="778">
                  <c:v>-45.099732363999998</c:v>
                </c:pt>
                <c:pt idx="779">
                  <c:v>-45.079321774999997</c:v>
                </c:pt>
                <c:pt idx="780">
                  <c:v>-45.043798340000002</c:v>
                </c:pt>
                <c:pt idx="781">
                  <c:v>-45.019729288999997</c:v>
                </c:pt>
                <c:pt idx="782">
                  <c:v>-44.988327384000002</c:v>
                </c:pt>
                <c:pt idx="783">
                  <c:v>-44.955279976</c:v>
                </c:pt>
                <c:pt idx="784">
                  <c:v>-44.913459503999988</c:v>
                </c:pt>
                <c:pt idx="785">
                  <c:v>-44.868842344999997</c:v>
                </c:pt>
                <c:pt idx="786">
                  <c:v>-44.824839595999997</c:v>
                </c:pt>
                <c:pt idx="787">
                  <c:v>-44.798069941999998</c:v>
                </c:pt>
                <c:pt idx="788">
                  <c:v>-44.778913688000003</c:v>
                </c:pt>
                <c:pt idx="789">
                  <c:v>-44.73121974899999</c:v>
                </c:pt>
                <c:pt idx="790">
                  <c:v>-44.69213276</c:v>
                </c:pt>
                <c:pt idx="791">
                  <c:v>-44.672114634000003</c:v>
                </c:pt>
                <c:pt idx="792">
                  <c:v>-44.663339199999996</c:v>
                </c:pt>
                <c:pt idx="793">
                  <c:v>-44.646221269000002</c:v>
                </c:pt>
                <c:pt idx="794">
                  <c:v>-44.624336707999994</c:v>
                </c:pt>
                <c:pt idx="795">
                  <c:v>-44.578718559999999</c:v>
                </c:pt>
                <c:pt idx="796">
                  <c:v>-44.564754172000001</c:v>
                </c:pt>
                <c:pt idx="797">
                  <c:v>-44.533502292999998</c:v>
                </c:pt>
                <c:pt idx="798">
                  <c:v>-44.513907709999998</c:v>
                </c:pt>
                <c:pt idx="799">
                  <c:v>-44.485769310000002</c:v>
                </c:pt>
                <c:pt idx="800">
                  <c:v>-44.453426200000003</c:v>
                </c:pt>
                <c:pt idx="801">
                  <c:v>-44.408209866999997</c:v>
                </c:pt>
                <c:pt idx="802">
                  <c:v>-44.377186803999997</c:v>
                </c:pt>
                <c:pt idx="803">
                  <c:v>-44.349043898999994</c:v>
                </c:pt>
                <c:pt idx="804">
                  <c:v>-44.328526155999995</c:v>
                </c:pt>
                <c:pt idx="805">
                  <c:v>-44.308038195000002</c:v>
                </c:pt>
                <c:pt idx="806">
                  <c:v>-44.272400737999988</c:v>
                </c:pt>
                <c:pt idx="807">
                  <c:v>-44.224083056000005</c:v>
                </c:pt>
                <c:pt idx="808">
                  <c:v>-44.182228311999992</c:v>
                </c:pt>
                <c:pt idx="809">
                  <c:v>-44.156154669999999</c:v>
                </c:pt>
                <c:pt idx="810">
                  <c:v>-44.141609110000005</c:v>
                </c:pt>
                <c:pt idx="811">
                  <c:v>-44.127787769999998</c:v>
                </c:pt>
                <c:pt idx="812">
                  <c:v>-44.095531432000001</c:v>
                </c:pt>
                <c:pt idx="813">
                  <c:v>-44.038884886000005</c:v>
                </c:pt>
                <c:pt idx="814">
                  <c:v>-44.016576858000001</c:v>
                </c:pt>
                <c:pt idx="815">
                  <c:v>-43.999196875000003</c:v>
                </c:pt>
                <c:pt idx="816">
                  <c:v>-43.968535815999999</c:v>
                </c:pt>
                <c:pt idx="817">
                  <c:v>-43.940946629000003</c:v>
                </c:pt>
                <c:pt idx="818">
                  <c:v>-43.889466060000004</c:v>
                </c:pt>
                <c:pt idx="819">
                  <c:v>-43.853616576</c:v>
                </c:pt>
                <c:pt idx="820">
                  <c:v>-43.836376200000011</c:v>
                </c:pt>
                <c:pt idx="821">
                  <c:v>-43.811078065000004</c:v>
                </c:pt>
                <c:pt idx="822">
                  <c:v>-43.782114402000005</c:v>
                </c:pt>
                <c:pt idx="823">
                  <c:v>-43.743768659000004</c:v>
                </c:pt>
                <c:pt idx="824">
                  <c:v>-43.696934688000006</c:v>
                </c:pt>
                <c:pt idx="825">
                  <c:v>-43.649398049999995</c:v>
                </c:pt>
                <c:pt idx="826">
                  <c:v>-43.6127258</c:v>
                </c:pt>
                <c:pt idx="827">
                  <c:v>-43.566015324000006</c:v>
                </c:pt>
                <c:pt idx="828">
                  <c:v>-43.518666312000001</c:v>
                </c:pt>
                <c:pt idx="829">
                  <c:v>-43.493872525</c:v>
                </c:pt>
                <c:pt idx="830">
                  <c:v>-43.449659869999998</c:v>
                </c:pt>
                <c:pt idx="831">
                  <c:v>-43.422310936999999</c:v>
                </c:pt>
                <c:pt idx="832">
                  <c:v>-43.388298376000002</c:v>
                </c:pt>
                <c:pt idx="833">
                  <c:v>-43.352863344000006</c:v>
                </c:pt>
                <c:pt idx="834">
                  <c:v>-43.309742774</c:v>
                </c:pt>
                <c:pt idx="835">
                  <c:v>-43.280096374999999</c:v>
                </c:pt>
                <c:pt idx="836">
                  <c:v>-43.257059076000004</c:v>
                </c:pt>
                <c:pt idx="837">
                  <c:v>-43.240381912000004</c:v>
                </c:pt>
                <c:pt idx="838">
                  <c:v>-43.218798077999999</c:v>
                </c:pt>
                <c:pt idx="839">
                  <c:v>-43.184120329000002</c:v>
                </c:pt>
                <c:pt idx="840">
                  <c:v>-43.159468519999997</c:v>
                </c:pt>
                <c:pt idx="841">
                  <c:v>-43.121659477000001</c:v>
                </c:pt>
                <c:pt idx="842">
                  <c:v>-43.089963628</c:v>
                </c:pt>
                <c:pt idx="843">
                  <c:v>-43.050195981999998</c:v>
                </c:pt>
                <c:pt idx="844">
                  <c:v>-43.015706972000004</c:v>
                </c:pt>
                <c:pt idx="845">
                  <c:v>-42.947840894999999</c:v>
                </c:pt>
                <c:pt idx="846">
                  <c:v>-42.90927902</c:v>
                </c:pt>
                <c:pt idx="847">
                  <c:v>-42.875448660000004</c:v>
                </c:pt>
                <c:pt idx="848">
                  <c:v>-42.862395224000004</c:v>
                </c:pt>
                <c:pt idx="849">
                  <c:v>-42.827261108000002</c:v>
                </c:pt>
                <c:pt idx="850">
                  <c:v>-42.776158250000009</c:v>
                </c:pt>
                <c:pt idx="851">
                  <c:v>-42.721581793999995</c:v>
                </c:pt>
                <c:pt idx="852">
                  <c:v>-42.691603479999998</c:v>
                </c:pt>
                <c:pt idx="853">
                  <c:v>-42.677175462000001</c:v>
                </c:pt>
                <c:pt idx="854">
                  <c:v>-42.636628676000001</c:v>
                </c:pt>
                <c:pt idx="855">
                  <c:v>-42.599554770000005</c:v>
                </c:pt>
                <c:pt idx="856">
                  <c:v>-42.552040247999997</c:v>
                </c:pt>
                <c:pt idx="857">
                  <c:v>-42.510637908</c:v>
                </c:pt>
                <c:pt idx="858">
                  <c:v>-42.492301600000005</c:v>
                </c:pt>
                <c:pt idx="859">
                  <c:v>-42.451349307000008</c:v>
                </c:pt>
                <c:pt idx="860">
                  <c:v>-42.415132999999997</c:v>
                </c:pt>
                <c:pt idx="861">
                  <c:v>-42.385126583000002</c:v>
                </c:pt>
                <c:pt idx="862">
                  <c:v>-42.364807112000001</c:v>
                </c:pt>
                <c:pt idx="863">
                  <c:v>-42.309973770000006</c:v>
                </c:pt>
                <c:pt idx="864">
                  <c:v>-42.261195728000004</c:v>
                </c:pt>
                <c:pt idx="865">
                  <c:v>-42.223900159999999</c:v>
                </c:pt>
                <c:pt idx="866">
                  <c:v>-42.186427275999996</c:v>
                </c:pt>
                <c:pt idx="867">
                  <c:v>-42.127054008000002</c:v>
                </c:pt>
                <c:pt idx="868">
                  <c:v>-42.065290095999998</c:v>
                </c:pt>
                <c:pt idx="869">
                  <c:v>-41.983805588999992</c:v>
                </c:pt>
                <c:pt idx="870">
                  <c:v>-41.941046270000001</c:v>
                </c:pt>
                <c:pt idx="871">
                  <c:v>-41.906302208</c:v>
                </c:pt>
                <c:pt idx="872">
                  <c:v>-41.86673012</c:v>
                </c:pt>
                <c:pt idx="873">
                  <c:v>-41.814867513999992</c:v>
                </c:pt>
                <c:pt idx="874">
                  <c:v>-41.798189895999997</c:v>
                </c:pt>
                <c:pt idx="875">
                  <c:v>-41.758337249999997</c:v>
                </c:pt>
                <c:pt idx="876">
                  <c:v>-41.724977168000002</c:v>
                </c:pt>
                <c:pt idx="877">
                  <c:v>-41.693385773000003</c:v>
                </c:pt>
                <c:pt idx="878">
                  <c:v>-41.647843977999997</c:v>
                </c:pt>
                <c:pt idx="879">
                  <c:v>-41.591281721000001</c:v>
                </c:pt>
                <c:pt idx="880">
                  <c:v>-41.544051439999997</c:v>
                </c:pt>
                <c:pt idx="881">
                  <c:v>-41.486947912000005</c:v>
                </c:pt>
                <c:pt idx="882">
                  <c:v>-41.470864915999996</c:v>
                </c:pt>
                <c:pt idx="883">
                  <c:v>-41.426371779</c:v>
                </c:pt>
                <c:pt idx="884">
                  <c:v>-41.3399742</c:v>
                </c:pt>
                <c:pt idx="885">
                  <c:v>-41.303885650000005</c:v>
                </c:pt>
                <c:pt idx="886">
                  <c:v>-41.253191025999996</c:v>
                </c:pt>
                <c:pt idx="887">
                  <c:v>-41.215338030999995</c:v>
                </c:pt>
                <c:pt idx="888">
                  <c:v>-41.167545056000002</c:v>
                </c:pt>
                <c:pt idx="889">
                  <c:v>-41.143745083000006</c:v>
                </c:pt>
                <c:pt idx="890">
                  <c:v>-41.106391360000003</c:v>
                </c:pt>
                <c:pt idx="891">
                  <c:v>-41.046130308999999</c:v>
                </c:pt>
                <c:pt idx="892">
                  <c:v>-40.976823527999997</c:v>
                </c:pt>
                <c:pt idx="893">
                  <c:v>-40.934205534999997</c:v>
                </c:pt>
                <c:pt idx="894">
                  <c:v>-40.866984374000005</c:v>
                </c:pt>
                <c:pt idx="895">
                  <c:v>-40.833459484999992</c:v>
                </c:pt>
                <c:pt idx="896">
                  <c:v>-40.784461208000003</c:v>
                </c:pt>
                <c:pt idx="897">
                  <c:v>-40.752289900999997</c:v>
                </c:pt>
                <c:pt idx="898">
                  <c:v>-40.718164467999998</c:v>
                </c:pt>
                <c:pt idx="899">
                  <c:v>-40.676494894000001</c:v>
                </c:pt>
                <c:pt idx="900">
                  <c:v>-40.589544799999999</c:v>
                </c:pt>
                <c:pt idx="901">
                  <c:v>-40.576804779</c:v>
                </c:pt>
                <c:pt idx="902">
                  <c:v>-40.463325222000002</c:v>
                </c:pt>
                <c:pt idx="903">
                  <c:v>-40.396911922000001</c:v>
                </c:pt>
                <c:pt idx="904">
                  <c:v>-40.333505095999996</c:v>
                </c:pt>
                <c:pt idx="905">
                  <c:v>-40.263763114999996</c:v>
                </c:pt>
                <c:pt idx="906">
                  <c:v>-40.212778524000001</c:v>
                </c:pt>
                <c:pt idx="907">
                  <c:v>-40.154197026000006</c:v>
                </c:pt>
                <c:pt idx="908">
                  <c:v>-40.102019687999999</c:v>
                </c:pt>
                <c:pt idx="909">
                  <c:v>-40.071439635999994</c:v>
                </c:pt>
                <c:pt idx="910">
                  <c:v>-39.986808239999995</c:v>
                </c:pt>
                <c:pt idx="911">
                  <c:v>-39.909427131999998</c:v>
                </c:pt>
                <c:pt idx="912">
                  <c:v>-39.890649568000001</c:v>
                </c:pt>
                <c:pt idx="913">
                  <c:v>-39.848807719999982</c:v>
                </c:pt>
                <c:pt idx="914">
                  <c:v>-39.783340174000003</c:v>
                </c:pt>
                <c:pt idx="915">
                  <c:v>-39.73455087</c:v>
                </c:pt>
                <c:pt idx="916">
                  <c:v>-39.686262776</c:v>
                </c:pt>
                <c:pt idx="917">
                  <c:v>-39.645000259999996</c:v>
                </c:pt>
                <c:pt idx="918">
                  <c:v>-39.606916058000003</c:v>
                </c:pt>
                <c:pt idx="919">
                  <c:v>-39.585496659999997</c:v>
                </c:pt>
                <c:pt idx="920">
                  <c:v>-39.553369719999999</c:v>
                </c:pt>
                <c:pt idx="921">
                  <c:v>-39.502676008999991</c:v>
                </c:pt>
                <c:pt idx="922">
                  <c:v>-39.448023737999996</c:v>
                </c:pt>
                <c:pt idx="923">
                  <c:v>-39.411079160999996</c:v>
                </c:pt>
                <c:pt idx="924">
                  <c:v>-39.371340344000004</c:v>
                </c:pt>
                <c:pt idx="925">
                  <c:v>-39.309465675000006</c:v>
                </c:pt>
                <c:pt idx="926">
                  <c:v>-39.248608530000006</c:v>
                </c:pt>
                <c:pt idx="927">
                  <c:v>-39.170402252999999</c:v>
                </c:pt>
                <c:pt idx="928">
                  <c:v>-39.137299704</c:v>
                </c:pt>
                <c:pt idx="929">
                  <c:v>-39.094900299999999</c:v>
                </c:pt>
                <c:pt idx="930">
                  <c:v>-39.07084356</c:v>
                </c:pt>
                <c:pt idx="931">
                  <c:v>-39.029629408999988</c:v>
                </c:pt>
                <c:pt idx="932">
                  <c:v>-38.954021347999998</c:v>
                </c:pt>
                <c:pt idx="933">
                  <c:v>-38.865702370999998</c:v>
                </c:pt>
                <c:pt idx="934">
                  <c:v>-38.810367137999997</c:v>
                </c:pt>
                <c:pt idx="935">
                  <c:v>-38.749792575000001</c:v>
                </c:pt>
                <c:pt idx="936">
                  <c:v>-38.69442407999999</c:v>
                </c:pt>
                <c:pt idx="937">
                  <c:v>-38.629959052999993</c:v>
                </c:pt>
                <c:pt idx="938">
                  <c:v>-38.494373756000002</c:v>
                </c:pt>
                <c:pt idx="939">
                  <c:v>-38.450937134</c:v>
                </c:pt>
                <c:pt idx="940">
                  <c:v>-38.361085039999999</c:v>
                </c:pt>
                <c:pt idx="941">
                  <c:v>-38.320453734000004</c:v>
                </c:pt>
                <c:pt idx="942">
                  <c:v>-38.197042066000002</c:v>
                </c:pt>
                <c:pt idx="943">
                  <c:v>-38.160893005000005</c:v>
                </c:pt>
                <c:pt idx="944">
                  <c:v>-38.100656656000005</c:v>
                </c:pt>
                <c:pt idx="945">
                  <c:v>-38.035749150000008</c:v>
                </c:pt>
                <c:pt idx="946">
                  <c:v>-37.883815827999996</c:v>
                </c:pt>
                <c:pt idx="947">
                  <c:v>-37.802243988000001</c:v>
                </c:pt>
                <c:pt idx="948">
                  <c:v>-37.740125524000021</c:v>
                </c:pt>
                <c:pt idx="949">
                  <c:v>-37.630915841000011</c:v>
                </c:pt>
                <c:pt idx="950">
                  <c:v>-37.544754149999996</c:v>
                </c:pt>
                <c:pt idx="951">
                  <c:v>-37.461736002999999</c:v>
                </c:pt>
                <c:pt idx="952">
                  <c:v>-37.383915480000006</c:v>
                </c:pt>
                <c:pt idx="953">
                  <c:v>-37.277021077000008</c:v>
                </c:pt>
                <c:pt idx="954">
                  <c:v>-37.184372696000004</c:v>
                </c:pt>
                <c:pt idx="955">
                  <c:v>-37.131768354999998</c:v>
                </c:pt>
                <c:pt idx="956">
                  <c:v>-37.011852439999998</c:v>
                </c:pt>
                <c:pt idx="957">
                  <c:v>-36.853328375000004</c:v>
                </c:pt>
                <c:pt idx="958">
                  <c:v>-36.811480370000048</c:v>
                </c:pt>
                <c:pt idx="959">
                  <c:v>-36.682343128999996</c:v>
                </c:pt>
                <c:pt idx="960">
                  <c:v>-36.455489040000003</c:v>
                </c:pt>
                <c:pt idx="961">
                  <c:v>-36.397497348000023</c:v>
                </c:pt>
                <c:pt idx="962">
                  <c:v>-36.257599040000002</c:v>
                </c:pt>
                <c:pt idx="963">
                  <c:v>-36.221177079999997</c:v>
                </c:pt>
                <c:pt idx="964">
                  <c:v>-36.103194911999992</c:v>
                </c:pt>
                <c:pt idx="965">
                  <c:v>-35.898832970000001</c:v>
                </c:pt>
                <c:pt idx="966">
                  <c:v>-35.842237994000001</c:v>
                </c:pt>
                <c:pt idx="967">
                  <c:v>-35.650711665000017</c:v>
                </c:pt>
                <c:pt idx="968">
                  <c:v>-35.534234567999981</c:v>
                </c:pt>
                <c:pt idx="969">
                  <c:v>-35.378052401000005</c:v>
                </c:pt>
                <c:pt idx="970">
                  <c:v>-35.239001990000013</c:v>
                </c:pt>
                <c:pt idx="971">
                  <c:v>-35.064173722000014</c:v>
                </c:pt>
                <c:pt idx="972">
                  <c:v>-34.971803471999984</c:v>
                </c:pt>
                <c:pt idx="973">
                  <c:v>-34.832317451999998</c:v>
                </c:pt>
                <c:pt idx="974">
                  <c:v>-34.632628007999998</c:v>
                </c:pt>
                <c:pt idx="975">
                  <c:v>-34.419603925000068</c:v>
                </c:pt>
                <c:pt idx="976">
                  <c:v>-34.031113271999992</c:v>
                </c:pt>
                <c:pt idx="977">
                  <c:v>-33.95165282</c:v>
                </c:pt>
                <c:pt idx="978">
                  <c:v>-33.845988372000001</c:v>
                </c:pt>
                <c:pt idx="979">
                  <c:v>-33.712637415000003</c:v>
                </c:pt>
                <c:pt idx="980">
                  <c:v>-33.595174319999998</c:v>
                </c:pt>
                <c:pt idx="981">
                  <c:v>-33.425623800999993</c:v>
                </c:pt>
                <c:pt idx="982">
                  <c:v>-33.271765123999998</c:v>
                </c:pt>
                <c:pt idx="983">
                  <c:v>-33.050596630000008</c:v>
                </c:pt>
                <c:pt idx="984">
                  <c:v>-32.907736968000002</c:v>
                </c:pt>
                <c:pt idx="985">
                  <c:v>-32.791316574999996</c:v>
                </c:pt>
                <c:pt idx="986">
                  <c:v>-32.493894255999997</c:v>
                </c:pt>
                <c:pt idx="987">
                  <c:v>-32.405372958999997</c:v>
                </c:pt>
                <c:pt idx="988">
                  <c:v>-32.259191176000009</c:v>
                </c:pt>
                <c:pt idx="989">
                  <c:v>-32.119444046000076</c:v>
                </c:pt>
                <c:pt idx="990">
                  <c:v>-31.586416179999933</c:v>
                </c:pt>
                <c:pt idx="991">
                  <c:v>-30.893808521999997</c:v>
                </c:pt>
                <c:pt idx="992">
                  <c:v>-30.29129104800003</c:v>
                </c:pt>
                <c:pt idx="993">
                  <c:v>-29.72082503700004</c:v>
                </c:pt>
                <c:pt idx="994">
                  <c:v>-29.157204415999988</c:v>
                </c:pt>
                <c:pt idx="995">
                  <c:v>-28.968340574999999</c:v>
                </c:pt>
                <c:pt idx="996">
                  <c:v>-28.225618704000016</c:v>
                </c:pt>
                <c:pt idx="997">
                  <c:v>-27.129085634000024</c:v>
                </c:pt>
                <c:pt idx="998">
                  <c:v>-26.399374499999894</c:v>
                </c:pt>
                <c:pt idx="999">
                  <c:v>-24.444489575999867</c:v>
                </c:pt>
                <c:pt idx="1000">
                  <c:v>-18.045114000000002</c:v>
                </c:pt>
              </c:numCache>
            </c:numRef>
          </c:xVal>
          <c:yVal>
            <c:numRef>
              <c:f>'[NR-U indoor sub7 calibration_final_v3.xlsx](15,20,20,40),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946-4BC5-91A7-A20270DDEE64}"/>
            </c:ext>
          </c:extLst>
        </c:ser>
        <c:ser>
          <c:idx val="2"/>
          <c:order val="2"/>
          <c:tx>
            <c:strRef>
              <c:f>'[NR-U indoor sub7 calibration_final_v3.xlsx](15,20,20,40), UE RSSI'!$D$1</c:f>
              <c:strCache>
                <c:ptCount val="1"/>
                <c:pt idx="0">
                  <c:v>Broadcom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RSSI'!$D$2:$D$1002</c:f>
              <c:numCache>
                <c:formatCode>0.00</c:formatCode>
                <c:ptCount val="1001"/>
                <c:pt idx="0">
                  <c:v>-81.991574</c:v>
                </c:pt>
                <c:pt idx="1">
                  <c:v>-80.633544999999998</c:v>
                </c:pt>
                <c:pt idx="2">
                  <c:v>-79.633914000000004</c:v>
                </c:pt>
                <c:pt idx="3">
                  <c:v>-78.993910999999997</c:v>
                </c:pt>
                <c:pt idx="4">
                  <c:v>-78.288293999999993</c:v>
                </c:pt>
                <c:pt idx="5">
                  <c:v>-77.769437999999994</c:v>
                </c:pt>
                <c:pt idx="6">
                  <c:v>-77.422218000000001</c:v>
                </c:pt>
                <c:pt idx="7">
                  <c:v>-77.153975000000003</c:v>
                </c:pt>
                <c:pt idx="8">
                  <c:v>-76.912935000000004</c:v>
                </c:pt>
                <c:pt idx="9">
                  <c:v>-76.563933000000006</c:v>
                </c:pt>
                <c:pt idx="10">
                  <c:v>-76.342269999999999</c:v>
                </c:pt>
                <c:pt idx="11">
                  <c:v>-76.119771999999998</c:v>
                </c:pt>
                <c:pt idx="12">
                  <c:v>-75.866460000000004</c:v>
                </c:pt>
                <c:pt idx="13">
                  <c:v>-75.673180000000002</c:v>
                </c:pt>
                <c:pt idx="14">
                  <c:v>-75.484601999999995</c:v>
                </c:pt>
                <c:pt idx="15">
                  <c:v>-75.323420999999996</c:v>
                </c:pt>
                <c:pt idx="16">
                  <c:v>-75.115289000000004</c:v>
                </c:pt>
                <c:pt idx="17">
                  <c:v>-74.874722000000006</c:v>
                </c:pt>
                <c:pt idx="18">
                  <c:v>-74.730670000000003</c:v>
                </c:pt>
                <c:pt idx="19">
                  <c:v>-74.619146000000001</c:v>
                </c:pt>
                <c:pt idx="20">
                  <c:v>-74.485127000000006</c:v>
                </c:pt>
                <c:pt idx="21">
                  <c:v>-74.326661000000001</c:v>
                </c:pt>
                <c:pt idx="22">
                  <c:v>-74.182816000000003</c:v>
                </c:pt>
                <c:pt idx="23">
                  <c:v>-74.054218000000006</c:v>
                </c:pt>
                <c:pt idx="24">
                  <c:v>-73.882738000000003</c:v>
                </c:pt>
                <c:pt idx="25">
                  <c:v>-73.727232000000001</c:v>
                </c:pt>
                <c:pt idx="26">
                  <c:v>-73.551658000000003</c:v>
                </c:pt>
                <c:pt idx="27">
                  <c:v>-73.424824000000001</c:v>
                </c:pt>
                <c:pt idx="28">
                  <c:v>-73.354133000000004</c:v>
                </c:pt>
                <c:pt idx="29">
                  <c:v>-73.214541999999994</c:v>
                </c:pt>
                <c:pt idx="30">
                  <c:v>-73.060485</c:v>
                </c:pt>
                <c:pt idx="31">
                  <c:v>-72.931404000000001</c:v>
                </c:pt>
                <c:pt idx="32">
                  <c:v>-72.818920000000006</c:v>
                </c:pt>
                <c:pt idx="33">
                  <c:v>-72.697564999999997</c:v>
                </c:pt>
                <c:pt idx="34">
                  <c:v>-72.599458999999996</c:v>
                </c:pt>
                <c:pt idx="35">
                  <c:v>-72.505928999999995</c:v>
                </c:pt>
                <c:pt idx="36">
                  <c:v>-72.417767999999995</c:v>
                </c:pt>
                <c:pt idx="37">
                  <c:v>-72.337453999999994</c:v>
                </c:pt>
                <c:pt idx="38">
                  <c:v>-72.219615000000005</c:v>
                </c:pt>
                <c:pt idx="39">
                  <c:v>-72.108116999999993</c:v>
                </c:pt>
                <c:pt idx="40">
                  <c:v>-72.014199000000005</c:v>
                </c:pt>
                <c:pt idx="41">
                  <c:v>-71.891238999999999</c:v>
                </c:pt>
                <c:pt idx="42">
                  <c:v>-71.770227000000006</c:v>
                </c:pt>
                <c:pt idx="43">
                  <c:v>-71.694438000000005</c:v>
                </c:pt>
                <c:pt idx="44">
                  <c:v>-71.611580000000004</c:v>
                </c:pt>
                <c:pt idx="45">
                  <c:v>-71.507637000000003</c:v>
                </c:pt>
                <c:pt idx="46">
                  <c:v>-71.407849999999996</c:v>
                </c:pt>
                <c:pt idx="47">
                  <c:v>-71.325897999999995</c:v>
                </c:pt>
                <c:pt idx="48">
                  <c:v>-71.271775000000005</c:v>
                </c:pt>
                <c:pt idx="49">
                  <c:v>-71.187881000000004</c:v>
                </c:pt>
                <c:pt idx="50">
                  <c:v>-71.116108999999994</c:v>
                </c:pt>
                <c:pt idx="51">
                  <c:v>-71.026754999999994</c:v>
                </c:pt>
                <c:pt idx="52">
                  <c:v>-70.956556000000006</c:v>
                </c:pt>
                <c:pt idx="53">
                  <c:v>-70.886268999999999</c:v>
                </c:pt>
                <c:pt idx="54">
                  <c:v>-70.822618000000006</c:v>
                </c:pt>
                <c:pt idx="55">
                  <c:v>-70.752480000000006</c:v>
                </c:pt>
                <c:pt idx="56">
                  <c:v>-70.673946999999998</c:v>
                </c:pt>
                <c:pt idx="57">
                  <c:v>-70.605326000000005</c:v>
                </c:pt>
                <c:pt idx="58">
                  <c:v>-70.528673999999995</c:v>
                </c:pt>
                <c:pt idx="59">
                  <c:v>-70.465826000000007</c:v>
                </c:pt>
                <c:pt idx="60">
                  <c:v>-70.352072000000007</c:v>
                </c:pt>
                <c:pt idx="61">
                  <c:v>-70.298102999999998</c:v>
                </c:pt>
                <c:pt idx="62">
                  <c:v>-70.212526999999994</c:v>
                </c:pt>
                <c:pt idx="63">
                  <c:v>-70.137585000000001</c:v>
                </c:pt>
                <c:pt idx="64">
                  <c:v>-70.080749999999995</c:v>
                </c:pt>
                <c:pt idx="65">
                  <c:v>-70.013917000000006</c:v>
                </c:pt>
                <c:pt idx="66">
                  <c:v>-69.947104999999993</c:v>
                </c:pt>
                <c:pt idx="67">
                  <c:v>-69.878422</c:v>
                </c:pt>
                <c:pt idx="68">
                  <c:v>-69.816911000000005</c:v>
                </c:pt>
                <c:pt idx="69">
                  <c:v>-69.753259999999997</c:v>
                </c:pt>
                <c:pt idx="70">
                  <c:v>-69.659615000000002</c:v>
                </c:pt>
                <c:pt idx="71">
                  <c:v>-69.602718999999993</c:v>
                </c:pt>
                <c:pt idx="72">
                  <c:v>-69.530315000000002</c:v>
                </c:pt>
                <c:pt idx="73">
                  <c:v>-69.481679</c:v>
                </c:pt>
                <c:pt idx="74">
                  <c:v>-69.436305000000004</c:v>
                </c:pt>
                <c:pt idx="75">
                  <c:v>-69.381219000000002</c:v>
                </c:pt>
                <c:pt idx="76">
                  <c:v>-69.323183999999998</c:v>
                </c:pt>
                <c:pt idx="77">
                  <c:v>-69.253971000000007</c:v>
                </c:pt>
                <c:pt idx="78">
                  <c:v>-69.185409000000007</c:v>
                </c:pt>
                <c:pt idx="79">
                  <c:v>-69.136785000000003</c:v>
                </c:pt>
                <c:pt idx="80">
                  <c:v>-69.067779999999999</c:v>
                </c:pt>
                <c:pt idx="81">
                  <c:v>-69.010396</c:v>
                </c:pt>
                <c:pt idx="82">
                  <c:v>-68.968845999999999</c:v>
                </c:pt>
                <c:pt idx="83">
                  <c:v>-68.908210999999994</c:v>
                </c:pt>
                <c:pt idx="84">
                  <c:v>-68.841149999999999</c:v>
                </c:pt>
                <c:pt idx="85">
                  <c:v>-68.755296999999999</c:v>
                </c:pt>
                <c:pt idx="86">
                  <c:v>-68.694231000000002</c:v>
                </c:pt>
                <c:pt idx="87">
                  <c:v>-68.651936000000006</c:v>
                </c:pt>
                <c:pt idx="88">
                  <c:v>-68.601624000000001</c:v>
                </c:pt>
                <c:pt idx="89">
                  <c:v>-68.542820000000006</c:v>
                </c:pt>
                <c:pt idx="90">
                  <c:v>-68.476759999999999</c:v>
                </c:pt>
                <c:pt idx="91">
                  <c:v>-68.417715000000001</c:v>
                </c:pt>
                <c:pt idx="92">
                  <c:v>-68.369285000000005</c:v>
                </c:pt>
                <c:pt idx="93">
                  <c:v>-68.293930000000003</c:v>
                </c:pt>
                <c:pt idx="94">
                  <c:v>-68.241566000000006</c:v>
                </c:pt>
                <c:pt idx="95">
                  <c:v>-68.178517999999997</c:v>
                </c:pt>
                <c:pt idx="96">
                  <c:v>-68.132255999999998</c:v>
                </c:pt>
                <c:pt idx="97">
                  <c:v>-68.091851000000005</c:v>
                </c:pt>
                <c:pt idx="98">
                  <c:v>-68.054344</c:v>
                </c:pt>
                <c:pt idx="99">
                  <c:v>-67.987251000000001</c:v>
                </c:pt>
                <c:pt idx="100">
                  <c:v>-67.934309999999996</c:v>
                </c:pt>
                <c:pt idx="101">
                  <c:v>-67.878617000000006</c:v>
                </c:pt>
                <c:pt idx="102">
                  <c:v>-67.834405000000004</c:v>
                </c:pt>
                <c:pt idx="103">
                  <c:v>-67.787961999999993</c:v>
                </c:pt>
                <c:pt idx="104">
                  <c:v>-67.743103000000005</c:v>
                </c:pt>
                <c:pt idx="105">
                  <c:v>-67.683949999999996</c:v>
                </c:pt>
                <c:pt idx="106">
                  <c:v>-67.629886999999997</c:v>
                </c:pt>
                <c:pt idx="107">
                  <c:v>-67.589547999999994</c:v>
                </c:pt>
                <c:pt idx="108">
                  <c:v>-67.537823000000003</c:v>
                </c:pt>
                <c:pt idx="109">
                  <c:v>-67.467731000000001</c:v>
                </c:pt>
                <c:pt idx="110">
                  <c:v>-67.436857000000003</c:v>
                </c:pt>
                <c:pt idx="111">
                  <c:v>-67.391428000000005</c:v>
                </c:pt>
                <c:pt idx="112">
                  <c:v>-67.340491</c:v>
                </c:pt>
                <c:pt idx="113">
                  <c:v>-67.291004000000001</c:v>
                </c:pt>
                <c:pt idx="114">
                  <c:v>-67.241579999999999</c:v>
                </c:pt>
                <c:pt idx="115">
                  <c:v>-67.191187999999997</c:v>
                </c:pt>
                <c:pt idx="116">
                  <c:v>-67.147255999999999</c:v>
                </c:pt>
                <c:pt idx="117">
                  <c:v>-67.094105999999996</c:v>
                </c:pt>
                <c:pt idx="118">
                  <c:v>-67.039255999999995</c:v>
                </c:pt>
                <c:pt idx="119">
                  <c:v>-66.997443000000004</c:v>
                </c:pt>
                <c:pt idx="120">
                  <c:v>-66.950181000000001</c:v>
                </c:pt>
                <c:pt idx="121">
                  <c:v>-66.910313000000002</c:v>
                </c:pt>
                <c:pt idx="122">
                  <c:v>-66.858176999999998</c:v>
                </c:pt>
                <c:pt idx="123">
                  <c:v>-66.813717999999994</c:v>
                </c:pt>
                <c:pt idx="124">
                  <c:v>-66.759891999999994</c:v>
                </c:pt>
                <c:pt idx="125">
                  <c:v>-66.702845999999994</c:v>
                </c:pt>
                <c:pt idx="126">
                  <c:v>-66.657374000000004</c:v>
                </c:pt>
                <c:pt idx="127">
                  <c:v>-66.616009000000005</c:v>
                </c:pt>
                <c:pt idx="128">
                  <c:v>-66.572012000000001</c:v>
                </c:pt>
                <c:pt idx="129">
                  <c:v>-66.531955999999994</c:v>
                </c:pt>
                <c:pt idx="130">
                  <c:v>-66.471479000000002</c:v>
                </c:pt>
                <c:pt idx="131">
                  <c:v>-66.436929000000006</c:v>
                </c:pt>
                <c:pt idx="132">
                  <c:v>-66.385478000000006</c:v>
                </c:pt>
                <c:pt idx="133">
                  <c:v>-66.339224000000002</c:v>
                </c:pt>
                <c:pt idx="134">
                  <c:v>-66.295536999999996</c:v>
                </c:pt>
                <c:pt idx="135">
                  <c:v>-66.247962000000001</c:v>
                </c:pt>
                <c:pt idx="136">
                  <c:v>-66.186963000000006</c:v>
                </c:pt>
                <c:pt idx="137">
                  <c:v>-66.133030000000005</c:v>
                </c:pt>
                <c:pt idx="138">
                  <c:v>-66.094036000000003</c:v>
                </c:pt>
                <c:pt idx="139">
                  <c:v>-66.042885999999996</c:v>
                </c:pt>
                <c:pt idx="140">
                  <c:v>-65.994943000000006</c:v>
                </c:pt>
                <c:pt idx="141">
                  <c:v>-65.947430999999995</c:v>
                </c:pt>
                <c:pt idx="142">
                  <c:v>-65.892390000000006</c:v>
                </c:pt>
                <c:pt idx="143">
                  <c:v>-65.852579000000006</c:v>
                </c:pt>
                <c:pt idx="144">
                  <c:v>-65.803189000000003</c:v>
                </c:pt>
                <c:pt idx="145">
                  <c:v>-65.765450000000001</c:v>
                </c:pt>
                <c:pt idx="146">
                  <c:v>-65.721247000000005</c:v>
                </c:pt>
                <c:pt idx="147">
                  <c:v>-65.684484999999995</c:v>
                </c:pt>
                <c:pt idx="148">
                  <c:v>-65.645276999999993</c:v>
                </c:pt>
                <c:pt idx="149">
                  <c:v>-65.604611000000006</c:v>
                </c:pt>
                <c:pt idx="150">
                  <c:v>-65.555449999999993</c:v>
                </c:pt>
                <c:pt idx="151">
                  <c:v>-65.503449000000003</c:v>
                </c:pt>
                <c:pt idx="152">
                  <c:v>-65.466331999999994</c:v>
                </c:pt>
                <c:pt idx="153">
                  <c:v>-65.438265000000001</c:v>
                </c:pt>
                <c:pt idx="154">
                  <c:v>-65.399787000000003</c:v>
                </c:pt>
                <c:pt idx="155">
                  <c:v>-65.352472000000006</c:v>
                </c:pt>
                <c:pt idx="156">
                  <c:v>-65.323161999999996</c:v>
                </c:pt>
                <c:pt idx="157">
                  <c:v>-65.292933000000005</c:v>
                </c:pt>
                <c:pt idx="158">
                  <c:v>-65.251152000000005</c:v>
                </c:pt>
                <c:pt idx="159">
                  <c:v>-65.210229999999996</c:v>
                </c:pt>
                <c:pt idx="160">
                  <c:v>-65.159515999999996</c:v>
                </c:pt>
                <c:pt idx="161">
                  <c:v>-65.107478999999998</c:v>
                </c:pt>
                <c:pt idx="162">
                  <c:v>-65.062494000000001</c:v>
                </c:pt>
                <c:pt idx="163">
                  <c:v>-65.023809</c:v>
                </c:pt>
                <c:pt idx="164">
                  <c:v>-64.985129000000001</c:v>
                </c:pt>
                <c:pt idx="165">
                  <c:v>-64.931873999999993</c:v>
                </c:pt>
                <c:pt idx="166">
                  <c:v>-64.900570000000002</c:v>
                </c:pt>
                <c:pt idx="167">
                  <c:v>-64.858648000000002</c:v>
                </c:pt>
                <c:pt idx="168">
                  <c:v>-64.805645999999996</c:v>
                </c:pt>
                <c:pt idx="169">
                  <c:v>-64.769406000000004</c:v>
                </c:pt>
                <c:pt idx="170">
                  <c:v>-64.727597000000003</c:v>
                </c:pt>
                <c:pt idx="171">
                  <c:v>-64.689797999999996</c:v>
                </c:pt>
                <c:pt idx="172">
                  <c:v>-64.648989999999998</c:v>
                </c:pt>
                <c:pt idx="173">
                  <c:v>-64.611440000000002</c:v>
                </c:pt>
                <c:pt idx="174">
                  <c:v>-64.574700000000007</c:v>
                </c:pt>
                <c:pt idx="175">
                  <c:v>-64.530462999999997</c:v>
                </c:pt>
                <c:pt idx="176">
                  <c:v>-64.484511999999995</c:v>
                </c:pt>
                <c:pt idx="177">
                  <c:v>-64.435750999999996</c:v>
                </c:pt>
                <c:pt idx="178">
                  <c:v>-64.389409000000001</c:v>
                </c:pt>
                <c:pt idx="179">
                  <c:v>-64.348597999999996</c:v>
                </c:pt>
                <c:pt idx="180">
                  <c:v>-64.309244000000007</c:v>
                </c:pt>
                <c:pt idx="181">
                  <c:v>-64.262631999999996</c:v>
                </c:pt>
                <c:pt idx="182">
                  <c:v>-64.224518000000003</c:v>
                </c:pt>
                <c:pt idx="183">
                  <c:v>-64.178550000000001</c:v>
                </c:pt>
                <c:pt idx="184">
                  <c:v>-64.149269000000004</c:v>
                </c:pt>
                <c:pt idx="185">
                  <c:v>-64.091801000000004</c:v>
                </c:pt>
                <c:pt idx="186">
                  <c:v>-64.048292000000004</c:v>
                </c:pt>
                <c:pt idx="187">
                  <c:v>-64.007981999999998</c:v>
                </c:pt>
                <c:pt idx="188">
                  <c:v>-63.964973000000001</c:v>
                </c:pt>
                <c:pt idx="189">
                  <c:v>-63.929116</c:v>
                </c:pt>
                <c:pt idx="190">
                  <c:v>-63.885095</c:v>
                </c:pt>
                <c:pt idx="191">
                  <c:v>-63.827817000000003</c:v>
                </c:pt>
                <c:pt idx="192">
                  <c:v>-63.787430000000001</c:v>
                </c:pt>
                <c:pt idx="193">
                  <c:v>-63.734489000000004</c:v>
                </c:pt>
                <c:pt idx="194">
                  <c:v>-63.690879000000002</c:v>
                </c:pt>
                <c:pt idx="195">
                  <c:v>-63.654333999999999</c:v>
                </c:pt>
                <c:pt idx="196">
                  <c:v>-63.624001999999997</c:v>
                </c:pt>
                <c:pt idx="197">
                  <c:v>-63.59151</c:v>
                </c:pt>
                <c:pt idx="198">
                  <c:v>-63.551490000000001</c:v>
                </c:pt>
                <c:pt idx="199">
                  <c:v>-63.511727</c:v>
                </c:pt>
                <c:pt idx="200">
                  <c:v>-63.478437999999997</c:v>
                </c:pt>
                <c:pt idx="201">
                  <c:v>-63.448529000000001</c:v>
                </c:pt>
                <c:pt idx="202">
                  <c:v>-63.398592000000001</c:v>
                </c:pt>
                <c:pt idx="203">
                  <c:v>-63.361207999999998</c:v>
                </c:pt>
                <c:pt idx="204">
                  <c:v>-63.332025999999999</c:v>
                </c:pt>
                <c:pt idx="205">
                  <c:v>-63.294432</c:v>
                </c:pt>
                <c:pt idx="206">
                  <c:v>-63.251787</c:v>
                </c:pt>
                <c:pt idx="207">
                  <c:v>-63.208703999999997</c:v>
                </c:pt>
                <c:pt idx="208">
                  <c:v>-63.171534000000001</c:v>
                </c:pt>
                <c:pt idx="209">
                  <c:v>-63.138464999999997</c:v>
                </c:pt>
                <c:pt idx="210">
                  <c:v>-63.098607999999999</c:v>
                </c:pt>
                <c:pt idx="211">
                  <c:v>-63.052636</c:v>
                </c:pt>
                <c:pt idx="212">
                  <c:v>-63.015954999999998</c:v>
                </c:pt>
                <c:pt idx="213">
                  <c:v>-62.984380000000002</c:v>
                </c:pt>
                <c:pt idx="214">
                  <c:v>-62.948559000000003</c:v>
                </c:pt>
                <c:pt idx="215">
                  <c:v>-62.910598999999998</c:v>
                </c:pt>
                <c:pt idx="216">
                  <c:v>-62.861589000000002</c:v>
                </c:pt>
                <c:pt idx="217">
                  <c:v>-62.827001000000003</c:v>
                </c:pt>
                <c:pt idx="218">
                  <c:v>-62.793866000000001</c:v>
                </c:pt>
                <c:pt idx="219">
                  <c:v>-62.75414</c:v>
                </c:pt>
                <c:pt idx="220">
                  <c:v>-62.720787000000001</c:v>
                </c:pt>
                <c:pt idx="221">
                  <c:v>-62.682271999999998</c:v>
                </c:pt>
                <c:pt idx="222">
                  <c:v>-62.639049</c:v>
                </c:pt>
                <c:pt idx="223">
                  <c:v>-62.598917</c:v>
                </c:pt>
                <c:pt idx="224">
                  <c:v>-62.553445000000004</c:v>
                </c:pt>
                <c:pt idx="225">
                  <c:v>-62.508642000000002</c:v>
                </c:pt>
                <c:pt idx="226">
                  <c:v>-62.469923000000001</c:v>
                </c:pt>
                <c:pt idx="227">
                  <c:v>-62.437415999999999</c:v>
                </c:pt>
                <c:pt idx="228">
                  <c:v>-62.398096000000002</c:v>
                </c:pt>
                <c:pt idx="229">
                  <c:v>-62.366027000000003</c:v>
                </c:pt>
                <c:pt idx="230">
                  <c:v>-62.339069000000002</c:v>
                </c:pt>
                <c:pt idx="231">
                  <c:v>-62.305346999999998</c:v>
                </c:pt>
                <c:pt idx="232">
                  <c:v>-62.264167</c:v>
                </c:pt>
                <c:pt idx="233">
                  <c:v>-62.219313999999997</c:v>
                </c:pt>
                <c:pt idx="234">
                  <c:v>-62.183934000000001</c:v>
                </c:pt>
                <c:pt idx="235">
                  <c:v>-62.151963000000002</c:v>
                </c:pt>
                <c:pt idx="236">
                  <c:v>-62.127808000000002</c:v>
                </c:pt>
                <c:pt idx="237">
                  <c:v>-62.097341999999998</c:v>
                </c:pt>
                <c:pt idx="238">
                  <c:v>-62.069313999999999</c:v>
                </c:pt>
                <c:pt idx="239">
                  <c:v>-62.047522000000001</c:v>
                </c:pt>
                <c:pt idx="240">
                  <c:v>-62.005890999999998</c:v>
                </c:pt>
                <c:pt idx="241">
                  <c:v>-61.967939999999999</c:v>
                </c:pt>
                <c:pt idx="242">
                  <c:v>-61.933791999999997</c:v>
                </c:pt>
                <c:pt idx="243">
                  <c:v>-61.908534000000003</c:v>
                </c:pt>
                <c:pt idx="244">
                  <c:v>-61.870038000000001</c:v>
                </c:pt>
                <c:pt idx="245">
                  <c:v>-61.828881000000003</c:v>
                </c:pt>
                <c:pt idx="246">
                  <c:v>-61.794549000000004</c:v>
                </c:pt>
                <c:pt idx="247">
                  <c:v>-61.761836000000002</c:v>
                </c:pt>
                <c:pt idx="248">
                  <c:v>-61.726422999999997</c:v>
                </c:pt>
                <c:pt idx="249">
                  <c:v>-61.694049999999997</c:v>
                </c:pt>
                <c:pt idx="250">
                  <c:v>-61.660510000000002</c:v>
                </c:pt>
                <c:pt idx="251">
                  <c:v>-61.620313000000003</c:v>
                </c:pt>
                <c:pt idx="252">
                  <c:v>-61.589253999999997</c:v>
                </c:pt>
                <c:pt idx="253">
                  <c:v>-61.543007000000003</c:v>
                </c:pt>
                <c:pt idx="254">
                  <c:v>-61.515999000000001</c:v>
                </c:pt>
                <c:pt idx="255">
                  <c:v>-61.473686000000001</c:v>
                </c:pt>
                <c:pt idx="256">
                  <c:v>-61.433422</c:v>
                </c:pt>
                <c:pt idx="257">
                  <c:v>-61.398302000000001</c:v>
                </c:pt>
                <c:pt idx="258">
                  <c:v>-61.369768000000001</c:v>
                </c:pt>
                <c:pt idx="259">
                  <c:v>-61.335408999999999</c:v>
                </c:pt>
                <c:pt idx="260">
                  <c:v>-61.304994000000001</c:v>
                </c:pt>
                <c:pt idx="261">
                  <c:v>-61.272129999999997</c:v>
                </c:pt>
                <c:pt idx="262">
                  <c:v>-61.227628000000003</c:v>
                </c:pt>
                <c:pt idx="263">
                  <c:v>-61.188240999999998</c:v>
                </c:pt>
                <c:pt idx="264">
                  <c:v>-61.159950000000002</c:v>
                </c:pt>
                <c:pt idx="265">
                  <c:v>-61.131247999999999</c:v>
                </c:pt>
                <c:pt idx="266">
                  <c:v>-61.096071999999999</c:v>
                </c:pt>
                <c:pt idx="267">
                  <c:v>-61.045287999999999</c:v>
                </c:pt>
                <c:pt idx="268">
                  <c:v>-61.005090000000003</c:v>
                </c:pt>
                <c:pt idx="269">
                  <c:v>-60.975628</c:v>
                </c:pt>
                <c:pt idx="270">
                  <c:v>-60.938200999999999</c:v>
                </c:pt>
                <c:pt idx="271">
                  <c:v>-60.912025999999997</c:v>
                </c:pt>
                <c:pt idx="272">
                  <c:v>-60.869397999999997</c:v>
                </c:pt>
                <c:pt idx="273">
                  <c:v>-60.834490000000002</c:v>
                </c:pt>
                <c:pt idx="274">
                  <c:v>-60.798814999999998</c:v>
                </c:pt>
                <c:pt idx="275">
                  <c:v>-60.766359999999999</c:v>
                </c:pt>
                <c:pt idx="276">
                  <c:v>-60.735500000000002</c:v>
                </c:pt>
                <c:pt idx="277">
                  <c:v>-60.693407000000001</c:v>
                </c:pt>
                <c:pt idx="278">
                  <c:v>-60.661169999999998</c:v>
                </c:pt>
                <c:pt idx="279">
                  <c:v>-60.621344000000001</c:v>
                </c:pt>
                <c:pt idx="280">
                  <c:v>-60.582186</c:v>
                </c:pt>
                <c:pt idx="281">
                  <c:v>-60.545501000000002</c:v>
                </c:pt>
                <c:pt idx="282">
                  <c:v>-60.510069999999999</c:v>
                </c:pt>
                <c:pt idx="283">
                  <c:v>-60.484085</c:v>
                </c:pt>
                <c:pt idx="284">
                  <c:v>-60.448194000000001</c:v>
                </c:pt>
                <c:pt idx="285">
                  <c:v>-60.409781000000002</c:v>
                </c:pt>
                <c:pt idx="286">
                  <c:v>-60.377231000000002</c:v>
                </c:pt>
                <c:pt idx="287">
                  <c:v>-60.353186999999998</c:v>
                </c:pt>
                <c:pt idx="288">
                  <c:v>-60.322304000000003</c:v>
                </c:pt>
                <c:pt idx="289">
                  <c:v>-60.288049999999998</c:v>
                </c:pt>
                <c:pt idx="290">
                  <c:v>-60.243862999999997</c:v>
                </c:pt>
                <c:pt idx="291">
                  <c:v>-60.211948999999997</c:v>
                </c:pt>
                <c:pt idx="292">
                  <c:v>-60.16375</c:v>
                </c:pt>
                <c:pt idx="293">
                  <c:v>-60.135615000000001</c:v>
                </c:pt>
                <c:pt idx="294">
                  <c:v>-60.097369999999998</c:v>
                </c:pt>
                <c:pt idx="295">
                  <c:v>-60.067112000000002</c:v>
                </c:pt>
                <c:pt idx="296">
                  <c:v>-60.039344999999997</c:v>
                </c:pt>
                <c:pt idx="297">
                  <c:v>-60.005786999999998</c:v>
                </c:pt>
                <c:pt idx="298">
                  <c:v>-59.975496</c:v>
                </c:pt>
                <c:pt idx="299">
                  <c:v>-59.944214000000002</c:v>
                </c:pt>
                <c:pt idx="300">
                  <c:v>-59.903180999999996</c:v>
                </c:pt>
                <c:pt idx="301">
                  <c:v>-59.855063000000001</c:v>
                </c:pt>
                <c:pt idx="302">
                  <c:v>-59.827593999999998</c:v>
                </c:pt>
                <c:pt idx="303">
                  <c:v>-59.782100999999997</c:v>
                </c:pt>
                <c:pt idx="304">
                  <c:v>-59.745612000000001</c:v>
                </c:pt>
                <c:pt idx="305">
                  <c:v>-59.709471000000001</c:v>
                </c:pt>
                <c:pt idx="306">
                  <c:v>-59.668621000000002</c:v>
                </c:pt>
                <c:pt idx="307">
                  <c:v>-59.632793999999997</c:v>
                </c:pt>
                <c:pt idx="308">
                  <c:v>-59.59966</c:v>
                </c:pt>
                <c:pt idx="309">
                  <c:v>-59.558568000000001</c:v>
                </c:pt>
                <c:pt idx="310">
                  <c:v>-59.522302000000003</c:v>
                </c:pt>
                <c:pt idx="311">
                  <c:v>-59.487819999999999</c:v>
                </c:pt>
                <c:pt idx="312">
                  <c:v>-59.436160999999998</c:v>
                </c:pt>
                <c:pt idx="313">
                  <c:v>-59.401021999999998</c:v>
                </c:pt>
                <c:pt idx="314">
                  <c:v>-59.360278999999998</c:v>
                </c:pt>
                <c:pt idx="315">
                  <c:v>-59.317059999999998</c:v>
                </c:pt>
                <c:pt idx="316">
                  <c:v>-59.279591000000003</c:v>
                </c:pt>
                <c:pt idx="317">
                  <c:v>-59.242564000000002</c:v>
                </c:pt>
                <c:pt idx="318">
                  <c:v>-59.207746</c:v>
                </c:pt>
                <c:pt idx="319">
                  <c:v>-59.173031000000002</c:v>
                </c:pt>
                <c:pt idx="320">
                  <c:v>-59.134458000000002</c:v>
                </c:pt>
                <c:pt idx="321">
                  <c:v>-59.083938000000003</c:v>
                </c:pt>
                <c:pt idx="322">
                  <c:v>-59.044837999999999</c:v>
                </c:pt>
                <c:pt idx="323">
                  <c:v>-59.007660000000001</c:v>
                </c:pt>
                <c:pt idx="324">
                  <c:v>-58.969140000000003</c:v>
                </c:pt>
                <c:pt idx="325">
                  <c:v>-58.933745000000002</c:v>
                </c:pt>
                <c:pt idx="326">
                  <c:v>-58.903115</c:v>
                </c:pt>
                <c:pt idx="327">
                  <c:v>-58.862864000000002</c:v>
                </c:pt>
                <c:pt idx="328">
                  <c:v>-58.825068999999999</c:v>
                </c:pt>
                <c:pt idx="329">
                  <c:v>-58.796256</c:v>
                </c:pt>
                <c:pt idx="330">
                  <c:v>-58.759929</c:v>
                </c:pt>
                <c:pt idx="331">
                  <c:v>-58.733561999999999</c:v>
                </c:pt>
                <c:pt idx="332">
                  <c:v>-58.692661000000001</c:v>
                </c:pt>
                <c:pt idx="333">
                  <c:v>-58.655237999999997</c:v>
                </c:pt>
                <c:pt idx="334">
                  <c:v>-58.597506000000003</c:v>
                </c:pt>
                <c:pt idx="335">
                  <c:v>-58.562742</c:v>
                </c:pt>
                <c:pt idx="336">
                  <c:v>-58.539800999999997</c:v>
                </c:pt>
                <c:pt idx="337">
                  <c:v>-58.499870000000001</c:v>
                </c:pt>
                <c:pt idx="338">
                  <c:v>-58.451987000000003</c:v>
                </c:pt>
                <c:pt idx="339">
                  <c:v>-58.401698000000003</c:v>
                </c:pt>
                <c:pt idx="340">
                  <c:v>-58.372743</c:v>
                </c:pt>
                <c:pt idx="341">
                  <c:v>-58.331676000000002</c:v>
                </c:pt>
                <c:pt idx="342">
                  <c:v>-58.305689999999998</c:v>
                </c:pt>
                <c:pt idx="343">
                  <c:v>-58.265946999999997</c:v>
                </c:pt>
                <c:pt idx="344">
                  <c:v>-58.229882000000003</c:v>
                </c:pt>
                <c:pt idx="345">
                  <c:v>-58.192604000000003</c:v>
                </c:pt>
                <c:pt idx="346">
                  <c:v>-58.156542000000002</c:v>
                </c:pt>
                <c:pt idx="347">
                  <c:v>-58.108269</c:v>
                </c:pt>
                <c:pt idx="348">
                  <c:v>-58.062005999999997</c:v>
                </c:pt>
                <c:pt idx="349">
                  <c:v>-58.021804000000003</c:v>
                </c:pt>
                <c:pt idx="350">
                  <c:v>-57.995134999999998</c:v>
                </c:pt>
                <c:pt idx="351">
                  <c:v>-57.952886999999997</c:v>
                </c:pt>
                <c:pt idx="352">
                  <c:v>-57.910558000000002</c:v>
                </c:pt>
                <c:pt idx="353">
                  <c:v>-57.870728999999997</c:v>
                </c:pt>
                <c:pt idx="354">
                  <c:v>-57.834173999999997</c:v>
                </c:pt>
                <c:pt idx="355">
                  <c:v>-57.807962000000003</c:v>
                </c:pt>
                <c:pt idx="356">
                  <c:v>-57.774859999999997</c:v>
                </c:pt>
                <c:pt idx="357">
                  <c:v>-57.735053000000001</c:v>
                </c:pt>
                <c:pt idx="358">
                  <c:v>-57.703086999999996</c:v>
                </c:pt>
                <c:pt idx="359">
                  <c:v>-57.669946000000003</c:v>
                </c:pt>
                <c:pt idx="360">
                  <c:v>-57.641297999999999</c:v>
                </c:pt>
                <c:pt idx="361">
                  <c:v>-57.607526</c:v>
                </c:pt>
                <c:pt idx="362">
                  <c:v>-57.573666000000003</c:v>
                </c:pt>
                <c:pt idx="363">
                  <c:v>-57.544643999999998</c:v>
                </c:pt>
                <c:pt idx="364">
                  <c:v>-57.505819000000002</c:v>
                </c:pt>
                <c:pt idx="365">
                  <c:v>-57.463436999999999</c:v>
                </c:pt>
                <c:pt idx="366">
                  <c:v>-57.428894999999997</c:v>
                </c:pt>
                <c:pt idx="367">
                  <c:v>-57.398494999999997</c:v>
                </c:pt>
                <c:pt idx="368">
                  <c:v>-57.366947000000003</c:v>
                </c:pt>
                <c:pt idx="369">
                  <c:v>-57.336906999999997</c:v>
                </c:pt>
                <c:pt idx="370">
                  <c:v>-57.305822999999997</c:v>
                </c:pt>
                <c:pt idx="371">
                  <c:v>-57.261920000000003</c:v>
                </c:pt>
                <c:pt idx="372">
                  <c:v>-57.227561999999999</c:v>
                </c:pt>
                <c:pt idx="373">
                  <c:v>-57.189785999999998</c:v>
                </c:pt>
                <c:pt idx="374">
                  <c:v>-57.159196999999999</c:v>
                </c:pt>
                <c:pt idx="375">
                  <c:v>-57.112344</c:v>
                </c:pt>
                <c:pt idx="376">
                  <c:v>-57.076622</c:v>
                </c:pt>
                <c:pt idx="377">
                  <c:v>-57.031578000000003</c:v>
                </c:pt>
                <c:pt idx="378">
                  <c:v>-57.000458000000002</c:v>
                </c:pt>
                <c:pt idx="379">
                  <c:v>-56.962420000000002</c:v>
                </c:pt>
                <c:pt idx="380">
                  <c:v>-56.929113000000001</c:v>
                </c:pt>
                <c:pt idx="381">
                  <c:v>-56.901767999999997</c:v>
                </c:pt>
                <c:pt idx="382">
                  <c:v>-56.859482999999997</c:v>
                </c:pt>
                <c:pt idx="383">
                  <c:v>-56.826926999999998</c:v>
                </c:pt>
                <c:pt idx="384">
                  <c:v>-56.793545999999999</c:v>
                </c:pt>
                <c:pt idx="385">
                  <c:v>-56.760399</c:v>
                </c:pt>
                <c:pt idx="386">
                  <c:v>-56.734777000000001</c:v>
                </c:pt>
                <c:pt idx="387">
                  <c:v>-56.697450000000003</c:v>
                </c:pt>
                <c:pt idx="388">
                  <c:v>-56.669555000000003</c:v>
                </c:pt>
                <c:pt idx="389">
                  <c:v>-56.639153999999998</c:v>
                </c:pt>
                <c:pt idx="390">
                  <c:v>-56.604405999999997</c:v>
                </c:pt>
                <c:pt idx="391">
                  <c:v>-56.570495999999999</c:v>
                </c:pt>
                <c:pt idx="392">
                  <c:v>-56.530244000000003</c:v>
                </c:pt>
                <c:pt idx="393">
                  <c:v>-56.490451</c:v>
                </c:pt>
                <c:pt idx="394">
                  <c:v>-56.449770999999998</c:v>
                </c:pt>
                <c:pt idx="395">
                  <c:v>-56.424506000000001</c:v>
                </c:pt>
                <c:pt idx="396">
                  <c:v>-56.389453000000003</c:v>
                </c:pt>
                <c:pt idx="397">
                  <c:v>-56.350167999999996</c:v>
                </c:pt>
                <c:pt idx="398">
                  <c:v>-56.313645999999999</c:v>
                </c:pt>
                <c:pt idx="399">
                  <c:v>-56.279083</c:v>
                </c:pt>
                <c:pt idx="400">
                  <c:v>-56.257229000000002</c:v>
                </c:pt>
                <c:pt idx="401">
                  <c:v>-56.232756000000002</c:v>
                </c:pt>
                <c:pt idx="402">
                  <c:v>-56.205125000000002</c:v>
                </c:pt>
                <c:pt idx="403">
                  <c:v>-56.172865999999999</c:v>
                </c:pt>
                <c:pt idx="404">
                  <c:v>-56.148561000000001</c:v>
                </c:pt>
                <c:pt idx="405">
                  <c:v>-56.113816999999997</c:v>
                </c:pt>
                <c:pt idx="406">
                  <c:v>-56.078888999999997</c:v>
                </c:pt>
                <c:pt idx="407">
                  <c:v>-56.046677000000003</c:v>
                </c:pt>
                <c:pt idx="408">
                  <c:v>-56.003597999999997</c:v>
                </c:pt>
                <c:pt idx="409">
                  <c:v>-55.968364999999999</c:v>
                </c:pt>
                <c:pt idx="410">
                  <c:v>-55.93826</c:v>
                </c:pt>
                <c:pt idx="411">
                  <c:v>-55.904262000000003</c:v>
                </c:pt>
                <c:pt idx="412">
                  <c:v>-55.877690000000001</c:v>
                </c:pt>
                <c:pt idx="413">
                  <c:v>-55.838343000000002</c:v>
                </c:pt>
                <c:pt idx="414">
                  <c:v>-55.805898999999997</c:v>
                </c:pt>
                <c:pt idx="415">
                  <c:v>-55.771034</c:v>
                </c:pt>
                <c:pt idx="416">
                  <c:v>-55.741779000000001</c:v>
                </c:pt>
                <c:pt idx="417">
                  <c:v>-55.711452999999999</c:v>
                </c:pt>
                <c:pt idx="418">
                  <c:v>-55.671878999999997</c:v>
                </c:pt>
                <c:pt idx="419">
                  <c:v>-55.63899</c:v>
                </c:pt>
                <c:pt idx="420">
                  <c:v>-55.601233999999998</c:v>
                </c:pt>
                <c:pt idx="421">
                  <c:v>-55.569408000000003</c:v>
                </c:pt>
                <c:pt idx="422">
                  <c:v>-55.531059999999997</c:v>
                </c:pt>
                <c:pt idx="423">
                  <c:v>-55.496336999999997</c:v>
                </c:pt>
                <c:pt idx="424">
                  <c:v>-55.461452999999999</c:v>
                </c:pt>
                <c:pt idx="425">
                  <c:v>-55.424773000000002</c:v>
                </c:pt>
                <c:pt idx="426">
                  <c:v>-55.385637000000003</c:v>
                </c:pt>
                <c:pt idx="427">
                  <c:v>-55.344253999999999</c:v>
                </c:pt>
                <c:pt idx="428">
                  <c:v>-55.301946999999998</c:v>
                </c:pt>
                <c:pt idx="429">
                  <c:v>-55.270072999999996</c:v>
                </c:pt>
                <c:pt idx="430">
                  <c:v>-55.235041000000002</c:v>
                </c:pt>
                <c:pt idx="431">
                  <c:v>-55.202866</c:v>
                </c:pt>
                <c:pt idx="432">
                  <c:v>-55.174014999999997</c:v>
                </c:pt>
                <c:pt idx="433">
                  <c:v>-55.133907999999998</c:v>
                </c:pt>
                <c:pt idx="434">
                  <c:v>-55.100451999999997</c:v>
                </c:pt>
                <c:pt idx="435">
                  <c:v>-55.072623</c:v>
                </c:pt>
                <c:pt idx="436">
                  <c:v>-55.038888999999998</c:v>
                </c:pt>
                <c:pt idx="437">
                  <c:v>-55.006614999999996</c:v>
                </c:pt>
                <c:pt idx="438">
                  <c:v>-54.979194</c:v>
                </c:pt>
                <c:pt idx="439">
                  <c:v>-54.953380000000003</c:v>
                </c:pt>
                <c:pt idx="440">
                  <c:v>-54.915011</c:v>
                </c:pt>
                <c:pt idx="441">
                  <c:v>-54.883014000000003</c:v>
                </c:pt>
                <c:pt idx="442">
                  <c:v>-54.843643</c:v>
                </c:pt>
                <c:pt idx="443">
                  <c:v>-54.800834000000002</c:v>
                </c:pt>
                <c:pt idx="444">
                  <c:v>-54.760838</c:v>
                </c:pt>
                <c:pt idx="445">
                  <c:v>-54.734690000000001</c:v>
                </c:pt>
                <c:pt idx="446">
                  <c:v>-54.709741999999999</c:v>
                </c:pt>
                <c:pt idx="447">
                  <c:v>-54.677767000000003</c:v>
                </c:pt>
                <c:pt idx="448">
                  <c:v>-54.644401999999999</c:v>
                </c:pt>
                <c:pt idx="449">
                  <c:v>-54.618119999999998</c:v>
                </c:pt>
                <c:pt idx="450">
                  <c:v>-54.582174000000002</c:v>
                </c:pt>
                <c:pt idx="451">
                  <c:v>-54.557893999999997</c:v>
                </c:pt>
                <c:pt idx="452">
                  <c:v>-54.525565</c:v>
                </c:pt>
                <c:pt idx="453">
                  <c:v>-54.499620999999998</c:v>
                </c:pt>
                <c:pt idx="454">
                  <c:v>-54.456932999999999</c:v>
                </c:pt>
                <c:pt idx="455">
                  <c:v>-54.419331</c:v>
                </c:pt>
                <c:pt idx="456">
                  <c:v>-54.388911</c:v>
                </c:pt>
                <c:pt idx="457">
                  <c:v>-54.361939999999997</c:v>
                </c:pt>
                <c:pt idx="458">
                  <c:v>-54.326411</c:v>
                </c:pt>
                <c:pt idx="459">
                  <c:v>-54.288753</c:v>
                </c:pt>
                <c:pt idx="460">
                  <c:v>-54.247259999999997</c:v>
                </c:pt>
                <c:pt idx="461">
                  <c:v>-54.215096000000003</c:v>
                </c:pt>
                <c:pt idx="462">
                  <c:v>-54.175114999999998</c:v>
                </c:pt>
                <c:pt idx="463">
                  <c:v>-54.141573999999999</c:v>
                </c:pt>
                <c:pt idx="464">
                  <c:v>-54.102122999999999</c:v>
                </c:pt>
                <c:pt idx="465">
                  <c:v>-54.062978000000001</c:v>
                </c:pt>
                <c:pt idx="466">
                  <c:v>-54.024030000000003</c:v>
                </c:pt>
                <c:pt idx="467">
                  <c:v>-53.994428999999997</c:v>
                </c:pt>
                <c:pt idx="468">
                  <c:v>-53.956536999999997</c:v>
                </c:pt>
                <c:pt idx="469">
                  <c:v>-53.934987</c:v>
                </c:pt>
                <c:pt idx="470">
                  <c:v>-53.891601000000001</c:v>
                </c:pt>
                <c:pt idx="471">
                  <c:v>-53.853157000000003</c:v>
                </c:pt>
                <c:pt idx="472">
                  <c:v>-53.820667</c:v>
                </c:pt>
                <c:pt idx="473">
                  <c:v>-53.784072000000002</c:v>
                </c:pt>
                <c:pt idx="474">
                  <c:v>-53.747419999999998</c:v>
                </c:pt>
                <c:pt idx="475">
                  <c:v>-53.714779999999998</c:v>
                </c:pt>
                <c:pt idx="476">
                  <c:v>-53.683855999999999</c:v>
                </c:pt>
                <c:pt idx="477">
                  <c:v>-53.647378000000003</c:v>
                </c:pt>
                <c:pt idx="478">
                  <c:v>-53.613283000000003</c:v>
                </c:pt>
                <c:pt idx="479">
                  <c:v>-53.570953000000003</c:v>
                </c:pt>
                <c:pt idx="480">
                  <c:v>-53.533352000000001</c:v>
                </c:pt>
                <c:pt idx="481">
                  <c:v>-53.494740999999998</c:v>
                </c:pt>
                <c:pt idx="482">
                  <c:v>-53.465938999999999</c:v>
                </c:pt>
                <c:pt idx="483">
                  <c:v>-53.424886999999998</c:v>
                </c:pt>
                <c:pt idx="484">
                  <c:v>-53.399763</c:v>
                </c:pt>
                <c:pt idx="485">
                  <c:v>-53.366588</c:v>
                </c:pt>
                <c:pt idx="486">
                  <c:v>-53.337508</c:v>
                </c:pt>
                <c:pt idx="487">
                  <c:v>-53.302931000000001</c:v>
                </c:pt>
                <c:pt idx="488">
                  <c:v>-53.263581000000002</c:v>
                </c:pt>
                <c:pt idx="489">
                  <c:v>-53.230631000000002</c:v>
                </c:pt>
                <c:pt idx="490">
                  <c:v>-53.182786</c:v>
                </c:pt>
                <c:pt idx="491">
                  <c:v>-53.152357000000002</c:v>
                </c:pt>
                <c:pt idx="492">
                  <c:v>-53.126002</c:v>
                </c:pt>
                <c:pt idx="493">
                  <c:v>-53.093961999999998</c:v>
                </c:pt>
                <c:pt idx="494">
                  <c:v>-53.048332000000002</c:v>
                </c:pt>
                <c:pt idx="495">
                  <c:v>-53.006155</c:v>
                </c:pt>
                <c:pt idx="496">
                  <c:v>-52.968699999999998</c:v>
                </c:pt>
                <c:pt idx="497">
                  <c:v>-52.940050999999997</c:v>
                </c:pt>
                <c:pt idx="498">
                  <c:v>-52.889119000000001</c:v>
                </c:pt>
                <c:pt idx="499">
                  <c:v>-52.870604999999998</c:v>
                </c:pt>
                <c:pt idx="500">
                  <c:v>-52.852207999999997</c:v>
                </c:pt>
                <c:pt idx="501">
                  <c:v>-52.833852999999998</c:v>
                </c:pt>
                <c:pt idx="502">
                  <c:v>-52.812893000000003</c:v>
                </c:pt>
                <c:pt idx="503">
                  <c:v>-52.772578000000003</c:v>
                </c:pt>
                <c:pt idx="504">
                  <c:v>-52.742252000000001</c:v>
                </c:pt>
                <c:pt idx="505">
                  <c:v>-52.711066000000002</c:v>
                </c:pt>
                <c:pt idx="506">
                  <c:v>-52.685098000000004</c:v>
                </c:pt>
                <c:pt idx="507">
                  <c:v>-52.650435999999999</c:v>
                </c:pt>
                <c:pt idx="508">
                  <c:v>-52.626798999999998</c:v>
                </c:pt>
                <c:pt idx="509">
                  <c:v>-52.588296</c:v>
                </c:pt>
                <c:pt idx="510">
                  <c:v>-52.558207000000003</c:v>
                </c:pt>
                <c:pt idx="511">
                  <c:v>-52.530237999999997</c:v>
                </c:pt>
                <c:pt idx="512">
                  <c:v>-52.486694</c:v>
                </c:pt>
                <c:pt idx="513">
                  <c:v>-52.455376999999999</c:v>
                </c:pt>
                <c:pt idx="514">
                  <c:v>-52.424461000000001</c:v>
                </c:pt>
                <c:pt idx="515">
                  <c:v>-52.396424000000003</c:v>
                </c:pt>
                <c:pt idx="516">
                  <c:v>-52.369380999999997</c:v>
                </c:pt>
                <c:pt idx="517">
                  <c:v>-52.331347999999998</c:v>
                </c:pt>
                <c:pt idx="518">
                  <c:v>-52.295498000000002</c:v>
                </c:pt>
                <c:pt idx="519">
                  <c:v>-52.264392999999998</c:v>
                </c:pt>
                <c:pt idx="520">
                  <c:v>-52.232230000000001</c:v>
                </c:pt>
                <c:pt idx="521">
                  <c:v>-52.202440000000003</c:v>
                </c:pt>
                <c:pt idx="522">
                  <c:v>-52.174193000000002</c:v>
                </c:pt>
                <c:pt idx="523">
                  <c:v>-52.135010000000001</c:v>
                </c:pt>
                <c:pt idx="524">
                  <c:v>-52.105257000000002</c:v>
                </c:pt>
                <c:pt idx="525">
                  <c:v>-52.074919999999999</c:v>
                </c:pt>
                <c:pt idx="526">
                  <c:v>-52.050821999999997</c:v>
                </c:pt>
                <c:pt idx="527">
                  <c:v>-52.014347999999998</c:v>
                </c:pt>
                <c:pt idx="528">
                  <c:v>-51.988011</c:v>
                </c:pt>
                <c:pt idx="529">
                  <c:v>-51.958022</c:v>
                </c:pt>
                <c:pt idx="530">
                  <c:v>-51.917721</c:v>
                </c:pt>
                <c:pt idx="531">
                  <c:v>-51.883612999999997</c:v>
                </c:pt>
                <c:pt idx="532">
                  <c:v>-51.851923999999997</c:v>
                </c:pt>
                <c:pt idx="533">
                  <c:v>-51.818185</c:v>
                </c:pt>
                <c:pt idx="534">
                  <c:v>-51.782223000000002</c:v>
                </c:pt>
                <c:pt idx="535">
                  <c:v>-51.758797999999999</c:v>
                </c:pt>
                <c:pt idx="536">
                  <c:v>-51.733873000000003</c:v>
                </c:pt>
                <c:pt idx="537">
                  <c:v>-51.705053999999997</c:v>
                </c:pt>
                <c:pt idx="538">
                  <c:v>-51.668171999999998</c:v>
                </c:pt>
                <c:pt idx="539">
                  <c:v>-51.639574000000003</c:v>
                </c:pt>
                <c:pt idx="540">
                  <c:v>-51.618208000000003</c:v>
                </c:pt>
                <c:pt idx="541">
                  <c:v>-51.589067</c:v>
                </c:pt>
                <c:pt idx="542">
                  <c:v>-51.565486</c:v>
                </c:pt>
                <c:pt idx="543">
                  <c:v>-51.543309000000001</c:v>
                </c:pt>
                <c:pt idx="544">
                  <c:v>-51.516052999999999</c:v>
                </c:pt>
                <c:pt idx="545">
                  <c:v>-51.489052000000001</c:v>
                </c:pt>
                <c:pt idx="546">
                  <c:v>-51.462713000000001</c:v>
                </c:pt>
                <c:pt idx="547">
                  <c:v>-51.429063999999997</c:v>
                </c:pt>
                <c:pt idx="548">
                  <c:v>-51.393973000000003</c:v>
                </c:pt>
                <c:pt idx="549">
                  <c:v>-51.364106</c:v>
                </c:pt>
                <c:pt idx="550">
                  <c:v>-51.326974999999997</c:v>
                </c:pt>
                <c:pt idx="551">
                  <c:v>-51.298409999999997</c:v>
                </c:pt>
                <c:pt idx="552">
                  <c:v>-51.267944</c:v>
                </c:pt>
                <c:pt idx="553">
                  <c:v>-51.242336999999999</c:v>
                </c:pt>
                <c:pt idx="554">
                  <c:v>-51.216396000000003</c:v>
                </c:pt>
                <c:pt idx="555">
                  <c:v>-51.191806</c:v>
                </c:pt>
                <c:pt idx="556">
                  <c:v>-51.158259999999999</c:v>
                </c:pt>
                <c:pt idx="557">
                  <c:v>-51.133808000000002</c:v>
                </c:pt>
                <c:pt idx="558">
                  <c:v>-51.112841000000003</c:v>
                </c:pt>
                <c:pt idx="559">
                  <c:v>-51.077010000000001</c:v>
                </c:pt>
                <c:pt idx="560">
                  <c:v>-51.046951999999997</c:v>
                </c:pt>
                <c:pt idx="561">
                  <c:v>-51.022556999999999</c:v>
                </c:pt>
                <c:pt idx="562">
                  <c:v>-51.000681</c:v>
                </c:pt>
                <c:pt idx="563">
                  <c:v>-50.967635999999999</c:v>
                </c:pt>
                <c:pt idx="564">
                  <c:v>-50.936942000000002</c:v>
                </c:pt>
                <c:pt idx="565">
                  <c:v>-50.914676999999998</c:v>
                </c:pt>
                <c:pt idx="566">
                  <c:v>-50.896617999999997</c:v>
                </c:pt>
                <c:pt idx="567">
                  <c:v>-50.863242999999997</c:v>
                </c:pt>
                <c:pt idx="568">
                  <c:v>-50.833950999999999</c:v>
                </c:pt>
                <c:pt idx="569">
                  <c:v>-50.806925999999997</c:v>
                </c:pt>
                <c:pt idx="570">
                  <c:v>-50.784190000000002</c:v>
                </c:pt>
                <c:pt idx="571">
                  <c:v>-50.756791</c:v>
                </c:pt>
                <c:pt idx="572">
                  <c:v>-50.728251</c:v>
                </c:pt>
                <c:pt idx="573">
                  <c:v>-50.704718</c:v>
                </c:pt>
                <c:pt idx="574">
                  <c:v>-50.667026999999997</c:v>
                </c:pt>
                <c:pt idx="575">
                  <c:v>-50.643079999999998</c:v>
                </c:pt>
                <c:pt idx="576">
                  <c:v>-50.613613999999998</c:v>
                </c:pt>
                <c:pt idx="577">
                  <c:v>-50.580907000000003</c:v>
                </c:pt>
                <c:pt idx="578">
                  <c:v>-50.546871000000003</c:v>
                </c:pt>
                <c:pt idx="579">
                  <c:v>-50.519123</c:v>
                </c:pt>
                <c:pt idx="580">
                  <c:v>-50.487271</c:v>
                </c:pt>
                <c:pt idx="581">
                  <c:v>-50.464162999999999</c:v>
                </c:pt>
                <c:pt idx="582">
                  <c:v>-50.435752000000001</c:v>
                </c:pt>
                <c:pt idx="583">
                  <c:v>-50.398418999999997</c:v>
                </c:pt>
                <c:pt idx="584">
                  <c:v>-50.373066000000001</c:v>
                </c:pt>
                <c:pt idx="585">
                  <c:v>-50.346361000000002</c:v>
                </c:pt>
                <c:pt idx="586">
                  <c:v>-50.320757999999998</c:v>
                </c:pt>
                <c:pt idx="587">
                  <c:v>-50.292112000000003</c:v>
                </c:pt>
                <c:pt idx="588">
                  <c:v>-50.261499999999998</c:v>
                </c:pt>
                <c:pt idx="589">
                  <c:v>-50.238410000000002</c:v>
                </c:pt>
                <c:pt idx="590">
                  <c:v>-50.206448999999999</c:v>
                </c:pt>
                <c:pt idx="591">
                  <c:v>-50.180315</c:v>
                </c:pt>
                <c:pt idx="592">
                  <c:v>-50.154443000000001</c:v>
                </c:pt>
                <c:pt idx="593">
                  <c:v>-50.127510000000001</c:v>
                </c:pt>
                <c:pt idx="594">
                  <c:v>-50.097177000000002</c:v>
                </c:pt>
                <c:pt idx="595">
                  <c:v>-50.058872000000001</c:v>
                </c:pt>
                <c:pt idx="596">
                  <c:v>-50.027450000000002</c:v>
                </c:pt>
                <c:pt idx="597">
                  <c:v>-50.002885999999997</c:v>
                </c:pt>
                <c:pt idx="598">
                  <c:v>-49.974656000000003</c:v>
                </c:pt>
                <c:pt idx="599">
                  <c:v>-49.940624999999997</c:v>
                </c:pt>
                <c:pt idx="600">
                  <c:v>-49.923890999999998</c:v>
                </c:pt>
                <c:pt idx="601">
                  <c:v>-49.897016000000001</c:v>
                </c:pt>
                <c:pt idx="602">
                  <c:v>-49.871727</c:v>
                </c:pt>
                <c:pt idx="603">
                  <c:v>-49.841436999999999</c:v>
                </c:pt>
                <c:pt idx="604">
                  <c:v>-49.808703999999999</c:v>
                </c:pt>
                <c:pt idx="605">
                  <c:v>-49.783287999999999</c:v>
                </c:pt>
                <c:pt idx="606">
                  <c:v>-49.755518000000002</c:v>
                </c:pt>
                <c:pt idx="607">
                  <c:v>-49.731858000000003</c:v>
                </c:pt>
                <c:pt idx="608">
                  <c:v>-49.700395</c:v>
                </c:pt>
                <c:pt idx="609">
                  <c:v>-49.666488000000001</c:v>
                </c:pt>
                <c:pt idx="610">
                  <c:v>-49.643751999999999</c:v>
                </c:pt>
                <c:pt idx="611">
                  <c:v>-49.613204000000003</c:v>
                </c:pt>
                <c:pt idx="612">
                  <c:v>-49.578358000000001</c:v>
                </c:pt>
                <c:pt idx="613">
                  <c:v>-49.551895000000002</c:v>
                </c:pt>
                <c:pt idx="614">
                  <c:v>-49.521326999999999</c:v>
                </c:pt>
                <c:pt idx="615">
                  <c:v>-49.490685999999997</c:v>
                </c:pt>
                <c:pt idx="616">
                  <c:v>-49.463920999999999</c:v>
                </c:pt>
                <c:pt idx="617">
                  <c:v>-49.441034999999999</c:v>
                </c:pt>
                <c:pt idx="618">
                  <c:v>-49.417855000000003</c:v>
                </c:pt>
                <c:pt idx="619">
                  <c:v>-49.391838</c:v>
                </c:pt>
                <c:pt idx="620">
                  <c:v>-49.361887000000003</c:v>
                </c:pt>
                <c:pt idx="621">
                  <c:v>-49.335909999999998</c:v>
                </c:pt>
                <c:pt idx="622">
                  <c:v>-49.303260999999999</c:v>
                </c:pt>
                <c:pt idx="623">
                  <c:v>-49.279361999999999</c:v>
                </c:pt>
                <c:pt idx="624">
                  <c:v>-49.260444999999997</c:v>
                </c:pt>
                <c:pt idx="625">
                  <c:v>-49.232478999999998</c:v>
                </c:pt>
                <c:pt idx="626">
                  <c:v>-49.209333999999998</c:v>
                </c:pt>
                <c:pt idx="627">
                  <c:v>-49.180061000000002</c:v>
                </c:pt>
                <c:pt idx="628">
                  <c:v>-49.151556999999997</c:v>
                </c:pt>
                <c:pt idx="629">
                  <c:v>-49.118417000000001</c:v>
                </c:pt>
                <c:pt idx="630">
                  <c:v>-49.084389000000002</c:v>
                </c:pt>
                <c:pt idx="631">
                  <c:v>-49.061647000000001</c:v>
                </c:pt>
                <c:pt idx="632">
                  <c:v>-49.037405</c:v>
                </c:pt>
                <c:pt idx="633">
                  <c:v>-49.008887999999999</c:v>
                </c:pt>
                <c:pt idx="634">
                  <c:v>-48.980441999999996</c:v>
                </c:pt>
                <c:pt idx="635">
                  <c:v>-48.948549999999997</c:v>
                </c:pt>
                <c:pt idx="636">
                  <c:v>-48.923220999999998</c:v>
                </c:pt>
                <c:pt idx="637">
                  <c:v>-48.898287000000003</c:v>
                </c:pt>
                <c:pt idx="638">
                  <c:v>-48.874279999999999</c:v>
                </c:pt>
                <c:pt idx="639">
                  <c:v>-48.840657999999998</c:v>
                </c:pt>
                <c:pt idx="640">
                  <c:v>-48.809103</c:v>
                </c:pt>
                <c:pt idx="641">
                  <c:v>-48.787075999999999</c:v>
                </c:pt>
                <c:pt idx="642">
                  <c:v>-48.759093</c:v>
                </c:pt>
                <c:pt idx="643">
                  <c:v>-48.732681999999997</c:v>
                </c:pt>
                <c:pt idx="644">
                  <c:v>-48.707591999999998</c:v>
                </c:pt>
                <c:pt idx="645">
                  <c:v>-48.677711000000002</c:v>
                </c:pt>
                <c:pt idx="646">
                  <c:v>-48.651926000000003</c:v>
                </c:pt>
                <c:pt idx="647">
                  <c:v>-48.629395000000002</c:v>
                </c:pt>
                <c:pt idx="648">
                  <c:v>-48.611454999999999</c:v>
                </c:pt>
                <c:pt idx="649">
                  <c:v>-48.578029000000001</c:v>
                </c:pt>
                <c:pt idx="650">
                  <c:v>-48.549877000000002</c:v>
                </c:pt>
                <c:pt idx="651">
                  <c:v>-48.517741000000001</c:v>
                </c:pt>
                <c:pt idx="652">
                  <c:v>-48.489258</c:v>
                </c:pt>
                <c:pt idx="653">
                  <c:v>-48.465915000000003</c:v>
                </c:pt>
                <c:pt idx="654">
                  <c:v>-48.445573000000003</c:v>
                </c:pt>
                <c:pt idx="655">
                  <c:v>-48.410491999999998</c:v>
                </c:pt>
                <c:pt idx="656">
                  <c:v>-48.388741000000003</c:v>
                </c:pt>
                <c:pt idx="657">
                  <c:v>-48.357277000000003</c:v>
                </c:pt>
                <c:pt idx="658">
                  <c:v>-48.331558999999999</c:v>
                </c:pt>
                <c:pt idx="659">
                  <c:v>-48.303013999999997</c:v>
                </c:pt>
                <c:pt idx="660">
                  <c:v>-48.275382</c:v>
                </c:pt>
                <c:pt idx="661">
                  <c:v>-48.258229999999998</c:v>
                </c:pt>
                <c:pt idx="662">
                  <c:v>-48.239004999999999</c:v>
                </c:pt>
                <c:pt idx="663">
                  <c:v>-48.211115999999997</c:v>
                </c:pt>
                <c:pt idx="664">
                  <c:v>-48.183289000000002</c:v>
                </c:pt>
                <c:pt idx="665">
                  <c:v>-48.161385000000003</c:v>
                </c:pt>
                <c:pt idx="666">
                  <c:v>-48.144469999999998</c:v>
                </c:pt>
                <c:pt idx="667">
                  <c:v>-48.121929999999999</c:v>
                </c:pt>
                <c:pt idx="668">
                  <c:v>-48.093997999999999</c:v>
                </c:pt>
                <c:pt idx="669">
                  <c:v>-48.058551000000001</c:v>
                </c:pt>
                <c:pt idx="670">
                  <c:v>-48.036538</c:v>
                </c:pt>
                <c:pt idx="671">
                  <c:v>-48.002713</c:v>
                </c:pt>
                <c:pt idx="672">
                  <c:v>-47.978814</c:v>
                </c:pt>
                <c:pt idx="673">
                  <c:v>-47.949511000000001</c:v>
                </c:pt>
                <c:pt idx="674">
                  <c:v>-47.931514</c:v>
                </c:pt>
                <c:pt idx="675">
                  <c:v>-47.911811</c:v>
                </c:pt>
                <c:pt idx="676">
                  <c:v>-47.888033</c:v>
                </c:pt>
                <c:pt idx="677">
                  <c:v>-47.860405999999998</c:v>
                </c:pt>
                <c:pt idx="678">
                  <c:v>-47.833201000000003</c:v>
                </c:pt>
                <c:pt idx="679">
                  <c:v>-47.807867000000002</c:v>
                </c:pt>
                <c:pt idx="680">
                  <c:v>-47.787982999999997</c:v>
                </c:pt>
                <c:pt idx="681">
                  <c:v>-47.766451000000004</c:v>
                </c:pt>
                <c:pt idx="682">
                  <c:v>-47.741058000000002</c:v>
                </c:pt>
                <c:pt idx="683">
                  <c:v>-47.718013999999997</c:v>
                </c:pt>
                <c:pt idx="684">
                  <c:v>-47.698551000000002</c:v>
                </c:pt>
                <c:pt idx="685">
                  <c:v>-47.671899000000003</c:v>
                </c:pt>
                <c:pt idx="686">
                  <c:v>-47.646281000000002</c:v>
                </c:pt>
                <c:pt idx="687">
                  <c:v>-47.613804000000002</c:v>
                </c:pt>
                <c:pt idx="688">
                  <c:v>-47.596400000000003</c:v>
                </c:pt>
                <c:pt idx="689">
                  <c:v>-47.562828000000003</c:v>
                </c:pt>
                <c:pt idx="690">
                  <c:v>-47.536614</c:v>
                </c:pt>
                <c:pt idx="691">
                  <c:v>-47.514598999999997</c:v>
                </c:pt>
                <c:pt idx="692">
                  <c:v>-47.489185999999997</c:v>
                </c:pt>
                <c:pt idx="693">
                  <c:v>-47.467928999999998</c:v>
                </c:pt>
                <c:pt idx="694">
                  <c:v>-47.44755</c:v>
                </c:pt>
                <c:pt idx="695">
                  <c:v>-47.416994000000003</c:v>
                </c:pt>
                <c:pt idx="696">
                  <c:v>-47.383235999999997</c:v>
                </c:pt>
                <c:pt idx="697">
                  <c:v>-47.364263999999999</c:v>
                </c:pt>
                <c:pt idx="698">
                  <c:v>-47.337865000000001</c:v>
                </c:pt>
                <c:pt idx="699">
                  <c:v>-47.301023999999998</c:v>
                </c:pt>
                <c:pt idx="700">
                  <c:v>-47.275337999999998</c:v>
                </c:pt>
                <c:pt idx="701">
                  <c:v>-47.249854999999997</c:v>
                </c:pt>
                <c:pt idx="702">
                  <c:v>-47.222231999999998</c:v>
                </c:pt>
                <c:pt idx="703">
                  <c:v>-47.200938000000001</c:v>
                </c:pt>
                <c:pt idx="704">
                  <c:v>-47.182445999999999</c:v>
                </c:pt>
                <c:pt idx="705">
                  <c:v>-47.151591000000003</c:v>
                </c:pt>
                <c:pt idx="706">
                  <c:v>-47.123099000000003</c:v>
                </c:pt>
                <c:pt idx="707">
                  <c:v>-47.105446000000001</c:v>
                </c:pt>
                <c:pt idx="708">
                  <c:v>-47.075215999999998</c:v>
                </c:pt>
                <c:pt idx="709">
                  <c:v>-47.056671999999999</c:v>
                </c:pt>
                <c:pt idx="710">
                  <c:v>-47.032024</c:v>
                </c:pt>
                <c:pt idx="711">
                  <c:v>-47.001142999999999</c:v>
                </c:pt>
                <c:pt idx="712">
                  <c:v>-46.978440999999997</c:v>
                </c:pt>
                <c:pt idx="713">
                  <c:v>-46.942732999999997</c:v>
                </c:pt>
                <c:pt idx="714">
                  <c:v>-46.918013999999999</c:v>
                </c:pt>
                <c:pt idx="715">
                  <c:v>-46.886941999999998</c:v>
                </c:pt>
                <c:pt idx="716">
                  <c:v>-46.862485999999997</c:v>
                </c:pt>
                <c:pt idx="717">
                  <c:v>-46.834445000000002</c:v>
                </c:pt>
                <c:pt idx="718">
                  <c:v>-46.801108999999997</c:v>
                </c:pt>
                <c:pt idx="719">
                  <c:v>-46.773558000000001</c:v>
                </c:pt>
                <c:pt idx="720">
                  <c:v>-46.744449000000003</c:v>
                </c:pt>
                <c:pt idx="721">
                  <c:v>-46.711537</c:v>
                </c:pt>
                <c:pt idx="722">
                  <c:v>-46.684427999999997</c:v>
                </c:pt>
                <c:pt idx="723">
                  <c:v>-46.665871000000003</c:v>
                </c:pt>
                <c:pt idx="724">
                  <c:v>-46.646574999999999</c:v>
                </c:pt>
                <c:pt idx="725">
                  <c:v>-46.617559</c:v>
                </c:pt>
                <c:pt idx="726">
                  <c:v>-46.595529999999997</c:v>
                </c:pt>
                <c:pt idx="727">
                  <c:v>-46.572077999999998</c:v>
                </c:pt>
                <c:pt idx="728">
                  <c:v>-46.544589000000002</c:v>
                </c:pt>
                <c:pt idx="729">
                  <c:v>-46.514814000000001</c:v>
                </c:pt>
                <c:pt idx="730">
                  <c:v>-46.486983000000002</c:v>
                </c:pt>
                <c:pt idx="731">
                  <c:v>-46.452818000000001</c:v>
                </c:pt>
                <c:pt idx="732">
                  <c:v>-46.43139</c:v>
                </c:pt>
                <c:pt idx="733">
                  <c:v>-46.413234000000003</c:v>
                </c:pt>
                <c:pt idx="734">
                  <c:v>-46.382993999999997</c:v>
                </c:pt>
                <c:pt idx="735">
                  <c:v>-46.362006000000001</c:v>
                </c:pt>
                <c:pt idx="736">
                  <c:v>-46.339309</c:v>
                </c:pt>
                <c:pt idx="737">
                  <c:v>-46.306812000000001</c:v>
                </c:pt>
                <c:pt idx="738">
                  <c:v>-46.273111</c:v>
                </c:pt>
                <c:pt idx="739">
                  <c:v>-46.244990000000001</c:v>
                </c:pt>
                <c:pt idx="740">
                  <c:v>-46.216681000000001</c:v>
                </c:pt>
                <c:pt idx="741">
                  <c:v>-46.195334000000003</c:v>
                </c:pt>
                <c:pt idx="742">
                  <c:v>-46.171639999999996</c:v>
                </c:pt>
                <c:pt idx="743">
                  <c:v>-46.144899000000002</c:v>
                </c:pt>
                <c:pt idx="744">
                  <c:v>-46.115791000000002</c:v>
                </c:pt>
                <c:pt idx="745">
                  <c:v>-46.086154000000001</c:v>
                </c:pt>
                <c:pt idx="746">
                  <c:v>-46.06165</c:v>
                </c:pt>
                <c:pt idx="747">
                  <c:v>-46.027715000000001</c:v>
                </c:pt>
                <c:pt idx="748">
                  <c:v>-46.005197000000003</c:v>
                </c:pt>
                <c:pt idx="749">
                  <c:v>-45.986893999999999</c:v>
                </c:pt>
                <c:pt idx="750">
                  <c:v>-45.956626</c:v>
                </c:pt>
                <c:pt idx="751">
                  <c:v>-45.930709999999998</c:v>
                </c:pt>
                <c:pt idx="752">
                  <c:v>-45.912675999999998</c:v>
                </c:pt>
                <c:pt idx="753">
                  <c:v>-45.883961999999997</c:v>
                </c:pt>
                <c:pt idx="754">
                  <c:v>-45.852262000000003</c:v>
                </c:pt>
                <c:pt idx="755">
                  <c:v>-45.830354999999997</c:v>
                </c:pt>
                <c:pt idx="756">
                  <c:v>-45.805655999999999</c:v>
                </c:pt>
                <c:pt idx="757">
                  <c:v>-45.775283999999999</c:v>
                </c:pt>
                <c:pt idx="758">
                  <c:v>-45.747858999999998</c:v>
                </c:pt>
                <c:pt idx="759">
                  <c:v>-45.710594999999998</c:v>
                </c:pt>
                <c:pt idx="760">
                  <c:v>-45.681614000000003</c:v>
                </c:pt>
                <c:pt idx="761">
                  <c:v>-45.658684999999998</c:v>
                </c:pt>
                <c:pt idx="762">
                  <c:v>-45.628971</c:v>
                </c:pt>
                <c:pt idx="763">
                  <c:v>-45.600034000000001</c:v>
                </c:pt>
                <c:pt idx="764">
                  <c:v>-45.561801000000003</c:v>
                </c:pt>
                <c:pt idx="765">
                  <c:v>-45.533918999999997</c:v>
                </c:pt>
                <c:pt idx="766">
                  <c:v>-45.508096000000002</c:v>
                </c:pt>
                <c:pt idx="767">
                  <c:v>-45.479844</c:v>
                </c:pt>
                <c:pt idx="768">
                  <c:v>-45.448197</c:v>
                </c:pt>
                <c:pt idx="769">
                  <c:v>-45.424120000000002</c:v>
                </c:pt>
                <c:pt idx="770">
                  <c:v>-45.40401</c:v>
                </c:pt>
                <c:pt idx="771">
                  <c:v>-45.376966000000003</c:v>
                </c:pt>
                <c:pt idx="772">
                  <c:v>-45.354207000000002</c:v>
                </c:pt>
                <c:pt idx="773">
                  <c:v>-45.322831999999998</c:v>
                </c:pt>
                <c:pt idx="774">
                  <c:v>-45.297168999999997</c:v>
                </c:pt>
                <c:pt idx="775">
                  <c:v>-45.262528000000003</c:v>
                </c:pt>
                <c:pt idx="776">
                  <c:v>-45.231372999999998</c:v>
                </c:pt>
                <c:pt idx="777">
                  <c:v>-45.202883999999997</c:v>
                </c:pt>
                <c:pt idx="778">
                  <c:v>-45.172294000000001</c:v>
                </c:pt>
                <c:pt idx="779">
                  <c:v>-45.145726000000003</c:v>
                </c:pt>
                <c:pt idx="780">
                  <c:v>-45.122805</c:v>
                </c:pt>
                <c:pt idx="781">
                  <c:v>-45.088031000000001</c:v>
                </c:pt>
                <c:pt idx="782">
                  <c:v>-45.061039000000001</c:v>
                </c:pt>
                <c:pt idx="783">
                  <c:v>-45.037714999999999</c:v>
                </c:pt>
                <c:pt idx="784">
                  <c:v>-45.009822999999997</c:v>
                </c:pt>
                <c:pt idx="785">
                  <c:v>-44.986072999999998</c:v>
                </c:pt>
                <c:pt idx="786">
                  <c:v>-44.959879000000001</c:v>
                </c:pt>
                <c:pt idx="787">
                  <c:v>-44.929186000000001</c:v>
                </c:pt>
                <c:pt idx="788">
                  <c:v>-44.903747000000003</c:v>
                </c:pt>
                <c:pt idx="789">
                  <c:v>-44.879075999999998</c:v>
                </c:pt>
                <c:pt idx="790">
                  <c:v>-44.846454000000001</c:v>
                </c:pt>
                <c:pt idx="791">
                  <c:v>-44.817608</c:v>
                </c:pt>
                <c:pt idx="792">
                  <c:v>-44.785167999999999</c:v>
                </c:pt>
                <c:pt idx="793">
                  <c:v>-44.749232999999997</c:v>
                </c:pt>
                <c:pt idx="794">
                  <c:v>-44.714700999999998</c:v>
                </c:pt>
                <c:pt idx="795">
                  <c:v>-44.686428999999997</c:v>
                </c:pt>
                <c:pt idx="796">
                  <c:v>-44.655890999999997</c:v>
                </c:pt>
                <c:pt idx="797">
                  <c:v>-44.629170999999999</c:v>
                </c:pt>
                <c:pt idx="798">
                  <c:v>-44.596952999999999</c:v>
                </c:pt>
                <c:pt idx="799">
                  <c:v>-44.571202999999997</c:v>
                </c:pt>
                <c:pt idx="800">
                  <c:v>-44.548788000000002</c:v>
                </c:pt>
                <c:pt idx="801">
                  <c:v>-44.521537000000002</c:v>
                </c:pt>
                <c:pt idx="802">
                  <c:v>-44.496226999999998</c:v>
                </c:pt>
                <c:pt idx="803">
                  <c:v>-44.4621</c:v>
                </c:pt>
                <c:pt idx="804">
                  <c:v>-44.429960999999999</c:v>
                </c:pt>
                <c:pt idx="805">
                  <c:v>-44.400163999999997</c:v>
                </c:pt>
                <c:pt idx="806">
                  <c:v>-44.374729000000002</c:v>
                </c:pt>
                <c:pt idx="807">
                  <c:v>-44.333039999999997</c:v>
                </c:pt>
                <c:pt idx="808">
                  <c:v>-44.304971999999999</c:v>
                </c:pt>
                <c:pt idx="809">
                  <c:v>-44.278733000000003</c:v>
                </c:pt>
                <c:pt idx="810">
                  <c:v>-44.245702000000001</c:v>
                </c:pt>
                <c:pt idx="811">
                  <c:v>-44.212325999999997</c:v>
                </c:pt>
                <c:pt idx="812">
                  <c:v>-44.186321999999997</c:v>
                </c:pt>
                <c:pt idx="813">
                  <c:v>-44.142760000000003</c:v>
                </c:pt>
                <c:pt idx="814">
                  <c:v>-44.106822999999999</c:v>
                </c:pt>
                <c:pt idx="815">
                  <c:v>-44.075194000000003</c:v>
                </c:pt>
                <c:pt idx="816">
                  <c:v>-44.036817999999997</c:v>
                </c:pt>
                <c:pt idx="817">
                  <c:v>-44.011203999999999</c:v>
                </c:pt>
                <c:pt idx="818">
                  <c:v>-43.977435999999997</c:v>
                </c:pt>
                <c:pt idx="819">
                  <c:v>-43.945345000000003</c:v>
                </c:pt>
                <c:pt idx="820">
                  <c:v>-43.911977</c:v>
                </c:pt>
                <c:pt idx="821">
                  <c:v>-43.866025999999998</c:v>
                </c:pt>
                <c:pt idx="822">
                  <c:v>-43.833907000000004</c:v>
                </c:pt>
                <c:pt idx="823">
                  <c:v>-43.80001</c:v>
                </c:pt>
                <c:pt idx="824">
                  <c:v>-43.772984000000001</c:v>
                </c:pt>
                <c:pt idx="825">
                  <c:v>-43.744703999999999</c:v>
                </c:pt>
                <c:pt idx="826">
                  <c:v>-43.707203</c:v>
                </c:pt>
                <c:pt idx="827">
                  <c:v>-43.676991000000001</c:v>
                </c:pt>
                <c:pt idx="828">
                  <c:v>-43.642842999999999</c:v>
                </c:pt>
                <c:pt idx="829">
                  <c:v>-43.621226</c:v>
                </c:pt>
                <c:pt idx="830">
                  <c:v>-43.587977000000002</c:v>
                </c:pt>
                <c:pt idx="831">
                  <c:v>-43.555990999999999</c:v>
                </c:pt>
                <c:pt idx="832">
                  <c:v>-43.529099000000002</c:v>
                </c:pt>
                <c:pt idx="833">
                  <c:v>-43.506186999999997</c:v>
                </c:pt>
                <c:pt idx="834">
                  <c:v>-43.470644999999998</c:v>
                </c:pt>
                <c:pt idx="835">
                  <c:v>-43.436771999999998</c:v>
                </c:pt>
                <c:pt idx="836">
                  <c:v>-43.409543999999997</c:v>
                </c:pt>
                <c:pt idx="837">
                  <c:v>-43.376928999999997</c:v>
                </c:pt>
                <c:pt idx="838">
                  <c:v>-43.336016000000001</c:v>
                </c:pt>
                <c:pt idx="839">
                  <c:v>-43.298568000000003</c:v>
                </c:pt>
                <c:pt idx="840">
                  <c:v>-43.261879</c:v>
                </c:pt>
                <c:pt idx="841">
                  <c:v>-43.232958000000004</c:v>
                </c:pt>
                <c:pt idx="842">
                  <c:v>-43.207971999999998</c:v>
                </c:pt>
                <c:pt idx="843">
                  <c:v>-43.175389000000003</c:v>
                </c:pt>
                <c:pt idx="844">
                  <c:v>-43.130032</c:v>
                </c:pt>
                <c:pt idx="845">
                  <c:v>-43.095122000000003</c:v>
                </c:pt>
                <c:pt idx="846">
                  <c:v>-43.057816000000003</c:v>
                </c:pt>
                <c:pt idx="847">
                  <c:v>-43.020029000000001</c:v>
                </c:pt>
                <c:pt idx="848">
                  <c:v>-42.988210000000002</c:v>
                </c:pt>
                <c:pt idx="849">
                  <c:v>-42.939346</c:v>
                </c:pt>
                <c:pt idx="850">
                  <c:v>-42.893898999999998</c:v>
                </c:pt>
                <c:pt idx="851">
                  <c:v>-42.862718999999998</c:v>
                </c:pt>
                <c:pt idx="852">
                  <c:v>-42.828246</c:v>
                </c:pt>
                <c:pt idx="853">
                  <c:v>-42.790700000000001</c:v>
                </c:pt>
                <c:pt idx="854">
                  <c:v>-42.761308</c:v>
                </c:pt>
                <c:pt idx="855">
                  <c:v>-42.727908999999997</c:v>
                </c:pt>
                <c:pt idx="856">
                  <c:v>-42.694049999999997</c:v>
                </c:pt>
                <c:pt idx="857">
                  <c:v>-42.664836999999999</c:v>
                </c:pt>
                <c:pt idx="858">
                  <c:v>-42.634073999999998</c:v>
                </c:pt>
                <c:pt idx="859">
                  <c:v>-42.589443000000003</c:v>
                </c:pt>
                <c:pt idx="860">
                  <c:v>-42.554595999999997</c:v>
                </c:pt>
                <c:pt idx="861">
                  <c:v>-42.517814999999999</c:v>
                </c:pt>
                <c:pt idx="862">
                  <c:v>-42.480656000000003</c:v>
                </c:pt>
                <c:pt idx="863">
                  <c:v>-42.445113999999997</c:v>
                </c:pt>
                <c:pt idx="864">
                  <c:v>-42.400551</c:v>
                </c:pt>
                <c:pt idx="865">
                  <c:v>-42.374743000000002</c:v>
                </c:pt>
                <c:pt idx="866">
                  <c:v>-42.335718999999997</c:v>
                </c:pt>
                <c:pt idx="867">
                  <c:v>-42.304805999999999</c:v>
                </c:pt>
                <c:pt idx="868">
                  <c:v>-42.264792999999997</c:v>
                </c:pt>
                <c:pt idx="869">
                  <c:v>-42.227747000000001</c:v>
                </c:pt>
                <c:pt idx="870">
                  <c:v>-42.173487999999999</c:v>
                </c:pt>
                <c:pt idx="871">
                  <c:v>-42.135322000000002</c:v>
                </c:pt>
                <c:pt idx="872">
                  <c:v>-42.087681000000003</c:v>
                </c:pt>
                <c:pt idx="873">
                  <c:v>-42.058383999999997</c:v>
                </c:pt>
                <c:pt idx="874">
                  <c:v>-42.021174000000002</c:v>
                </c:pt>
                <c:pt idx="875">
                  <c:v>-41.978774999999999</c:v>
                </c:pt>
                <c:pt idx="876">
                  <c:v>-41.923364999999997</c:v>
                </c:pt>
                <c:pt idx="877">
                  <c:v>-41.872117000000003</c:v>
                </c:pt>
                <c:pt idx="878">
                  <c:v>-41.844675000000002</c:v>
                </c:pt>
                <c:pt idx="879">
                  <c:v>-41.797069999999998</c:v>
                </c:pt>
                <c:pt idx="880">
                  <c:v>-41.763267999999997</c:v>
                </c:pt>
                <c:pt idx="881">
                  <c:v>-41.720236999999997</c:v>
                </c:pt>
                <c:pt idx="882">
                  <c:v>-41.681669999999997</c:v>
                </c:pt>
                <c:pt idx="883">
                  <c:v>-41.636482999999998</c:v>
                </c:pt>
                <c:pt idx="884">
                  <c:v>-41.601700999999998</c:v>
                </c:pt>
                <c:pt idx="885">
                  <c:v>-41.568612000000002</c:v>
                </c:pt>
                <c:pt idx="886">
                  <c:v>-41.529772000000001</c:v>
                </c:pt>
                <c:pt idx="887">
                  <c:v>-41.497008000000001</c:v>
                </c:pt>
                <c:pt idx="888">
                  <c:v>-41.467221000000002</c:v>
                </c:pt>
                <c:pt idx="889">
                  <c:v>-41.424098000000001</c:v>
                </c:pt>
                <c:pt idx="890">
                  <c:v>-41.374057000000001</c:v>
                </c:pt>
                <c:pt idx="891">
                  <c:v>-41.330900999999997</c:v>
                </c:pt>
                <c:pt idx="892">
                  <c:v>-41.298797999999998</c:v>
                </c:pt>
                <c:pt idx="893">
                  <c:v>-41.247880000000002</c:v>
                </c:pt>
                <c:pt idx="894">
                  <c:v>-41.210535</c:v>
                </c:pt>
                <c:pt idx="895">
                  <c:v>-41.169139000000001</c:v>
                </c:pt>
                <c:pt idx="896">
                  <c:v>-41.118912000000002</c:v>
                </c:pt>
                <c:pt idx="897">
                  <c:v>-41.068212000000003</c:v>
                </c:pt>
                <c:pt idx="898">
                  <c:v>-41.022756999999999</c:v>
                </c:pt>
                <c:pt idx="899">
                  <c:v>-40.953235999999997</c:v>
                </c:pt>
                <c:pt idx="900">
                  <c:v>-40.915058999999999</c:v>
                </c:pt>
                <c:pt idx="901">
                  <c:v>-40.852428000000003</c:v>
                </c:pt>
                <c:pt idx="902">
                  <c:v>-40.785307000000003</c:v>
                </c:pt>
                <c:pt idx="903">
                  <c:v>-40.729667999999997</c:v>
                </c:pt>
                <c:pt idx="904">
                  <c:v>-40.686776999999999</c:v>
                </c:pt>
                <c:pt idx="905">
                  <c:v>-40.624246999999997</c:v>
                </c:pt>
                <c:pt idx="906">
                  <c:v>-40.557490999999999</c:v>
                </c:pt>
                <c:pt idx="907">
                  <c:v>-40.504868999999999</c:v>
                </c:pt>
                <c:pt idx="908">
                  <c:v>-40.461019</c:v>
                </c:pt>
                <c:pt idx="909">
                  <c:v>-40.416114</c:v>
                </c:pt>
                <c:pt idx="910">
                  <c:v>-40.355130000000003</c:v>
                </c:pt>
                <c:pt idx="911">
                  <c:v>-40.313541999999998</c:v>
                </c:pt>
                <c:pt idx="912">
                  <c:v>-40.256735999999997</c:v>
                </c:pt>
                <c:pt idx="913">
                  <c:v>-40.201912999999998</c:v>
                </c:pt>
                <c:pt idx="914">
                  <c:v>-40.162722000000002</c:v>
                </c:pt>
                <c:pt idx="915">
                  <c:v>-40.093819000000003</c:v>
                </c:pt>
                <c:pt idx="916">
                  <c:v>-40.039889000000002</c:v>
                </c:pt>
                <c:pt idx="917">
                  <c:v>-39.988939000000002</c:v>
                </c:pt>
                <c:pt idx="918">
                  <c:v>-39.903156000000003</c:v>
                </c:pt>
                <c:pt idx="919">
                  <c:v>-39.863098999999998</c:v>
                </c:pt>
                <c:pt idx="920">
                  <c:v>-39.764541999999999</c:v>
                </c:pt>
                <c:pt idx="921">
                  <c:v>-39.712803999999998</c:v>
                </c:pt>
                <c:pt idx="922">
                  <c:v>-39.639546000000003</c:v>
                </c:pt>
                <c:pt idx="923">
                  <c:v>-39.570270000000001</c:v>
                </c:pt>
                <c:pt idx="924">
                  <c:v>-39.512310999999997</c:v>
                </c:pt>
                <c:pt idx="925">
                  <c:v>-39.445726000000001</c:v>
                </c:pt>
                <c:pt idx="926">
                  <c:v>-39.370403000000003</c:v>
                </c:pt>
                <c:pt idx="927">
                  <c:v>-39.297193</c:v>
                </c:pt>
                <c:pt idx="928">
                  <c:v>-39.220894000000001</c:v>
                </c:pt>
                <c:pt idx="929">
                  <c:v>-39.144891000000001</c:v>
                </c:pt>
                <c:pt idx="930">
                  <c:v>-39.073135000000001</c:v>
                </c:pt>
                <c:pt idx="931">
                  <c:v>-38.977640999999998</c:v>
                </c:pt>
                <c:pt idx="932">
                  <c:v>-38.919401999999998</c:v>
                </c:pt>
                <c:pt idx="933">
                  <c:v>-38.839979999999997</c:v>
                </c:pt>
                <c:pt idx="934">
                  <c:v>-38.771805000000001</c:v>
                </c:pt>
                <c:pt idx="935">
                  <c:v>-38.710338</c:v>
                </c:pt>
                <c:pt idx="936">
                  <c:v>-38.642690999999999</c:v>
                </c:pt>
                <c:pt idx="937">
                  <c:v>-38.581426999999998</c:v>
                </c:pt>
                <c:pt idx="938">
                  <c:v>-38.505668</c:v>
                </c:pt>
                <c:pt idx="939">
                  <c:v>-38.433694000000003</c:v>
                </c:pt>
                <c:pt idx="940">
                  <c:v>-38.358398999999999</c:v>
                </c:pt>
                <c:pt idx="941">
                  <c:v>-38.280526000000002</c:v>
                </c:pt>
                <c:pt idx="942">
                  <c:v>-38.198036999999999</c:v>
                </c:pt>
                <c:pt idx="943">
                  <c:v>-38.095837000000003</c:v>
                </c:pt>
                <c:pt idx="944">
                  <c:v>-38.027073000000001</c:v>
                </c:pt>
                <c:pt idx="945">
                  <c:v>-37.948363000000001</c:v>
                </c:pt>
                <c:pt idx="946">
                  <c:v>-37.867583000000003</c:v>
                </c:pt>
                <c:pt idx="947">
                  <c:v>-37.796331000000002</c:v>
                </c:pt>
                <c:pt idx="948">
                  <c:v>-37.710402999999999</c:v>
                </c:pt>
                <c:pt idx="949">
                  <c:v>-37.608289999999997</c:v>
                </c:pt>
                <c:pt idx="950">
                  <c:v>-37.553229000000002</c:v>
                </c:pt>
                <c:pt idx="951">
                  <c:v>-37.454942000000003</c:v>
                </c:pt>
                <c:pt idx="952">
                  <c:v>-37.376984</c:v>
                </c:pt>
                <c:pt idx="953">
                  <c:v>-37.294187000000001</c:v>
                </c:pt>
                <c:pt idx="954">
                  <c:v>-37.209490000000002</c:v>
                </c:pt>
                <c:pt idx="955">
                  <c:v>-37.104494000000003</c:v>
                </c:pt>
                <c:pt idx="956">
                  <c:v>-37.009596000000002</c:v>
                </c:pt>
                <c:pt idx="957">
                  <c:v>-36.924646000000003</c:v>
                </c:pt>
                <c:pt idx="958">
                  <c:v>-36.803113000000003</c:v>
                </c:pt>
                <c:pt idx="959">
                  <c:v>-36.701360999999999</c:v>
                </c:pt>
                <c:pt idx="960">
                  <c:v>-36.616366999999997</c:v>
                </c:pt>
                <c:pt idx="961">
                  <c:v>-36.489789999999999</c:v>
                </c:pt>
                <c:pt idx="962">
                  <c:v>-36.377242000000003</c:v>
                </c:pt>
                <c:pt idx="963">
                  <c:v>-36.258251000000001</c:v>
                </c:pt>
                <c:pt idx="964">
                  <c:v>-36.156948999999997</c:v>
                </c:pt>
                <c:pt idx="965">
                  <c:v>-36.015774999999998</c:v>
                </c:pt>
                <c:pt idx="966">
                  <c:v>-35.883419000000004</c:v>
                </c:pt>
                <c:pt idx="967">
                  <c:v>-35.724525999999997</c:v>
                </c:pt>
                <c:pt idx="968">
                  <c:v>-35.581000000000003</c:v>
                </c:pt>
                <c:pt idx="969">
                  <c:v>-35.454082</c:v>
                </c:pt>
                <c:pt idx="970">
                  <c:v>-35.356631</c:v>
                </c:pt>
                <c:pt idx="971">
                  <c:v>-35.194032999999997</c:v>
                </c:pt>
                <c:pt idx="972">
                  <c:v>-35.0413</c:v>
                </c:pt>
                <c:pt idx="973">
                  <c:v>-34.899709000000001</c:v>
                </c:pt>
                <c:pt idx="974">
                  <c:v>-34.745573999999998</c:v>
                </c:pt>
                <c:pt idx="975">
                  <c:v>-34.586112999999997</c:v>
                </c:pt>
                <c:pt idx="976">
                  <c:v>-34.456304000000003</c:v>
                </c:pt>
                <c:pt idx="977">
                  <c:v>-34.265124999999998</c:v>
                </c:pt>
                <c:pt idx="978">
                  <c:v>-34.088630000000002</c:v>
                </c:pt>
                <c:pt idx="979">
                  <c:v>-33.923045999999999</c:v>
                </c:pt>
                <c:pt idx="980">
                  <c:v>-33.767533999999998</c:v>
                </c:pt>
                <c:pt idx="981">
                  <c:v>-33.587017000000003</c:v>
                </c:pt>
                <c:pt idx="982">
                  <c:v>-33.414639000000001</c:v>
                </c:pt>
                <c:pt idx="983">
                  <c:v>-33.156443000000003</c:v>
                </c:pt>
                <c:pt idx="984">
                  <c:v>-33.016295999999997</c:v>
                </c:pt>
                <c:pt idx="985">
                  <c:v>-32.754804999999998</c:v>
                </c:pt>
                <c:pt idx="986">
                  <c:v>-32.457523000000002</c:v>
                </c:pt>
                <c:pt idx="987">
                  <c:v>-32.208432999999999</c:v>
                </c:pt>
                <c:pt idx="988">
                  <c:v>-31.922744999999999</c:v>
                </c:pt>
                <c:pt idx="989">
                  <c:v>-31.624428000000002</c:v>
                </c:pt>
                <c:pt idx="990">
                  <c:v>-31.287877999999999</c:v>
                </c:pt>
                <c:pt idx="991">
                  <c:v>-31.019952</c:v>
                </c:pt>
                <c:pt idx="992">
                  <c:v>-30.781562999999998</c:v>
                </c:pt>
                <c:pt idx="993">
                  <c:v>-30.452293000000001</c:v>
                </c:pt>
                <c:pt idx="994">
                  <c:v>-30.031599</c:v>
                </c:pt>
                <c:pt idx="995">
                  <c:v>-29.522442999999999</c:v>
                </c:pt>
                <c:pt idx="996">
                  <c:v>-28.974160000000001</c:v>
                </c:pt>
                <c:pt idx="997">
                  <c:v>-28.483305999999999</c:v>
                </c:pt>
                <c:pt idx="998">
                  <c:v>-27.366036999999999</c:v>
                </c:pt>
                <c:pt idx="999">
                  <c:v>-26.314982000000001</c:v>
                </c:pt>
                <c:pt idx="1000">
                  <c:v>-20.823155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946-4BC5-91A7-A20270DDEE64}"/>
            </c:ext>
          </c:extLst>
        </c:ser>
        <c:ser>
          <c:idx val="3"/>
          <c:order val="3"/>
          <c:tx>
            <c:v>Intel</c:v>
          </c:tx>
          <c:marker>
            <c:symbol val="none"/>
          </c:marker>
          <c:xVal>
            <c:numRef>
              <c:f>'[NR-U indoor sub7 calibration_final_v3.xlsx](15,20,20,40), UE RSSI'!$E$2:$E$1002</c:f>
              <c:numCache>
                <c:formatCode>General</c:formatCode>
                <c:ptCount val="1001"/>
                <c:pt idx="0">
                  <c:v>-81.871076284160296</c:v>
                </c:pt>
                <c:pt idx="1">
                  <c:v>-80.919946445100393</c:v>
                </c:pt>
                <c:pt idx="2">
                  <c:v>-80.462831807826305</c:v>
                </c:pt>
                <c:pt idx="3">
                  <c:v>-79.920587700380906</c:v>
                </c:pt>
                <c:pt idx="4">
                  <c:v>-79.390786360969003</c:v>
                </c:pt>
                <c:pt idx="5">
                  <c:v>-79.014643592928607</c:v>
                </c:pt>
                <c:pt idx="6">
                  <c:v>-78.795503953419995</c:v>
                </c:pt>
                <c:pt idx="7">
                  <c:v>-78.413121324290998</c:v>
                </c:pt>
                <c:pt idx="8">
                  <c:v>-78.313959236555505</c:v>
                </c:pt>
                <c:pt idx="9">
                  <c:v>-78.087427983409199</c:v>
                </c:pt>
                <c:pt idx="10">
                  <c:v>-77.822078559005902</c:v>
                </c:pt>
                <c:pt idx="11">
                  <c:v>-77.646282046063504</c:v>
                </c:pt>
                <c:pt idx="12">
                  <c:v>-77.472401447218601</c:v>
                </c:pt>
                <c:pt idx="13">
                  <c:v>-77.253146717257707</c:v>
                </c:pt>
                <c:pt idx="14">
                  <c:v>-77.1219824143474</c:v>
                </c:pt>
                <c:pt idx="15">
                  <c:v>-76.991756422814305</c:v>
                </c:pt>
                <c:pt idx="16">
                  <c:v>-76.828405745760705</c:v>
                </c:pt>
                <c:pt idx="17">
                  <c:v>-76.711303524604702</c:v>
                </c:pt>
                <c:pt idx="18">
                  <c:v>-76.492467965078305</c:v>
                </c:pt>
                <c:pt idx="19">
                  <c:v>-76.356871168468203</c:v>
                </c:pt>
                <c:pt idx="20">
                  <c:v>-76.177997165558295</c:v>
                </c:pt>
                <c:pt idx="21">
                  <c:v>-75.963446179314303</c:v>
                </c:pt>
                <c:pt idx="22">
                  <c:v>-75.844985661044305</c:v>
                </c:pt>
                <c:pt idx="23">
                  <c:v>-75.663114370016601</c:v>
                </c:pt>
                <c:pt idx="24">
                  <c:v>-75.550847827131406</c:v>
                </c:pt>
                <c:pt idx="25">
                  <c:v>-75.419234516827302</c:v>
                </c:pt>
                <c:pt idx="26">
                  <c:v>-75.2883824566984</c:v>
                </c:pt>
                <c:pt idx="27">
                  <c:v>-75.183562164376497</c:v>
                </c:pt>
                <c:pt idx="28">
                  <c:v>-75.032848052937297</c:v>
                </c:pt>
                <c:pt idx="29">
                  <c:v>-74.931095961698404</c:v>
                </c:pt>
                <c:pt idx="30">
                  <c:v>-74.803566172129294</c:v>
                </c:pt>
                <c:pt idx="31">
                  <c:v>-74.653861550614593</c:v>
                </c:pt>
                <c:pt idx="32">
                  <c:v>-74.537785178462201</c:v>
                </c:pt>
                <c:pt idx="33">
                  <c:v>-74.428384313653197</c:v>
                </c:pt>
                <c:pt idx="34">
                  <c:v>-74.321915836903102</c:v>
                </c:pt>
                <c:pt idx="35">
                  <c:v>-74.208701805516</c:v>
                </c:pt>
                <c:pt idx="36">
                  <c:v>-74.081356144671602</c:v>
                </c:pt>
                <c:pt idx="37">
                  <c:v>-73.960377533544403</c:v>
                </c:pt>
                <c:pt idx="38">
                  <c:v>-73.906196489540605</c:v>
                </c:pt>
                <c:pt idx="39">
                  <c:v>-73.814818513144402</c:v>
                </c:pt>
                <c:pt idx="40">
                  <c:v>-73.702242216799505</c:v>
                </c:pt>
                <c:pt idx="41">
                  <c:v>-73.592284842466896</c:v>
                </c:pt>
                <c:pt idx="42">
                  <c:v>-73.420837720644897</c:v>
                </c:pt>
                <c:pt idx="43">
                  <c:v>-73.361356791486301</c:v>
                </c:pt>
                <c:pt idx="44">
                  <c:v>-73.293285126195798</c:v>
                </c:pt>
                <c:pt idx="45">
                  <c:v>-73.2297144003997</c:v>
                </c:pt>
                <c:pt idx="46">
                  <c:v>-73.107217203767107</c:v>
                </c:pt>
                <c:pt idx="47">
                  <c:v>-73.041358244602407</c:v>
                </c:pt>
                <c:pt idx="48">
                  <c:v>-72.917499616064205</c:v>
                </c:pt>
                <c:pt idx="49">
                  <c:v>-72.754867170692606</c:v>
                </c:pt>
                <c:pt idx="50">
                  <c:v>-72.655413264438806</c:v>
                </c:pt>
                <c:pt idx="51">
                  <c:v>-72.552983094995895</c:v>
                </c:pt>
                <c:pt idx="52">
                  <c:v>-72.471425340759595</c:v>
                </c:pt>
                <c:pt idx="53">
                  <c:v>-72.376442187122393</c:v>
                </c:pt>
                <c:pt idx="54">
                  <c:v>-72.320043230438003</c:v>
                </c:pt>
                <c:pt idx="55">
                  <c:v>-72.260773294372896</c:v>
                </c:pt>
                <c:pt idx="56">
                  <c:v>-72.128744323482294</c:v>
                </c:pt>
                <c:pt idx="57">
                  <c:v>-72.043098357759604</c:v>
                </c:pt>
                <c:pt idx="58">
                  <c:v>-71.974732925161405</c:v>
                </c:pt>
                <c:pt idx="59">
                  <c:v>-71.856140971592097</c:v>
                </c:pt>
                <c:pt idx="60">
                  <c:v>-71.774447577118593</c:v>
                </c:pt>
                <c:pt idx="61">
                  <c:v>-71.694766786863099</c:v>
                </c:pt>
                <c:pt idx="62">
                  <c:v>-71.660544293007007</c:v>
                </c:pt>
                <c:pt idx="63">
                  <c:v>-71.616315380315299</c:v>
                </c:pt>
                <c:pt idx="64">
                  <c:v>-71.514610933295401</c:v>
                </c:pt>
                <c:pt idx="65">
                  <c:v>-71.444019124047401</c:v>
                </c:pt>
                <c:pt idx="66">
                  <c:v>-71.349608169114006</c:v>
                </c:pt>
                <c:pt idx="67">
                  <c:v>-71.315467354789604</c:v>
                </c:pt>
                <c:pt idx="68">
                  <c:v>-71.267244446224694</c:v>
                </c:pt>
                <c:pt idx="69">
                  <c:v>-71.141154660377296</c:v>
                </c:pt>
                <c:pt idx="70">
                  <c:v>-71.069453287578</c:v>
                </c:pt>
                <c:pt idx="71">
                  <c:v>-71.024612543939696</c:v>
                </c:pt>
                <c:pt idx="72">
                  <c:v>-70.942068945936597</c:v>
                </c:pt>
                <c:pt idx="73">
                  <c:v>-70.902573743823694</c:v>
                </c:pt>
                <c:pt idx="74">
                  <c:v>-70.829254371848904</c:v>
                </c:pt>
                <c:pt idx="75">
                  <c:v>-70.792617412061503</c:v>
                </c:pt>
                <c:pt idx="76">
                  <c:v>-70.720458460640899</c:v>
                </c:pt>
                <c:pt idx="77">
                  <c:v>-70.656355739767093</c:v>
                </c:pt>
                <c:pt idx="78">
                  <c:v>-70.592429116232793</c:v>
                </c:pt>
                <c:pt idx="79">
                  <c:v>-70.509254132050401</c:v>
                </c:pt>
                <c:pt idx="80">
                  <c:v>-70.437947212762595</c:v>
                </c:pt>
                <c:pt idx="81">
                  <c:v>-70.365600754270602</c:v>
                </c:pt>
                <c:pt idx="82">
                  <c:v>-70.2995557005016</c:v>
                </c:pt>
                <c:pt idx="83">
                  <c:v>-70.255618181848504</c:v>
                </c:pt>
                <c:pt idx="84">
                  <c:v>-70.190362801113494</c:v>
                </c:pt>
                <c:pt idx="85">
                  <c:v>-70.144279713920398</c:v>
                </c:pt>
                <c:pt idx="86">
                  <c:v>-70.089913493241497</c:v>
                </c:pt>
                <c:pt idx="87">
                  <c:v>-70.002423120874397</c:v>
                </c:pt>
                <c:pt idx="88">
                  <c:v>-69.955948908583295</c:v>
                </c:pt>
                <c:pt idx="89">
                  <c:v>-69.880181008331604</c:v>
                </c:pt>
                <c:pt idx="90">
                  <c:v>-69.819631197114205</c:v>
                </c:pt>
                <c:pt idx="91">
                  <c:v>-69.753695723892605</c:v>
                </c:pt>
                <c:pt idx="92">
                  <c:v>-69.698327177675097</c:v>
                </c:pt>
                <c:pt idx="93">
                  <c:v>-69.660230059771493</c:v>
                </c:pt>
                <c:pt idx="94">
                  <c:v>-69.596977167001697</c:v>
                </c:pt>
                <c:pt idx="95">
                  <c:v>-69.513966231495402</c:v>
                </c:pt>
                <c:pt idx="96">
                  <c:v>-69.454588329241602</c:v>
                </c:pt>
                <c:pt idx="97">
                  <c:v>-69.403557133150201</c:v>
                </c:pt>
                <c:pt idx="98">
                  <c:v>-69.377226036368697</c:v>
                </c:pt>
                <c:pt idx="99">
                  <c:v>-69.338504780788</c:v>
                </c:pt>
                <c:pt idx="100">
                  <c:v>-69.310268463720107</c:v>
                </c:pt>
                <c:pt idx="101">
                  <c:v>-69.285338555146595</c:v>
                </c:pt>
                <c:pt idx="102">
                  <c:v>-69.235209465296094</c:v>
                </c:pt>
                <c:pt idx="103">
                  <c:v>-69.188945008417306</c:v>
                </c:pt>
                <c:pt idx="104">
                  <c:v>-69.149843657063002</c:v>
                </c:pt>
                <c:pt idx="105">
                  <c:v>-69.082715531076403</c:v>
                </c:pt>
                <c:pt idx="106">
                  <c:v>-69.031154260379907</c:v>
                </c:pt>
                <c:pt idx="107">
                  <c:v>-68.952980189111202</c:v>
                </c:pt>
                <c:pt idx="108">
                  <c:v>-68.880350030710304</c:v>
                </c:pt>
                <c:pt idx="109">
                  <c:v>-68.830861150332396</c:v>
                </c:pt>
                <c:pt idx="110">
                  <c:v>-68.7686322542949</c:v>
                </c:pt>
                <c:pt idx="111">
                  <c:v>-68.687302273785605</c:v>
                </c:pt>
                <c:pt idx="112">
                  <c:v>-68.658796032386903</c:v>
                </c:pt>
                <c:pt idx="113">
                  <c:v>-68.5991708159914</c:v>
                </c:pt>
                <c:pt idx="114">
                  <c:v>-68.527270373692502</c:v>
                </c:pt>
                <c:pt idx="115">
                  <c:v>-68.464044447819902</c:v>
                </c:pt>
                <c:pt idx="116">
                  <c:v>-68.396374879192095</c:v>
                </c:pt>
                <c:pt idx="117">
                  <c:v>-68.350996032107105</c:v>
                </c:pt>
                <c:pt idx="118">
                  <c:v>-68.300454835728999</c:v>
                </c:pt>
                <c:pt idx="119">
                  <c:v>-68.245032727564407</c:v>
                </c:pt>
                <c:pt idx="120">
                  <c:v>-68.195902679149896</c:v>
                </c:pt>
                <c:pt idx="121">
                  <c:v>-68.155786110138095</c:v>
                </c:pt>
                <c:pt idx="122">
                  <c:v>-68.097623360498702</c:v>
                </c:pt>
                <c:pt idx="123">
                  <c:v>-68.055868677431505</c:v>
                </c:pt>
                <c:pt idx="124">
                  <c:v>-67.963222396791593</c:v>
                </c:pt>
                <c:pt idx="125">
                  <c:v>-67.885056258940395</c:v>
                </c:pt>
                <c:pt idx="126">
                  <c:v>-67.8173780341086</c:v>
                </c:pt>
                <c:pt idx="127">
                  <c:v>-67.763837881724697</c:v>
                </c:pt>
                <c:pt idx="128">
                  <c:v>-67.723611477536295</c:v>
                </c:pt>
                <c:pt idx="129">
                  <c:v>-67.682842317078695</c:v>
                </c:pt>
                <c:pt idx="130">
                  <c:v>-67.607282171055502</c:v>
                </c:pt>
                <c:pt idx="131">
                  <c:v>-67.578259481206501</c:v>
                </c:pt>
                <c:pt idx="132">
                  <c:v>-67.520447604641703</c:v>
                </c:pt>
                <c:pt idx="133">
                  <c:v>-67.4390395874603</c:v>
                </c:pt>
                <c:pt idx="134">
                  <c:v>-67.393715624472506</c:v>
                </c:pt>
                <c:pt idx="135">
                  <c:v>-67.316611654500704</c:v>
                </c:pt>
                <c:pt idx="136">
                  <c:v>-67.280834599630595</c:v>
                </c:pt>
                <c:pt idx="137">
                  <c:v>-67.247871275428594</c:v>
                </c:pt>
                <c:pt idx="138">
                  <c:v>-67.202029699655895</c:v>
                </c:pt>
                <c:pt idx="139">
                  <c:v>-67.157957111996694</c:v>
                </c:pt>
                <c:pt idx="140">
                  <c:v>-67.105813688299804</c:v>
                </c:pt>
                <c:pt idx="141">
                  <c:v>-67.063078206359805</c:v>
                </c:pt>
                <c:pt idx="142">
                  <c:v>-67.0452576290173</c:v>
                </c:pt>
                <c:pt idx="143">
                  <c:v>-67.008713981758902</c:v>
                </c:pt>
                <c:pt idx="144">
                  <c:v>-66.962808175059195</c:v>
                </c:pt>
                <c:pt idx="145">
                  <c:v>-66.935515479027202</c:v>
                </c:pt>
                <c:pt idx="146">
                  <c:v>-66.876293519288893</c:v>
                </c:pt>
                <c:pt idx="147">
                  <c:v>-66.846247020818396</c:v>
                </c:pt>
                <c:pt idx="148">
                  <c:v>-66.817981614073901</c:v>
                </c:pt>
                <c:pt idx="149">
                  <c:v>-66.772616142633197</c:v>
                </c:pt>
                <c:pt idx="150">
                  <c:v>-66.734816135922998</c:v>
                </c:pt>
                <c:pt idx="151">
                  <c:v>-66.676715195554294</c:v>
                </c:pt>
                <c:pt idx="152">
                  <c:v>-66.631321343050203</c:v>
                </c:pt>
                <c:pt idx="153">
                  <c:v>-66.593666833368303</c:v>
                </c:pt>
                <c:pt idx="154">
                  <c:v>-66.551638442581606</c:v>
                </c:pt>
                <c:pt idx="155">
                  <c:v>-66.495152041399194</c:v>
                </c:pt>
                <c:pt idx="156">
                  <c:v>-66.440488951476496</c:v>
                </c:pt>
                <c:pt idx="157">
                  <c:v>-66.403789245282198</c:v>
                </c:pt>
                <c:pt idx="158">
                  <c:v>-66.368877188617901</c:v>
                </c:pt>
                <c:pt idx="159">
                  <c:v>-66.3060922195573</c:v>
                </c:pt>
                <c:pt idx="160">
                  <c:v>-66.275717447534703</c:v>
                </c:pt>
                <c:pt idx="161">
                  <c:v>-66.245712462124303</c:v>
                </c:pt>
                <c:pt idx="162">
                  <c:v>-66.194792637809002</c:v>
                </c:pt>
                <c:pt idx="163">
                  <c:v>-66.131453438768901</c:v>
                </c:pt>
                <c:pt idx="164">
                  <c:v>-66.101053728004999</c:v>
                </c:pt>
                <c:pt idx="165">
                  <c:v>-66.064198209705097</c:v>
                </c:pt>
                <c:pt idx="166">
                  <c:v>-66.034884198548994</c:v>
                </c:pt>
                <c:pt idx="167">
                  <c:v>-66.007110499121595</c:v>
                </c:pt>
                <c:pt idx="168">
                  <c:v>-65.959944115513395</c:v>
                </c:pt>
                <c:pt idx="169">
                  <c:v>-65.917326973202293</c:v>
                </c:pt>
                <c:pt idx="170">
                  <c:v>-65.874322815684394</c:v>
                </c:pt>
                <c:pt idx="171">
                  <c:v>-65.844164603171293</c:v>
                </c:pt>
                <c:pt idx="172">
                  <c:v>-65.796321336974202</c:v>
                </c:pt>
                <c:pt idx="173">
                  <c:v>-65.746180181430603</c:v>
                </c:pt>
                <c:pt idx="174">
                  <c:v>-65.664173991695293</c:v>
                </c:pt>
                <c:pt idx="175">
                  <c:v>-65.621080962297498</c:v>
                </c:pt>
                <c:pt idx="176">
                  <c:v>-65.579223293029699</c:v>
                </c:pt>
                <c:pt idx="177">
                  <c:v>-65.5473894520904</c:v>
                </c:pt>
                <c:pt idx="178">
                  <c:v>-65.479643479220798</c:v>
                </c:pt>
                <c:pt idx="179">
                  <c:v>-65.420341088305804</c:v>
                </c:pt>
                <c:pt idx="180">
                  <c:v>-65.380018707115696</c:v>
                </c:pt>
                <c:pt idx="181">
                  <c:v>-65.3273981320243</c:v>
                </c:pt>
                <c:pt idx="182">
                  <c:v>-65.280391450266194</c:v>
                </c:pt>
                <c:pt idx="183">
                  <c:v>-65.206755348527594</c:v>
                </c:pt>
                <c:pt idx="184">
                  <c:v>-65.163397025543603</c:v>
                </c:pt>
                <c:pt idx="185">
                  <c:v>-65.121172397525399</c:v>
                </c:pt>
                <c:pt idx="186">
                  <c:v>-65.093808828672607</c:v>
                </c:pt>
                <c:pt idx="187">
                  <c:v>-65.077045773365697</c:v>
                </c:pt>
                <c:pt idx="188">
                  <c:v>-65.056916921588495</c:v>
                </c:pt>
                <c:pt idx="189">
                  <c:v>-65.010603876563806</c:v>
                </c:pt>
                <c:pt idx="190">
                  <c:v>-64.963314846651301</c:v>
                </c:pt>
                <c:pt idx="191">
                  <c:v>-64.914281611988002</c:v>
                </c:pt>
                <c:pt idx="192">
                  <c:v>-64.868398248682198</c:v>
                </c:pt>
                <c:pt idx="193">
                  <c:v>-64.7960636975846</c:v>
                </c:pt>
                <c:pt idx="194">
                  <c:v>-64.745938263086202</c:v>
                </c:pt>
                <c:pt idx="195">
                  <c:v>-64.694174410518897</c:v>
                </c:pt>
                <c:pt idx="196">
                  <c:v>-64.641384847841806</c:v>
                </c:pt>
                <c:pt idx="197">
                  <c:v>-64.609063710344401</c:v>
                </c:pt>
                <c:pt idx="198">
                  <c:v>-64.532266109184704</c:v>
                </c:pt>
                <c:pt idx="199">
                  <c:v>-64.480681840304797</c:v>
                </c:pt>
                <c:pt idx="200">
                  <c:v>-64.439977145777405</c:v>
                </c:pt>
                <c:pt idx="201">
                  <c:v>-64.370372683755704</c:v>
                </c:pt>
                <c:pt idx="202">
                  <c:v>-64.318959780170601</c:v>
                </c:pt>
                <c:pt idx="203">
                  <c:v>-64.279685769187196</c:v>
                </c:pt>
                <c:pt idx="204">
                  <c:v>-64.234504096492401</c:v>
                </c:pt>
                <c:pt idx="205">
                  <c:v>-64.208254633367901</c:v>
                </c:pt>
                <c:pt idx="206">
                  <c:v>-64.177756734793704</c:v>
                </c:pt>
                <c:pt idx="207">
                  <c:v>-64.148209073756306</c:v>
                </c:pt>
                <c:pt idx="208">
                  <c:v>-64.104197770424605</c:v>
                </c:pt>
                <c:pt idx="209">
                  <c:v>-64.057249552864803</c:v>
                </c:pt>
                <c:pt idx="210">
                  <c:v>-64.001827907710194</c:v>
                </c:pt>
                <c:pt idx="211">
                  <c:v>-63.943400901982301</c:v>
                </c:pt>
                <c:pt idx="212">
                  <c:v>-63.899766077277199</c:v>
                </c:pt>
                <c:pt idx="213">
                  <c:v>-63.876549426090698</c:v>
                </c:pt>
                <c:pt idx="214">
                  <c:v>-63.844687546395299</c:v>
                </c:pt>
                <c:pt idx="215">
                  <c:v>-63.792897866494002</c:v>
                </c:pt>
                <c:pt idx="216">
                  <c:v>-63.741590610797402</c:v>
                </c:pt>
                <c:pt idx="217">
                  <c:v>-63.716648404370297</c:v>
                </c:pt>
                <c:pt idx="218">
                  <c:v>-63.653019399513397</c:v>
                </c:pt>
                <c:pt idx="219">
                  <c:v>-63.632697331215098</c:v>
                </c:pt>
                <c:pt idx="220">
                  <c:v>-63.593666468236897</c:v>
                </c:pt>
                <c:pt idx="221">
                  <c:v>-63.5548370238728</c:v>
                </c:pt>
                <c:pt idx="222">
                  <c:v>-63.4971280898231</c:v>
                </c:pt>
                <c:pt idx="223">
                  <c:v>-63.442812536927498</c:v>
                </c:pt>
                <c:pt idx="224">
                  <c:v>-63.385382165975003</c:v>
                </c:pt>
                <c:pt idx="225">
                  <c:v>-63.3573351531331</c:v>
                </c:pt>
                <c:pt idx="226">
                  <c:v>-63.312017856810797</c:v>
                </c:pt>
                <c:pt idx="227">
                  <c:v>-63.2778367855</c:v>
                </c:pt>
                <c:pt idx="228">
                  <c:v>-63.231219811187302</c:v>
                </c:pt>
                <c:pt idx="229">
                  <c:v>-63.190963573936898</c:v>
                </c:pt>
                <c:pt idx="230">
                  <c:v>-63.1390884533443</c:v>
                </c:pt>
                <c:pt idx="231">
                  <c:v>-63.101091188979403</c:v>
                </c:pt>
                <c:pt idx="232">
                  <c:v>-63.064847420954202</c:v>
                </c:pt>
                <c:pt idx="233">
                  <c:v>-63.0184065679139</c:v>
                </c:pt>
                <c:pt idx="234">
                  <c:v>-62.987595763605803</c:v>
                </c:pt>
                <c:pt idx="235">
                  <c:v>-62.949753083974798</c:v>
                </c:pt>
                <c:pt idx="236">
                  <c:v>-62.912071493162301</c:v>
                </c:pt>
                <c:pt idx="237">
                  <c:v>-62.881195933150799</c:v>
                </c:pt>
                <c:pt idx="238">
                  <c:v>-62.837305127734403</c:v>
                </c:pt>
                <c:pt idx="239">
                  <c:v>-62.805471407490003</c:v>
                </c:pt>
                <c:pt idx="240">
                  <c:v>-62.783233693614399</c:v>
                </c:pt>
                <c:pt idx="241">
                  <c:v>-62.742792922054001</c:v>
                </c:pt>
                <c:pt idx="242">
                  <c:v>-62.701018637970101</c:v>
                </c:pt>
                <c:pt idx="243">
                  <c:v>-62.683173220466998</c:v>
                </c:pt>
                <c:pt idx="244">
                  <c:v>-62.6477874016973</c:v>
                </c:pt>
                <c:pt idx="245">
                  <c:v>-62.617896347882997</c:v>
                </c:pt>
                <c:pt idx="246">
                  <c:v>-62.590678661371797</c:v>
                </c:pt>
                <c:pt idx="247">
                  <c:v>-62.541448198763803</c:v>
                </c:pt>
                <c:pt idx="248">
                  <c:v>-62.489191904339897</c:v>
                </c:pt>
                <c:pt idx="249">
                  <c:v>-62.444588828127202</c:v>
                </c:pt>
                <c:pt idx="250">
                  <c:v>-62.401540686472103</c:v>
                </c:pt>
                <c:pt idx="251">
                  <c:v>-62.362797584620701</c:v>
                </c:pt>
                <c:pt idx="252">
                  <c:v>-62.314929852130497</c:v>
                </c:pt>
                <c:pt idx="253">
                  <c:v>-62.268768041605398</c:v>
                </c:pt>
                <c:pt idx="254">
                  <c:v>-62.211852406861901</c:v>
                </c:pt>
                <c:pt idx="255">
                  <c:v>-62.170121901809502</c:v>
                </c:pt>
                <c:pt idx="256">
                  <c:v>-62.119583363112199</c:v>
                </c:pt>
                <c:pt idx="257">
                  <c:v>-62.073692508540802</c:v>
                </c:pt>
                <c:pt idx="258">
                  <c:v>-62.040450073220001</c:v>
                </c:pt>
                <c:pt idx="259">
                  <c:v>-61.999154001270902</c:v>
                </c:pt>
                <c:pt idx="260">
                  <c:v>-61.949052971880498</c:v>
                </c:pt>
                <c:pt idx="261">
                  <c:v>-61.893568023546997</c:v>
                </c:pt>
                <c:pt idx="262">
                  <c:v>-61.838835601203598</c:v>
                </c:pt>
                <c:pt idx="263">
                  <c:v>-61.796846402110198</c:v>
                </c:pt>
                <c:pt idx="264">
                  <c:v>-61.737112135202203</c:v>
                </c:pt>
                <c:pt idx="265">
                  <c:v>-61.706914414778602</c:v>
                </c:pt>
                <c:pt idx="266">
                  <c:v>-61.671973909091697</c:v>
                </c:pt>
                <c:pt idx="267">
                  <c:v>-61.632206622748797</c:v>
                </c:pt>
                <c:pt idx="268">
                  <c:v>-61.609295100566797</c:v>
                </c:pt>
                <c:pt idx="269">
                  <c:v>-61.542263128103997</c:v>
                </c:pt>
                <c:pt idx="270">
                  <c:v>-61.515221652352601</c:v>
                </c:pt>
                <c:pt idx="271">
                  <c:v>-61.480100079859703</c:v>
                </c:pt>
                <c:pt idx="272">
                  <c:v>-61.466447844811697</c:v>
                </c:pt>
                <c:pt idx="273">
                  <c:v>-61.445016462973904</c:v>
                </c:pt>
                <c:pt idx="274">
                  <c:v>-61.3931297474359</c:v>
                </c:pt>
                <c:pt idx="275">
                  <c:v>-61.358388119068799</c:v>
                </c:pt>
                <c:pt idx="276">
                  <c:v>-61.321305883848801</c:v>
                </c:pt>
                <c:pt idx="277">
                  <c:v>-61.285324450599703</c:v>
                </c:pt>
                <c:pt idx="278">
                  <c:v>-61.246990345278697</c:v>
                </c:pt>
                <c:pt idx="279">
                  <c:v>-61.204983180829998</c:v>
                </c:pt>
                <c:pt idx="280">
                  <c:v>-61.1673498611854</c:v>
                </c:pt>
                <c:pt idx="281">
                  <c:v>-61.094301936654198</c:v>
                </c:pt>
                <c:pt idx="282">
                  <c:v>-61.046714693307997</c:v>
                </c:pt>
                <c:pt idx="283">
                  <c:v>-61.017637864747698</c:v>
                </c:pt>
                <c:pt idx="284">
                  <c:v>-60.9938107574527</c:v>
                </c:pt>
                <c:pt idx="285">
                  <c:v>-60.931803702688903</c:v>
                </c:pt>
                <c:pt idx="286">
                  <c:v>-60.886202640722097</c:v>
                </c:pt>
                <c:pt idx="287">
                  <c:v>-60.861683275162903</c:v>
                </c:pt>
                <c:pt idx="288">
                  <c:v>-60.8308099358578</c:v>
                </c:pt>
                <c:pt idx="289">
                  <c:v>-60.798838038858797</c:v>
                </c:pt>
                <c:pt idx="290">
                  <c:v>-60.7477263709551</c:v>
                </c:pt>
                <c:pt idx="291">
                  <c:v>-60.711782300460698</c:v>
                </c:pt>
                <c:pt idx="292">
                  <c:v>-60.667783924812298</c:v>
                </c:pt>
                <c:pt idx="293">
                  <c:v>-60.644211610736903</c:v>
                </c:pt>
                <c:pt idx="294">
                  <c:v>-60.625430206376898</c:v>
                </c:pt>
                <c:pt idx="295">
                  <c:v>-60.5927761521923</c:v>
                </c:pt>
                <c:pt idx="296">
                  <c:v>-60.5618409617026</c:v>
                </c:pt>
                <c:pt idx="297">
                  <c:v>-60.526408134245202</c:v>
                </c:pt>
                <c:pt idx="298">
                  <c:v>-60.5049650937775</c:v>
                </c:pt>
                <c:pt idx="299">
                  <c:v>-60.472889749239997</c:v>
                </c:pt>
                <c:pt idx="300">
                  <c:v>-60.430580016287898</c:v>
                </c:pt>
                <c:pt idx="301">
                  <c:v>-60.380289070594401</c:v>
                </c:pt>
                <c:pt idx="302">
                  <c:v>-60.3232425668781</c:v>
                </c:pt>
                <c:pt idx="303">
                  <c:v>-60.286691821418998</c:v>
                </c:pt>
                <c:pt idx="304">
                  <c:v>-60.259345184342301</c:v>
                </c:pt>
                <c:pt idx="305">
                  <c:v>-60.225990695497103</c:v>
                </c:pt>
                <c:pt idx="306">
                  <c:v>-60.201476845218799</c:v>
                </c:pt>
                <c:pt idx="307">
                  <c:v>-60.162511492058997</c:v>
                </c:pt>
                <c:pt idx="308">
                  <c:v>-60.129169218299403</c:v>
                </c:pt>
                <c:pt idx="309">
                  <c:v>-60.1078487189138</c:v>
                </c:pt>
                <c:pt idx="310">
                  <c:v>-60.074510635402603</c:v>
                </c:pt>
                <c:pt idx="311">
                  <c:v>-60.044608342790198</c:v>
                </c:pt>
                <c:pt idx="312">
                  <c:v>-59.996460808305997</c:v>
                </c:pt>
                <c:pt idx="313">
                  <c:v>-59.9780288902287</c:v>
                </c:pt>
                <c:pt idx="314">
                  <c:v>-59.941279559511102</c:v>
                </c:pt>
                <c:pt idx="315">
                  <c:v>-59.893140118513102</c:v>
                </c:pt>
                <c:pt idx="316">
                  <c:v>-59.855510890645803</c:v>
                </c:pt>
                <c:pt idx="317">
                  <c:v>-59.827675559274503</c:v>
                </c:pt>
                <c:pt idx="318">
                  <c:v>-59.783705948022202</c:v>
                </c:pt>
                <c:pt idx="319">
                  <c:v>-59.737334965974398</c:v>
                </c:pt>
                <c:pt idx="320">
                  <c:v>-59.6927736843801</c:v>
                </c:pt>
                <c:pt idx="321">
                  <c:v>-59.650676410508197</c:v>
                </c:pt>
                <c:pt idx="322">
                  <c:v>-59.633719014792398</c:v>
                </c:pt>
                <c:pt idx="323">
                  <c:v>-59.598940875416801</c:v>
                </c:pt>
                <c:pt idx="324">
                  <c:v>-59.568166430341897</c:v>
                </c:pt>
                <c:pt idx="325">
                  <c:v>-59.532702427040597</c:v>
                </c:pt>
                <c:pt idx="326">
                  <c:v>-59.510408894868497</c:v>
                </c:pt>
                <c:pt idx="327">
                  <c:v>-59.487160034888703</c:v>
                </c:pt>
                <c:pt idx="328">
                  <c:v>-59.417347685785998</c:v>
                </c:pt>
                <c:pt idx="329">
                  <c:v>-59.386171186715998</c:v>
                </c:pt>
                <c:pt idx="330">
                  <c:v>-59.345769332435601</c:v>
                </c:pt>
                <c:pt idx="331">
                  <c:v>-59.308194269739303</c:v>
                </c:pt>
                <c:pt idx="332">
                  <c:v>-59.265271689644699</c:v>
                </c:pt>
                <c:pt idx="333">
                  <c:v>-59.225711757181401</c:v>
                </c:pt>
                <c:pt idx="334">
                  <c:v>-59.173176471168603</c:v>
                </c:pt>
                <c:pt idx="335">
                  <c:v>-59.151014742293903</c:v>
                </c:pt>
                <c:pt idx="336">
                  <c:v>-59.113168498885202</c:v>
                </c:pt>
                <c:pt idx="337">
                  <c:v>-59.073818259676599</c:v>
                </c:pt>
                <c:pt idx="338">
                  <c:v>-59.044364484940601</c:v>
                </c:pt>
                <c:pt idx="339">
                  <c:v>-59.015821274258997</c:v>
                </c:pt>
                <c:pt idx="340">
                  <c:v>-58.972225519371698</c:v>
                </c:pt>
                <c:pt idx="341">
                  <c:v>-58.934778621168803</c:v>
                </c:pt>
                <c:pt idx="342">
                  <c:v>-58.904317912053898</c:v>
                </c:pt>
                <c:pt idx="343">
                  <c:v>-58.883751182032398</c:v>
                </c:pt>
                <c:pt idx="344">
                  <c:v>-58.833584371332698</c:v>
                </c:pt>
                <c:pt idx="345">
                  <c:v>-58.789858342698601</c:v>
                </c:pt>
                <c:pt idx="346">
                  <c:v>-58.751751983010102</c:v>
                </c:pt>
                <c:pt idx="347">
                  <c:v>-58.723636838315898</c:v>
                </c:pt>
                <c:pt idx="348">
                  <c:v>-58.691458928851802</c:v>
                </c:pt>
                <c:pt idx="349">
                  <c:v>-58.665020985906899</c:v>
                </c:pt>
                <c:pt idx="350">
                  <c:v>-58.636822213201697</c:v>
                </c:pt>
                <c:pt idx="351">
                  <c:v>-58.615576938570797</c:v>
                </c:pt>
                <c:pt idx="352">
                  <c:v>-58.588700494341303</c:v>
                </c:pt>
                <c:pt idx="353">
                  <c:v>-58.5244029502093</c:v>
                </c:pt>
                <c:pt idx="354">
                  <c:v>-58.493289907305602</c:v>
                </c:pt>
                <c:pt idx="355">
                  <c:v>-58.476394651505402</c:v>
                </c:pt>
                <c:pt idx="356">
                  <c:v>-58.444907836167403</c:v>
                </c:pt>
                <c:pt idx="357">
                  <c:v>-58.390799339815899</c:v>
                </c:pt>
                <c:pt idx="358">
                  <c:v>-58.345163170947401</c:v>
                </c:pt>
                <c:pt idx="359">
                  <c:v>-58.319904058887602</c:v>
                </c:pt>
                <c:pt idx="360">
                  <c:v>-58.290508874672497</c:v>
                </c:pt>
                <c:pt idx="361">
                  <c:v>-58.269127254823097</c:v>
                </c:pt>
                <c:pt idx="362">
                  <c:v>-58.246654108389997</c:v>
                </c:pt>
                <c:pt idx="363">
                  <c:v>-58.220465994481003</c:v>
                </c:pt>
                <c:pt idx="364">
                  <c:v>-58.195187690281401</c:v>
                </c:pt>
                <c:pt idx="365">
                  <c:v>-58.152588122572702</c:v>
                </c:pt>
                <c:pt idx="366">
                  <c:v>-58.1228061153315</c:v>
                </c:pt>
                <c:pt idx="367">
                  <c:v>-58.094075417126497</c:v>
                </c:pt>
                <c:pt idx="368">
                  <c:v>-58.053555632286198</c:v>
                </c:pt>
                <c:pt idx="369">
                  <c:v>-58.027009151637699</c:v>
                </c:pt>
                <c:pt idx="370">
                  <c:v>-58.005493942061698</c:v>
                </c:pt>
                <c:pt idx="371">
                  <c:v>-57.990211123399398</c:v>
                </c:pt>
                <c:pt idx="372">
                  <c:v>-57.932453589420099</c:v>
                </c:pt>
                <c:pt idx="373">
                  <c:v>-57.900380893869801</c:v>
                </c:pt>
                <c:pt idx="374">
                  <c:v>-57.882748932373701</c:v>
                </c:pt>
                <c:pt idx="375">
                  <c:v>-57.8640130072056</c:v>
                </c:pt>
                <c:pt idx="376">
                  <c:v>-57.837952372947903</c:v>
                </c:pt>
                <c:pt idx="377">
                  <c:v>-57.815277890231897</c:v>
                </c:pt>
                <c:pt idx="378">
                  <c:v>-57.795838382538399</c:v>
                </c:pt>
                <c:pt idx="379">
                  <c:v>-57.735410943757003</c:v>
                </c:pt>
                <c:pt idx="380">
                  <c:v>-57.700144337591198</c:v>
                </c:pt>
                <c:pt idx="381">
                  <c:v>-57.657576220753199</c:v>
                </c:pt>
                <c:pt idx="382">
                  <c:v>-57.592613442838598</c:v>
                </c:pt>
                <c:pt idx="383">
                  <c:v>-57.568326885726798</c:v>
                </c:pt>
                <c:pt idx="384">
                  <c:v>-57.5290871415719</c:v>
                </c:pt>
                <c:pt idx="385">
                  <c:v>-57.505843503517802</c:v>
                </c:pt>
                <c:pt idx="386">
                  <c:v>-57.455968390438301</c:v>
                </c:pt>
                <c:pt idx="387">
                  <c:v>-57.4198440535652</c:v>
                </c:pt>
                <c:pt idx="388">
                  <c:v>-57.377713338582097</c:v>
                </c:pt>
                <c:pt idx="389">
                  <c:v>-57.327190390574501</c:v>
                </c:pt>
                <c:pt idx="390">
                  <c:v>-57.298263342056501</c:v>
                </c:pt>
                <c:pt idx="391">
                  <c:v>-57.2456659268408</c:v>
                </c:pt>
                <c:pt idx="392">
                  <c:v>-57.209648560451797</c:v>
                </c:pt>
                <c:pt idx="393">
                  <c:v>-57.1951593159338</c:v>
                </c:pt>
                <c:pt idx="394">
                  <c:v>-57.150663160547403</c:v>
                </c:pt>
                <c:pt idx="395">
                  <c:v>-57.1113721488327</c:v>
                </c:pt>
                <c:pt idx="396">
                  <c:v>-57.096466346558898</c:v>
                </c:pt>
                <c:pt idx="397">
                  <c:v>-57.062434442689003</c:v>
                </c:pt>
                <c:pt idx="398">
                  <c:v>-57.0229783012837</c:v>
                </c:pt>
                <c:pt idx="399">
                  <c:v>-56.992173757487102</c:v>
                </c:pt>
                <c:pt idx="400">
                  <c:v>-56.957239551280502</c:v>
                </c:pt>
                <c:pt idx="401">
                  <c:v>-56.932962617076797</c:v>
                </c:pt>
                <c:pt idx="402">
                  <c:v>-56.912374652433201</c:v>
                </c:pt>
                <c:pt idx="403">
                  <c:v>-56.898021196599501</c:v>
                </c:pt>
                <c:pt idx="404">
                  <c:v>-56.861028486048902</c:v>
                </c:pt>
                <c:pt idx="405">
                  <c:v>-56.837627246046097</c:v>
                </c:pt>
                <c:pt idx="406">
                  <c:v>-56.780302823614797</c:v>
                </c:pt>
                <c:pt idx="407">
                  <c:v>-56.738555011529201</c:v>
                </c:pt>
                <c:pt idx="408">
                  <c:v>-56.6990704798311</c:v>
                </c:pt>
                <c:pt idx="409">
                  <c:v>-56.660095023575302</c:v>
                </c:pt>
                <c:pt idx="410">
                  <c:v>-56.6334086128401</c:v>
                </c:pt>
                <c:pt idx="411">
                  <c:v>-56.610969526580902</c:v>
                </c:pt>
                <c:pt idx="412">
                  <c:v>-56.566685564761997</c:v>
                </c:pt>
                <c:pt idx="413">
                  <c:v>-56.520328643954102</c:v>
                </c:pt>
                <c:pt idx="414">
                  <c:v>-56.4715860465896</c:v>
                </c:pt>
                <c:pt idx="415">
                  <c:v>-56.433719446951599</c:v>
                </c:pt>
                <c:pt idx="416">
                  <c:v>-56.406253573071602</c:v>
                </c:pt>
                <c:pt idx="417">
                  <c:v>-56.378070187667802</c:v>
                </c:pt>
                <c:pt idx="418">
                  <c:v>-56.332604208308098</c:v>
                </c:pt>
                <c:pt idx="419">
                  <c:v>-56.312079880099198</c:v>
                </c:pt>
                <c:pt idx="420">
                  <c:v>-56.275533828348301</c:v>
                </c:pt>
                <c:pt idx="421">
                  <c:v>-56.251773951381303</c:v>
                </c:pt>
                <c:pt idx="422">
                  <c:v>-56.202696037934302</c:v>
                </c:pt>
                <c:pt idx="423">
                  <c:v>-56.179486727656801</c:v>
                </c:pt>
                <c:pt idx="424">
                  <c:v>-56.156862820520999</c:v>
                </c:pt>
                <c:pt idx="425">
                  <c:v>-56.122430494403801</c:v>
                </c:pt>
                <c:pt idx="426">
                  <c:v>-56.094485403066898</c:v>
                </c:pt>
                <c:pt idx="427">
                  <c:v>-56.058844997369803</c:v>
                </c:pt>
                <c:pt idx="428">
                  <c:v>-56.028458263129998</c:v>
                </c:pt>
                <c:pt idx="429">
                  <c:v>-55.979563331557998</c:v>
                </c:pt>
                <c:pt idx="430">
                  <c:v>-55.957450242608097</c:v>
                </c:pt>
                <c:pt idx="431">
                  <c:v>-55.930308282717498</c:v>
                </c:pt>
                <c:pt idx="432">
                  <c:v>-55.909656785313103</c:v>
                </c:pt>
                <c:pt idx="433">
                  <c:v>-55.872711963207301</c:v>
                </c:pt>
                <c:pt idx="434">
                  <c:v>-55.841106384964498</c:v>
                </c:pt>
                <c:pt idx="435">
                  <c:v>-55.822294086342801</c:v>
                </c:pt>
                <c:pt idx="436">
                  <c:v>-55.783011065600299</c:v>
                </c:pt>
                <c:pt idx="437">
                  <c:v>-55.739464138041797</c:v>
                </c:pt>
                <c:pt idx="438">
                  <c:v>-55.700918759561397</c:v>
                </c:pt>
                <c:pt idx="439">
                  <c:v>-55.677858393543303</c:v>
                </c:pt>
                <c:pt idx="440">
                  <c:v>-55.644783991682203</c:v>
                </c:pt>
                <c:pt idx="441">
                  <c:v>-55.618582993074497</c:v>
                </c:pt>
                <c:pt idx="442">
                  <c:v>-55.592663869089499</c:v>
                </c:pt>
                <c:pt idx="443">
                  <c:v>-55.567559057980503</c:v>
                </c:pt>
                <c:pt idx="444">
                  <c:v>-55.521564154896403</c:v>
                </c:pt>
                <c:pt idx="445">
                  <c:v>-55.482177753081302</c:v>
                </c:pt>
                <c:pt idx="446">
                  <c:v>-55.460297612706398</c:v>
                </c:pt>
                <c:pt idx="447">
                  <c:v>-55.436172447975103</c:v>
                </c:pt>
                <c:pt idx="448">
                  <c:v>-55.4038610712539</c:v>
                </c:pt>
                <c:pt idx="449">
                  <c:v>-55.387502081707403</c:v>
                </c:pt>
                <c:pt idx="450">
                  <c:v>-55.370720135781802</c:v>
                </c:pt>
                <c:pt idx="451">
                  <c:v>-55.354399078215003</c:v>
                </c:pt>
                <c:pt idx="452">
                  <c:v>-55.317040471329001</c:v>
                </c:pt>
                <c:pt idx="453">
                  <c:v>-55.278884351204802</c:v>
                </c:pt>
                <c:pt idx="454">
                  <c:v>-55.249601527810903</c:v>
                </c:pt>
                <c:pt idx="455">
                  <c:v>-55.221838915783003</c:v>
                </c:pt>
                <c:pt idx="456">
                  <c:v>-55.2052035943776</c:v>
                </c:pt>
                <c:pt idx="457">
                  <c:v>-55.171292603391301</c:v>
                </c:pt>
                <c:pt idx="458">
                  <c:v>-55.141630446509801</c:v>
                </c:pt>
                <c:pt idx="459">
                  <c:v>-55.116027828110603</c:v>
                </c:pt>
                <c:pt idx="460">
                  <c:v>-55.086082805962597</c:v>
                </c:pt>
                <c:pt idx="461">
                  <c:v>-55.049700835495003</c:v>
                </c:pt>
                <c:pt idx="462">
                  <c:v>-55.021903321973703</c:v>
                </c:pt>
                <c:pt idx="463">
                  <c:v>-54.991094197820097</c:v>
                </c:pt>
                <c:pt idx="464">
                  <c:v>-54.942777898443701</c:v>
                </c:pt>
                <c:pt idx="465">
                  <c:v>-54.896647605196797</c:v>
                </c:pt>
                <c:pt idx="466">
                  <c:v>-54.867812338377497</c:v>
                </c:pt>
                <c:pt idx="467">
                  <c:v>-54.834032739325799</c:v>
                </c:pt>
                <c:pt idx="468">
                  <c:v>-54.805861238412398</c:v>
                </c:pt>
                <c:pt idx="469">
                  <c:v>-54.764502868438001</c:v>
                </c:pt>
                <c:pt idx="470">
                  <c:v>-54.728388657817497</c:v>
                </c:pt>
                <c:pt idx="471">
                  <c:v>-54.687755064109602</c:v>
                </c:pt>
                <c:pt idx="472">
                  <c:v>-54.658028532633999</c:v>
                </c:pt>
                <c:pt idx="473">
                  <c:v>-54.618930113388899</c:v>
                </c:pt>
                <c:pt idx="474">
                  <c:v>-54.575844761261202</c:v>
                </c:pt>
                <c:pt idx="475">
                  <c:v>-54.547991893796301</c:v>
                </c:pt>
                <c:pt idx="476">
                  <c:v>-54.501691226257698</c:v>
                </c:pt>
                <c:pt idx="477">
                  <c:v>-54.433106500935203</c:v>
                </c:pt>
                <c:pt idx="478">
                  <c:v>-54.384502210293498</c:v>
                </c:pt>
                <c:pt idx="479">
                  <c:v>-54.351959570039902</c:v>
                </c:pt>
                <c:pt idx="480">
                  <c:v>-54.3064567547056</c:v>
                </c:pt>
                <c:pt idx="481">
                  <c:v>-54.288976703005503</c:v>
                </c:pt>
                <c:pt idx="482">
                  <c:v>-54.231639135963597</c:v>
                </c:pt>
                <c:pt idx="483">
                  <c:v>-54.205708443938803</c:v>
                </c:pt>
                <c:pt idx="484">
                  <c:v>-54.162600456735397</c:v>
                </c:pt>
                <c:pt idx="485">
                  <c:v>-54.117864326724401</c:v>
                </c:pt>
                <c:pt idx="486">
                  <c:v>-54.069287889345297</c:v>
                </c:pt>
                <c:pt idx="487">
                  <c:v>-54.043096870985302</c:v>
                </c:pt>
                <c:pt idx="488">
                  <c:v>-54.030269494280198</c:v>
                </c:pt>
                <c:pt idx="489">
                  <c:v>-54.003496436694597</c:v>
                </c:pt>
                <c:pt idx="490">
                  <c:v>-53.942241333913998</c:v>
                </c:pt>
                <c:pt idx="491">
                  <c:v>-53.894072427003501</c:v>
                </c:pt>
                <c:pt idx="492">
                  <c:v>-53.861811484657103</c:v>
                </c:pt>
                <c:pt idx="493">
                  <c:v>-53.8475902642245</c:v>
                </c:pt>
                <c:pt idx="494">
                  <c:v>-53.764689342419501</c:v>
                </c:pt>
                <c:pt idx="495">
                  <c:v>-53.738360560972303</c:v>
                </c:pt>
                <c:pt idx="496">
                  <c:v>-53.692572450112202</c:v>
                </c:pt>
                <c:pt idx="497">
                  <c:v>-53.663113064770201</c:v>
                </c:pt>
                <c:pt idx="498">
                  <c:v>-53.619960970941698</c:v>
                </c:pt>
                <c:pt idx="499">
                  <c:v>-53.602944117311402</c:v>
                </c:pt>
                <c:pt idx="500">
                  <c:v>-53.568222998009702</c:v>
                </c:pt>
                <c:pt idx="501">
                  <c:v>-53.536608057814703</c:v>
                </c:pt>
                <c:pt idx="502">
                  <c:v>-53.498643759961297</c:v>
                </c:pt>
                <c:pt idx="503">
                  <c:v>-53.469145374112202</c:v>
                </c:pt>
                <c:pt idx="504">
                  <c:v>-53.443808117943703</c:v>
                </c:pt>
                <c:pt idx="505">
                  <c:v>-53.410136936855899</c:v>
                </c:pt>
                <c:pt idx="506">
                  <c:v>-53.379961396929097</c:v>
                </c:pt>
                <c:pt idx="507">
                  <c:v>-53.350987787355599</c:v>
                </c:pt>
                <c:pt idx="508">
                  <c:v>-53.304174128662602</c:v>
                </c:pt>
                <c:pt idx="509">
                  <c:v>-53.2646441717173</c:v>
                </c:pt>
                <c:pt idx="510">
                  <c:v>-53.222704025037103</c:v>
                </c:pt>
                <c:pt idx="511">
                  <c:v>-53.1974703878453</c:v>
                </c:pt>
                <c:pt idx="512">
                  <c:v>-53.156267364494198</c:v>
                </c:pt>
                <c:pt idx="513">
                  <c:v>-53.123391033161099</c:v>
                </c:pt>
                <c:pt idx="514">
                  <c:v>-53.091249207382901</c:v>
                </c:pt>
                <c:pt idx="515">
                  <c:v>-53.065428586822897</c:v>
                </c:pt>
                <c:pt idx="516">
                  <c:v>-53.024443019288597</c:v>
                </c:pt>
                <c:pt idx="517">
                  <c:v>-52.982927676683403</c:v>
                </c:pt>
                <c:pt idx="518">
                  <c:v>-52.961071445383602</c:v>
                </c:pt>
                <c:pt idx="519">
                  <c:v>-52.931199609897298</c:v>
                </c:pt>
                <c:pt idx="520">
                  <c:v>-52.903418188867697</c:v>
                </c:pt>
                <c:pt idx="521">
                  <c:v>-52.865293954039402</c:v>
                </c:pt>
                <c:pt idx="522">
                  <c:v>-52.836382118757598</c:v>
                </c:pt>
                <c:pt idx="523">
                  <c:v>-52.795008966702902</c:v>
                </c:pt>
                <c:pt idx="524">
                  <c:v>-52.768794181638697</c:v>
                </c:pt>
                <c:pt idx="525">
                  <c:v>-52.742157958417998</c:v>
                </c:pt>
                <c:pt idx="526">
                  <c:v>-52.7220536954732</c:v>
                </c:pt>
                <c:pt idx="527">
                  <c:v>-52.691757899733602</c:v>
                </c:pt>
                <c:pt idx="528">
                  <c:v>-52.668975780890698</c:v>
                </c:pt>
                <c:pt idx="529">
                  <c:v>-52.641692827489699</c:v>
                </c:pt>
                <c:pt idx="530">
                  <c:v>-52.615184193305602</c:v>
                </c:pt>
                <c:pt idx="531">
                  <c:v>-52.576182695347697</c:v>
                </c:pt>
                <c:pt idx="532">
                  <c:v>-52.543594752659899</c:v>
                </c:pt>
                <c:pt idx="533">
                  <c:v>-52.516324975938097</c:v>
                </c:pt>
                <c:pt idx="534">
                  <c:v>-52.488929506418799</c:v>
                </c:pt>
                <c:pt idx="535">
                  <c:v>-52.466902935069697</c:v>
                </c:pt>
                <c:pt idx="536">
                  <c:v>-52.448849601489599</c:v>
                </c:pt>
                <c:pt idx="537">
                  <c:v>-52.429215079741503</c:v>
                </c:pt>
                <c:pt idx="538">
                  <c:v>-52.400669933321801</c:v>
                </c:pt>
                <c:pt idx="539">
                  <c:v>-52.388093706327503</c:v>
                </c:pt>
                <c:pt idx="540">
                  <c:v>-52.359092734143502</c:v>
                </c:pt>
                <c:pt idx="541">
                  <c:v>-52.336956778060298</c:v>
                </c:pt>
                <c:pt idx="542">
                  <c:v>-52.293969349329899</c:v>
                </c:pt>
                <c:pt idx="543">
                  <c:v>-52.255801822722297</c:v>
                </c:pt>
                <c:pt idx="544">
                  <c:v>-52.228359272985102</c:v>
                </c:pt>
                <c:pt idx="545">
                  <c:v>-52.1725360351275</c:v>
                </c:pt>
                <c:pt idx="546">
                  <c:v>-52.135964381668401</c:v>
                </c:pt>
                <c:pt idx="547">
                  <c:v>-52.098257774311101</c:v>
                </c:pt>
                <c:pt idx="548">
                  <c:v>-52.075957138635097</c:v>
                </c:pt>
                <c:pt idx="549">
                  <c:v>-52.055004151803502</c:v>
                </c:pt>
                <c:pt idx="550">
                  <c:v>-52.023155105102298</c:v>
                </c:pt>
                <c:pt idx="551">
                  <c:v>-51.977554839562103</c:v>
                </c:pt>
                <c:pt idx="552">
                  <c:v>-51.946183746212299</c:v>
                </c:pt>
                <c:pt idx="553">
                  <c:v>-51.906550654721002</c:v>
                </c:pt>
                <c:pt idx="554">
                  <c:v>-51.870706972184998</c:v>
                </c:pt>
                <c:pt idx="555">
                  <c:v>-51.835407308067801</c:v>
                </c:pt>
                <c:pt idx="556">
                  <c:v>-51.803788885579898</c:v>
                </c:pt>
                <c:pt idx="557">
                  <c:v>-51.7838620043105</c:v>
                </c:pt>
                <c:pt idx="558">
                  <c:v>-51.742958223270499</c:v>
                </c:pt>
                <c:pt idx="559">
                  <c:v>-51.712800965483602</c:v>
                </c:pt>
                <c:pt idx="560">
                  <c:v>-51.693987409786303</c:v>
                </c:pt>
                <c:pt idx="561">
                  <c:v>-51.674086778396401</c:v>
                </c:pt>
                <c:pt idx="562">
                  <c:v>-51.645794318277801</c:v>
                </c:pt>
                <c:pt idx="563">
                  <c:v>-51.603986945112503</c:v>
                </c:pt>
                <c:pt idx="564">
                  <c:v>-51.579203330714499</c:v>
                </c:pt>
                <c:pt idx="565">
                  <c:v>-51.558957794554701</c:v>
                </c:pt>
                <c:pt idx="566">
                  <c:v>-51.525845574249701</c:v>
                </c:pt>
                <c:pt idx="567">
                  <c:v>-51.496294552840403</c:v>
                </c:pt>
                <c:pt idx="568">
                  <c:v>-51.461354407861798</c:v>
                </c:pt>
                <c:pt idx="569">
                  <c:v>-51.408285038367801</c:v>
                </c:pt>
                <c:pt idx="570">
                  <c:v>-51.387318385940901</c:v>
                </c:pt>
                <c:pt idx="571">
                  <c:v>-51.360665466695302</c:v>
                </c:pt>
                <c:pt idx="572">
                  <c:v>-51.336286518407299</c:v>
                </c:pt>
                <c:pt idx="573">
                  <c:v>-51.305978583550498</c:v>
                </c:pt>
                <c:pt idx="574">
                  <c:v>-51.2936765238154</c:v>
                </c:pt>
                <c:pt idx="575">
                  <c:v>-51.262933632522802</c:v>
                </c:pt>
                <c:pt idx="576">
                  <c:v>-51.231466080186401</c:v>
                </c:pt>
                <c:pt idx="577">
                  <c:v>-51.198428371352797</c:v>
                </c:pt>
                <c:pt idx="578">
                  <c:v>-51.164300143686603</c:v>
                </c:pt>
                <c:pt idx="579">
                  <c:v>-51.143642695102699</c:v>
                </c:pt>
                <c:pt idx="580">
                  <c:v>-51.125266491790903</c:v>
                </c:pt>
                <c:pt idx="581">
                  <c:v>-51.099797285386302</c:v>
                </c:pt>
                <c:pt idx="582">
                  <c:v>-51.069131438606199</c:v>
                </c:pt>
                <c:pt idx="583">
                  <c:v>-51.031029273307396</c:v>
                </c:pt>
                <c:pt idx="584">
                  <c:v>-50.9970665249379</c:v>
                </c:pt>
                <c:pt idx="585">
                  <c:v>-50.972120748361</c:v>
                </c:pt>
                <c:pt idx="586">
                  <c:v>-50.942399630821903</c:v>
                </c:pt>
                <c:pt idx="587">
                  <c:v>-50.900186207869901</c:v>
                </c:pt>
                <c:pt idx="588">
                  <c:v>-50.8826287117273</c:v>
                </c:pt>
                <c:pt idx="589">
                  <c:v>-50.846127549814298</c:v>
                </c:pt>
                <c:pt idx="590">
                  <c:v>-50.8077555468331</c:v>
                </c:pt>
                <c:pt idx="591">
                  <c:v>-50.793027574188201</c:v>
                </c:pt>
                <c:pt idx="592">
                  <c:v>-50.767919002448302</c:v>
                </c:pt>
                <c:pt idx="593">
                  <c:v>-50.745028702398599</c:v>
                </c:pt>
                <c:pt idx="594">
                  <c:v>-50.722026986529698</c:v>
                </c:pt>
                <c:pt idx="595">
                  <c:v>-50.674095311338</c:v>
                </c:pt>
                <c:pt idx="596">
                  <c:v>-50.650175641225303</c:v>
                </c:pt>
                <c:pt idx="597">
                  <c:v>-50.627784931664401</c:v>
                </c:pt>
                <c:pt idx="598">
                  <c:v>-50.608124053929401</c:v>
                </c:pt>
                <c:pt idx="599">
                  <c:v>-50.594533814194101</c:v>
                </c:pt>
                <c:pt idx="600">
                  <c:v>-50.55908989025</c:v>
                </c:pt>
                <c:pt idx="601">
                  <c:v>-50.518963254644603</c:v>
                </c:pt>
                <c:pt idx="602">
                  <c:v>-50.486080401033398</c:v>
                </c:pt>
                <c:pt idx="603">
                  <c:v>-50.440691412196202</c:v>
                </c:pt>
                <c:pt idx="604">
                  <c:v>-50.417392191442303</c:v>
                </c:pt>
                <c:pt idx="605">
                  <c:v>-50.367867600852897</c:v>
                </c:pt>
                <c:pt idx="606">
                  <c:v>-50.329361328313901</c:v>
                </c:pt>
                <c:pt idx="607">
                  <c:v>-50.319442022365003</c:v>
                </c:pt>
                <c:pt idx="608">
                  <c:v>-50.281182909643199</c:v>
                </c:pt>
                <c:pt idx="609">
                  <c:v>-50.263037489657599</c:v>
                </c:pt>
                <c:pt idx="610">
                  <c:v>-50.236252118897099</c:v>
                </c:pt>
                <c:pt idx="611">
                  <c:v>-50.200125905801698</c:v>
                </c:pt>
                <c:pt idx="612">
                  <c:v>-50.161753045520797</c:v>
                </c:pt>
                <c:pt idx="613">
                  <c:v>-50.138571468600396</c:v>
                </c:pt>
                <c:pt idx="614">
                  <c:v>-50.117688737151397</c:v>
                </c:pt>
                <c:pt idx="615">
                  <c:v>-50.100092860166001</c:v>
                </c:pt>
                <c:pt idx="616">
                  <c:v>-50.079530741408</c:v>
                </c:pt>
                <c:pt idx="617">
                  <c:v>-50.061800449173397</c:v>
                </c:pt>
                <c:pt idx="618">
                  <c:v>-50.038213208870502</c:v>
                </c:pt>
                <c:pt idx="619">
                  <c:v>-49.996189218816902</c:v>
                </c:pt>
                <c:pt idx="620">
                  <c:v>-49.957887780677801</c:v>
                </c:pt>
                <c:pt idx="621">
                  <c:v>-49.938909314762803</c:v>
                </c:pt>
                <c:pt idx="622">
                  <c:v>-49.912529541678602</c:v>
                </c:pt>
                <c:pt idx="623">
                  <c:v>-49.868938440465897</c:v>
                </c:pt>
                <c:pt idx="624">
                  <c:v>-49.850419730688998</c:v>
                </c:pt>
                <c:pt idx="625">
                  <c:v>-49.826525554842398</c:v>
                </c:pt>
                <c:pt idx="626">
                  <c:v>-49.806325127587499</c:v>
                </c:pt>
                <c:pt idx="627">
                  <c:v>-49.793407245013199</c:v>
                </c:pt>
                <c:pt idx="628">
                  <c:v>-49.768479435469096</c:v>
                </c:pt>
                <c:pt idx="629">
                  <c:v>-49.749839124995603</c:v>
                </c:pt>
                <c:pt idx="630">
                  <c:v>-49.727727785239402</c:v>
                </c:pt>
                <c:pt idx="631">
                  <c:v>-49.698901372383197</c:v>
                </c:pt>
                <c:pt idx="632">
                  <c:v>-49.651878299133699</c:v>
                </c:pt>
                <c:pt idx="633">
                  <c:v>-49.624521370801503</c:v>
                </c:pt>
                <c:pt idx="634">
                  <c:v>-49.596162288734099</c:v>
                </c:pt>
                <c:pt idx="635">
                  <c:v>-49.572145821572299</c:v>
                </c:pt>
                <c:pt idx="636">
                  <c:v>-49.557660454055501</c:v>
                </c:pt>
                <c:pt idx="637">
                  <c:v>-49.5392739315242</c:v>
                </c:pt>
                <c:pt idx="638">
                  <c:v>-49.508558021593601</c:v>
                </c:pt>
                <c:pt idx="639">
                  <c:v>-49.4788975998216</c:v>
                </c:pt>
                <c:pt idx="640">
                  <c:v>-49.4530155242349</c:v>
                </c:pt>
                <c:pt idx="641">
                  <c:v>-49.410609101211897</c:v>
                </c:pt>
                <c:pt idx="642">
                  <c:v>-49.384600807207903</c:v>
                </c:pt>
                <c:pt idx="643">
                  <c:v>-49.349854416287798</c:v>
                </c:pt>
                <c:pt idx="644">
                  <c:v>-49.3342804515406</c:v>
                </c:pt>
                <c:pt idx="645">
                  <c:v>-49.3200877696042</c:v>
                </c:pt>
                <c:pt idx="646">
                  <c:v>-49.298916133311501</c:v>
                </c:pt>
                <c:pt idx="647">
                  <c:v>-49.262682224510399</c:v>
                </c:pt>
                <c:pt idx="648">
                  <c:v>-49.238836232666102</c:v>
                </c:pt>
                <c:pt idx="649">
                  <c:v>-49.209884374600499</c:v>
                </c:pt>
                <c:pt idx="650">
                  <c:v>-49.192232273024601</c:v>
                </c:pt>
                <c:pt idx="651">
                  <c:v>-49.165996559140403</c:v>
                </c:pt>
                <c:pt idx="652">
                  <c:v>-49.1445393478771</c:v>
                </c:pt>
                <c:pt idx="653">
                  <c:v>-49.131002514049001</c:v>
                </c:pt>
                <c:pt idx="654">
                  <c:v>-49.110632368675603</c:v>
                </c:pt>
                <c:pt idx="655">
                  <c:v>-49.093264601352303</c:v>
                </c:pt>
                <c:pt idx="656">
                  <c:v>-49.069697936268597</c:v>
                </c:pt>
                <c:pt idx="657">
                  <c:v>-49.0497169982591</c:v>
                </c:pt>
                <c:pt idx="658">
                  <c:v>-49.026961459984399</c:v>
                </c:pt>
                <c:pt idx="659">
                  <c:v>-49.004867428269201</c:v>
                </c:pt>
                <c:pt idx="660">
                  <c:v>-48.976072822658303</c:v>
                </c:pt>
                <c:pt idx="661">
                  <c:v>-48.943165018897602</c:v>
                </c:pt>
                <c:pt idx="662">
                  <c:v>-48.9130975207744</c:v>
                </c:pt>
                <c:pt idx="663">
                  <c:v>-48.907558918377802</c:v>
                </c:pt>
                <c:pt idx="664">
                  <c:v>-48.886149751669997</c:v>
                </c:pt>
                <c:pt idx="665">
                  <c:v>-48.865811643672401</c:v>
                </c:pt>
                <c:pt idx="666">
                  <c:v>-48.843713353000197</c:v>
                </c:pt>
                <c:pt idx="667">
                  <c:v>-48.828084841189401</c:v>
                </c:pt>
                <c:pt idx="668">
                  <c:v>-48.8034937171415</c:v>
                </c:pt>
                <c:pt idx="669">
                  <c:v>-48.774358664455399</c:v>
                </c:pt>
                <c:pt idx="670">
                  <c:v>-48.727982952452102</c:v>
                </c:pt>
                <c:pt idx="671">
                  <c:v>-48.696687568909503</c:v>
                </c:pt>
                <c:pt idx="672">
                  <c:v>-48.676939123769301</c:v>
                </c:pt>
                <c:pt idx="673">
                  <c:v>-48.639220137486099</c:v>
                </c:pt>
                <c:pt idx="674">
                  <c:v>-48.618599242876698</c:v>
                </c:pt>
                <c:pt idx="675">
                  <c:v>-48.599852570316401</c:v>
                </c:pt>
                <c:pt idx="676">
                  <c:v>-48.579164186484903</c:v>
                </c:pt>
                <c:pt idx="677">
                  <c:v>-48.535702728821001</c:v>
                </c:pt>
                <c:pt idx="678">
                  <c:v>-48.514517266763399</c:v>
                </c:pt>
                <c:pt idx="679">
                  <c:v>-48.494401781713798</c:v>
                </c:pt>
                <c:pt idx="680">
                  <c:v>-48.4668928014597</c:v>
                </c:pt>
                <c:pt idx="681">
                  <c:v>-48.448164342144899</c:v>
                </c:pt>
                <c:pt idx="682">
                  <c:v>-48.4183836410376</c:v>
                </c:pt>
                <c:pt idx="683">
                  <c:v>-48.385861760690297</c:v>
                </c:pt>
                <c:pt idx="684">
                  <c:v>-48.359531615650702</c:v>
                </c:pt>
                <c:pt idx="685">
                  <c:v>-48.340623332390201</c:v>
                </c:pt>
                <c:pt idx="686">
                  <c:v>-48.307536283222298</c:v>
                </c:pt>
                <c:pt idx="687">
                  <c:v>-48.279053161217497</c:v>
                </c:pt>
                <c:pt idx="688">
                  <c:v>-48.245107519087398</c:v>
                </c:pt>
                <c:pt idx="689">
                  <c:v>-48.2220527024867</c:v>
                </c:pt>
                <c:pt idx="690">
                  <c:v>-48.200604989820498</c:v>
                </c:pt>
                <c:pt idx="691">
                  <c:v>-48.1693622132249</c:v>
                </c:pt>
                <c:pt idx="692">
                  <c:v>-48.131414044895202</c:v>
                </c:pt>
                <c:pt idx="693">
                  <c:v>-48.098618744765801</c:v>
                </c:pt>
                <c:pt idx="694">
                  <c:v>-48.067335427887002</c:v>
                </c:pt>
                <c:pt idx="695">
                  <c:v>-48.0478115405758</c:v>
                </c:pt>
                <c:pt idx="696">
                  <c:v>-48.033068047350199</c:v>
                </c:pt>
                <c:pt idx="697">
                  <c:v>-48.005086720616902</c:v>
                </c:pt>
                <c:pt idx="698">
                  <c:v>-47.968129435136298</c:v>
                </c:pt>
                <c:pt idx="699">
                  <c:v>-47.947291486670998</c:v>
                </c:pt>
                <c:pt idx="700">
                  <c:v>-47.907054728867699</c:v>
                </c:pt>
                <c:pt idx="701">
                  <c:v>-47.871333546514201</c:v>
                </c:pt>
                <c:pt idx="702">
                  <c:v>-47.849148896766998</c:v>
                </c:pt>
                <c:pt idx="703">
                  <c:v>-47.810753523930998</c:v>
                </c:pt>
                <c:pt idx="704">
                  <c:v>-47.7908273165853</c:v>
                </c:pt>
                <c:pt idx="705">
                  <c:v>-47.755268799332796</c:v>
                </c:pt>
                <c:pt idx="706">
                  <c:v>-47.731396937235203</c:v>
                </c:pt>
                <c:pt idx="707">
                  <c:v>-47.702783173632398</c:v>
                </c:pt>
                <c:pt idx="708">
                  <c:v>-47.666889718388902</c:v>
                </c:pt>
                <c:pt idx="709">
                  <c:v>-47.638997480894403</c:v>
                </c:pt>
                <c:pt idx="710">
                  <c:v>-47.607211577845703</c:v>
                </c:pt>
                <c:pt idx="711">
                  <c:v>-47.593155484318601</c:v>
                </c:pt>
                <c:pt idx="712">
                  <c:v>-47.568237980450803</c:v>
                </c:pt>
                <c:pt idx="713">
                  <c:v>-47.525224632381502</c:v>
                </c:pt>
                <c:pt idx="714">
                  <c:v>-47.503563916212102</c:v>
                </c:pt>
                <c:pt idx="715">
                  <c:v>-47.4718719158518</c:v>
                </c:pt>
                <c:pt idx="716">
                  <c:v>-47.442347835176903</c:v>
                </c:pt>
                <c:pt idx="717">
                  <c:v>-47.383528907168298</c:v>
                </c:pt>
                <c:pt idx="718">
                  <c:v>-47.347680837974004</c:v>
                </c:pt>
                <c:pt idx="719">
                  <c:v>-47.280714129600199</c:v>
                </c:pt>
                <c:pt idx="720">
                  <c:v>-47.261903020399501</c:v>
                </c:pt>
                <c:pt idx="721">
                  <c:v>-47.226448055538299</c:v>
                </c:pt>
                <c:pt idx="722">
                  <c:v>-47.188057300419402</c:v>
                </c:pt>
                <c:pt idx="723">
                  <c:v>-47.161448761060001</c:v>
                </c:pt>
                <c:pt idx="724">
                  <c:v>-47.130464437620503</c:v>
                </c:pt>
                <c:pt idx="725">
                  <c:v>-47.0899415607444</c:v>
                </c:pt>
                <c:pt idx="726">
                  <c:v>-47.026953544669098</c:v>
                </c:pt>
                <c:pt idx="727">
                  <c:v>-46.992240814125999</c:v>
                </c:pt>
                <c:pt idx="728">
                  <c:v>-46.980802542832997</c:v>
                </c:pt>
                <c:pt idx="729">
                  <c:v>-46.947702954763102</c:v>
                </c:pt>
                <c:pt idx="730">
                  <c:v>-46.918518974347897</c:v>
                </c:pt>
                <c:pt idx="731">
                  <c:v>-46.885197540081499</c:v>
                </c:pt>
                <c:pt idx="732">
                  <c:v>-46.834855314172401</c:v>
                </c:pt>
                <c:pt idx="733">
                  <c:v>-46.793054490901902</c:v>
                </c:pt>
                <c:pt idx="734">
                  <c:v>-46.762102515836403</c:v>
                </c:pt>
                <c:pt idx="735">
                  <c:v>-46.726719859667199</c:v>
                </c:pt>
                <c:pt idx="736">
                  <c:v>-46.689079679763701</c:v>
                </c:pt>
                <c:pt idx="737">
                  <c:v>-46.642291670720702</c:v>
                </c:pt>
                <c:pt idx="738">
                  <c:v>-46.620782591291103</c:v>
                </c:pt>
                <c:pt idx="739">
                  <c:v>-46.596426161322299</c:v>
                </c:pt>
                <c:pt idx="740">
                  <c:v>-46.565865281672203</c:v>
                </c:pt>
                <c:pt idx="741">
                  <c:v>-46.525543188596799</c:v>
                </c:pt>
                <c:pt idx="742">
                  <c:v>-46.489423747949203</c:v>
                </c:pt>
                <c:pt idx="743">
                  <c:v>-46.461031780962898</c:v>
                </c:pt>
                <c:pt idx="744">
                  <c:v>-46.435481126922099</c:v>
                </c:pt>
                <c:pt idx="745">
                  <c:v>-46.3926444909917</c:v>
                </c:pt>
                <c:pt idx="746">
                  <c:v>-46.363177190832303</c:v>
                </c:pt>
                <c:pt idx="747">
                  <c:v>-46.326577929858502</c:v>
                </c:pt>
                <c:pt idx="748">
                  <c:v>-46.310032832724303</c:v>
                </c:pt>
                <c:pt idx="749">
                  <c:v>-46.264156998127099</c:v>
                </c:pt>
                <c:pt idx="750">
                  <c:v>-46.253871354850602</c:v>
                </c:pt>
                <c:pt idx="751">
                  <c:v>-46.2333192698852</c:v>
                </c:pt>
                <c:pt idx="752">
                  <c:v>-46.212454984099701</c:v>
                </c:pt>
                <c:pt idx="753">
                  <c:v>-46.174933707167902</c:v>
                </c:pt>
                <c:pt idx="754">
                  <c:v>-46.135646910316296</c:v>
                </c:pt>
                <c:pt idx="755">
                  <c:v>-46.107807459681801</c:v>
                </c:pt>
                <c:pt idx="756">
                  <c:v>-46.065845734504798</c:v>
                </c:pt>
                <c:pt idx="757">
                  <c:v>-46.043839023602601</c:v>
                </c:pt>
                <c:pt idx="758">
                  <c:v>-46.0157103107354</c:v>
                </c:pt>
                <c:pt idx="759">
                  <c:v>-45.965747268369299</c:v>
                </c:pt>
                <c:pt idx="760">
                  <c:v>-45.9269348247308</c:v>
                </c:pt>
                <c:pt idx="761">
                  <c:v>-45.900347609755102</c:v>
                </c:pt>
                <c:pt idx="762">
                  <c:v>-45.861723754064698</c:v>
                </c:pt>
                <c:pt idx="763">
                  <c:v>-45.809373932017699</c:v>
                </c:pt>
                <c:pt idx="764">
                  <c:v>-45.7911065253871</c:v>
                </c:pt>
                <c:pt idx="765">
                  <c:v>-45.766060877346</c:v>
                </c:pt>
                <c:pt idx="766">
                  <c:v>-45.710142934597698</c:v>
                </c:pt>
                <c:pt idx="767">
                  <c:v>-45.661875614170697</c:v>
                </c:pt>
                <c:pt idx="768">
                  <c:v>-45.627326176380201</c:v>
                </c:pt>
                <c:pt idx="769">
                  <c:v>-45.586068557851398</c:v>
                </c:pt>
                <c:pt idx="770">
                  <c:v>-45.567554551690797</c:v>
                </c:pt>
                <c:pt idx="771">
                  <c:v>-45.533912161850303</c:v>
                </c:pt>
                <c:pt idx="772">
                  <c:v>-45.5087483778997</c:v>
                </c:pt>
                <c:pt idx="773">
                  <c:v>-45.455518159147204</c:v>
                </c:pt>
                <c:pt idx="774">
                  <c:v>-45.4079338411252</c:v>
                </c:pt>
                <c:pt idx="775">
                  <c:v>-45.377633116307202</c:v>
                </c:pt>
                <c:pt idx="776">
                  <c:v>-45.336944724596997</c:v>
                </c:pt>
                <c:pt idx="777">
                  <c:v>-45.301497796479801</c:v>
                </c:pt>
                <c:pt idx="778">
                  <c:v>-45.272824348702002</c:v>
                </c:pt>
                <c:pt idx="779">
                  <c:v>-45.239161026054198</c:v>
                </c:pt>
                <c:pt idx="780">
                  <c:v>-45.208199040700997</c:v>
                </c:pt>
                <c:pt idx="781">
                  <c:v>-45.155717363760502</c:v>
                </c:pt>
                <c:pt idx="782">
                  <c:v>-45.122272768711298</c:v>
                </c:pt>
                <c:pt idx="783">
                  <c:v>-45.102501465907103</c:v>
                </c:pt>
                <c:pt idx="784">
                  <c:v>-45.080120080654403</c:v>
                </c:pt>
                <c:pt idx="785">
                  <c:v>-45.056277514096202</c:v>
                </c:pt>
                <c:pt idx="786">
                  <c:v>-45.031731839421603</c:v>
                </c:pt>
                <c:pt idx="787">
                  <c:v>-44.997077479122503</c:v>
                </c:pt>
                <c:pt idx="788">
                  <c:v>-44.972099999987002</c:v>
                </c:pt>
                <c:pt idx="789">
                  <c:v>-44.937525176261097</c:v>
                </c:pt>
                <c:pt idx="790">
                  <c:v>-44.902975413051898</c:v>
                </c:pt>
                <c:pt idx="791">
                  <c:v>-44.870135105892402</c:v>
                </c:pt>
                <c:pt idx="792">
                  <c:v>-44.824462727113499</c:v>
                </c:pt>
                <c:pt idx="793">
                  <c:v>-44.794007887693702</c:v>
                </c:pt>
                <c:pt idx="794">
                  <c:v>-44.767434355626598</c:v>
                </c:pt>
                <c:pt idx="795">
                  <c:v>-44.733848538707299</c:v>
                </c:pt>
                <c:pt idx="796">
                  <c:v>-44.707194397036197</c:v>
                </c:pt>
                <c:pt idx="797">
                  <c:v>-44.675579063729202</c:v>
                </c:pt>
                <c:pt idx="798">
                  <c:v>-44.642823402834502</c:v>
                </c:pt>
                <c:pt idx="799">
                  <c:v>-44.6116022001749</c:v>
                </c:pt>
                <c:pt idx="800">
                  <c:v>-44.5653483182288</c:v>
                </c:pt>
                <c:pt idx="801">
                  <c:v>-44.530006593213599</c:v>
                </c:pt>
                <c:pt idx="802">
                  <c:v>-44.4805839249439</c:v>
                </c:pt>
                <c:pt idx="803">
                  <c:v>-44.461446998449098</c:v>
                </c:pt>
                <c:pt idx="804">
                  <c:v>-44.4351617290882</c:v>
                </c:pt>
                <c:pt idx="805">
                  <c:v>-44.3968012501091</c:v>
                </c:pt>
                <c:pt idx="806">
                  <c:v>-44.368630537785499</c:v>
                </c:pt>
                <c:pt idx="807">
                  <c:v>-44.337518742673602</c:v>
                </c:pt>
                <c:pt idx="808">
                  <c:v>-44.296645965161503</c:v>
                </c:pt>
                <c:pt idx="809">
                  <c:v>-44.256448644708001</c:v>
                </c:pt>
                <c:pt idx="810">
                  <c:v>-44.221603540324402</c:v>
                </c:pt>
                <c:pt idx="811">
                  <c:v>-44.168129073976601</c:v>
                </c:pt>
                <c:pt idx="812">
                  <c:v>-44.124146278554001</c:v>
                </c:pt>
                <c:pt idx="813">
                  <c:v>-44.096600129314901</c:v>
                </c:pt>
                <c:pt idx="814">
                  <c:v>-44.079175545077902</c:v>
                </c:pt>
                <c:pt idx="815">
                  <c:v>-44.045693883205303</c:v>
                </c:pt>
                <c:pt idx="816">
                  <c:v>-43.9931901825423</c:v>
                </c:pt>
                <c:pt idx="817">
                  <c:v>-43.954979056393199</c:v>
                </c:pt>
                <c:pt idx="818">
                  <c:v>-43.931083456936101</c:v>
                </c:pt>
                <c:pt idx="819">
                  <c:v>-43.892060154363897</c:v>
                </c:pt>
                <c:pt idx="820">
                  <c:v>-43.871712776824999</c:v>
                </c:pt>
                <c:pt idx="821">
                  <c:v>-43.817905757272101</c:v>
                </c:pt>
                <c:pt idx="822">
                  <c:v>-43.777352553829502</c:v>
                </c:pt>
                <c:pt idx="823">
                  <c:v>-43.7190358337213</c:v>
                </c:pt>
                <c:pt idx="824">
                  <c:v>-43.649350534739298</c:v>
                </c:pt>
                <c:pt idx="825">
                  <c:v>-43.614216095634497</c:v>
                </c:pt>
                <c:pt idx="826">
                  <c:v>-43.570471155837701</c:v>
                </c:pt>
                <c:pt idx="827">
                  <c:v>-43.538724974946497</c:v>
                </c:pt>
                <c:pt idx="828">
                  <c:v>-43.5153744516278</c:v>
                </c:pt>
                <c:pt idx="829">
                  <c:v>-43.458937858077398</c:v>
                </c:pt>
                <c:pt idx="830">
                  <c:v>-43.444531831165797</c:v>
                </c:pt>
                <c:pt idx="831">
                  <c:v>-43.423857265212398</c:v>
                </c:pt>
                <c:pt idx="832">
                  <c:v>-43.360061462116498</c:v>
                </c:pt>
                <c:pt idx="833">
                  <c:v>-43.327329734291702</c:v>
                </c:pt>
                <c:pt idx="834">
                  <c:v>-43.298075561226298</c:v>
                </c:pt>
                <c:pt idx="835">
                  <c:v>-43.2684324607646</c:v>
                </c:pt>
                <c:pt idx="836">
                  <c:v>-43.230959536206598</c:v>
                </c:pt>
                <c:pt idx="837">
                  <c:v>-43.192958259493103</c:v>
                </c:pt>
                <c:pt idx="838">
                  <c:v>-43.178921352589597</c:v>
                </c:pt>
                <c:pt idx="839">
                  <c:v>-43.138833510924002</c:v>
                </c:pt>
                <c:pt idx="840">
                  <c:v>-43.116235270291597</c:v>
                </c:pt>
                <c:pt idx="841">
                  <c:v>-43.082822343509001</c:v>
                </c:pt>
                <c:pt idx="842">
                  <c:v>-43.025464951806804</c:v>
                </c:pt>
                <c:pt idx="843">
                  <c:v>-42.9654947347179</c:v>
                </c:pt>
                <c:pt idx="844">
                  <c:v>-42.9388468828013</c:v>
                </c:pt>
                <c:pt idx="845">
                  <c:v>-42.8831215543768</c:v>
                </c:pt>
                <c:pt idx="846">
                  <c:v>-42.8560304488485</c:v>
                </c:pt>
                <c:pt idx="847">
                  <c:v>-42.821534382777202</c:v>
                </c:pt>
                <c:pt idx="848">
                  <c:v>-42.773795377800198</c:v>
                </c:pt>
                <c:pt idx="849">
                  <c:v>-42.7412455314754</c:v>
                </c:pt>
                <c:pt idx="850">
                  <c:v>-42.685620663106398</c:v>
                </c:pt>
                <c:pt idx="851">
                  <c:v>-42.645280310488303</c:v>
                </c:pt>
                <c:pt idx="852">
                  <c:v>-42.584765613211303</c:v>
                </c:pt>
                <c:pt idx="853">
                  <c:v>-42.529771788244503</c:v>
                </c:pt>
                <c:pt idx="854">
                  <c:v>-42.459557800365801</c:v>
                </c:pt>
                <c:pt idx="855">
                  <c:v>-42.403971718781598</c:v>
                </c:pt>
                <c:pt idx="856">
                  <c:v>-42.352159641059799</c:v>
                </c:pt>
                <c:pt idx="857">
                  <c:v>-42.320865389269102</c:v>
                </c:pt>
                <c:pt idx="858">
                  <c:v>-42.261998642388903</c:v>
                </c:pt>
                <c:pt idx="859">
                  <c:v>-42.217851975070801</c:v>
                </c:pt>
                <c:pt idx="860">
                  <c:v>-42.145419131722001</c:v>
                </c:pt>
                <c:pt idx="861">
                  <c:v>-42.0974943459643</c:v>
                </c:pt>
                <c:pt idx="862">
                  <c:v>-42.055104308074696</c:v>
                </c:pt>
                <c:pt idx="863">
                  <c:v>-41.990137857390202</c:v>
                </c:pt>
                <c:pt idx="864">
                  <c:v>-41.942965220292301</c:v>
                </c:pt>
                <c:pt idx="865">
                  <c:v>-41.901220944979002</c:v>
                </c:pt>
                <c:pt idx="866">
                  <c:v>-41.825449920540898</c:v>
                </c:pt>
                <c:pt idx="867">
                  <c:v>-41.7847179078748</c:v>
                </c:pt>
                <c:pt idx="868">
                  <c:v>-41.725565852473203</c:v>
                </c:pt>
                <c:pt idx="869">
                  <c:v>-41.6776092641663</c:v>
                </c:pt>
                <c:pt idx="870">
                  <c:v>-41.616091688222802</c:v>
                </c:pt>
                <c:pt idx="871">
                  <c:v>-41.571466397754797</c:v>
                </c:pt>
                <c:pt idx="872">
                  <c:v>-41.489549397353997</c:v>
                </c:pt>
                <c:pt idx="873">
                  <c:v>-41.449098585777101</c:v>
                </c:pt>
                <c:pt idx="874">
                  <c:v>-41.363747311952302</c:v>
                </c:pt>
                <c:pt idx="875">
                  <c:v>-41.326250055599402</c:v>
                </c:pt>
                <c:pt idx="876">
                  <c:v>-41.276838351514797</c:v>
                </c:pt>
                <c:pt idx="877">
                  <c:v>-41.208552889299</c:v>
                </c:pt>
                <c:pt idx="878">
                  <c:v>-41.135767348775403</c:v>
                </c:pt>
                <c:pt idx="879">
                  <c:v>-41.065449232228602</c:v>
                </c:pt>
                <c:pt idx="880">
                  <c:v>-41.017691670240303</c:v>
                </c:pt>
                <c:pt idx="881">
                  <c:v>-40.953744929471803</c:v>
                </c:pt>
                <c:pt idx="882">
                  <c:v>-40.8924013387023</c:v>
                </c:pt>
                <c:pt idx="883">
                  <c:v>-40.859568654688303</c:v>
                </c:pt>
                <c:pt idx="884">
                  <c:v>-40.813151501136801</c:v>
                </c:pt>
                <c:pt idx="885">
                  <c:v>-40.764482620282799</c:v>
                </c:pt>
                <c:pt idx="886">
                  <c:v>-40.715991836004399</c:v>
                </c:pt>
                <c:pt idx="887">
                  <c:v>-40.618310200805098</c:v>
                </c:pt>
                <c:pt idx="888">
                  <c:v>-40.526981751044701</c:v>
                </c:pt>
                <c:pt idx="889">
                  <c:v>-40.479772741250798</c:v>
                </c:pt>
                <c:pt idx="890">
                  <c:v>-40.423838880196399</c:v>
                </c:pt>
                <c:pt idx="891">
                  <c:v>-40.363240557664902</c:v>
                </c:pt>
                <c:pt idx="892">
                  <c:v>-40.290041340638503</c:v>
                </c:pt>
                <c:pt idx="893">
                  <c:v>-40.262608315607203</c:v>
                </c:pt>
                <c:pt idx="894">
                  <c:v>-40.193051840479697</c:v>
                </c:pt>
                <c:pt idx="895">
                  <c:v>-40.146031917172898</c:v>
                </c:pt>
                <c:pt idx="896">
                  <c:v>-40.081710395036602</c:v>
                </c:pt>
                <c:pt idx="897">
                  <c:v>-40.019520913751798</c:v>
                </c:pt>
                <c:pt idx="898">
                  <c:v>-39.941659028610303</c:v>
                </c:pt>
                <c:pt idx="899">
                  <c:v>-39.858938548442701</c:v>
                </c:pt>
                <c:pt idx="900">
                  <c:v>-39.7769394464746</c:v>
                </c:pt>
                <c:pt idx="901">
                  <c:v>-39.693160831182198</c:v>
                </c:pt>
                <c:pt idx="902">
                  <c:v>-39.6260015353702</c:v>
                </c:pt>
                <c:pt idx="903">
                  <c:v>-39.527456832414501</c:v>
                </c:pt>
                <c:pt idx="904">
                  <c:v>-39.444803697857999</c:v>
                </c:pt>
                <c:pt idx="905">
                  <c:v>-39.407862361080298</c:v>
                </c:pt>
                <c:pt idx="906">
                  <c:v>-39.315960096863499</c:v>
                </c:pt>
                <c:pt idx="907">
                  <c:v>-39.252102389184003</c:v>
                </c:pt>
                <c:pt idx="908">
                  <c:v>-39.187613012310401</c:v>
                </c:pt>
                <c:pt idx="909">
                  <c:v>-39.085134092201997</c:v>
                </c:pt>
                <c:pt idx="910">
                  <c:v>-39.046276875727798</c:v>
                </c:pt>
                <c:pt idx="911">
                  <c:v>-38.977755408370797</c:v>
                </c:pt>
                <c:pt idx="912">
                  <c:v>-38.880565282043897</c:v>
                </c:pt>
                <c:pt idx="913">
                  <c:v>-38.8310551274473</c:v>
                </c:pt>
                <c:pt idx="914">
                  <c:v>-38.7523039596391</c:v>
                </c:pt>
                <c:pt idx="915">
                  <c:v>-38.689269690829498</c:v>
                </c:pt>
                <c:pt idx="916">
                  <c:v>-38.621419701173302</c:v>
                </c:pt>
                <c:pt idx="917">
                  <c:v>-38.526591239512904</c:v>
                </c:pt>
                <c:pt idx="918">
                  <c:v>-38.450144659662897</c:v>
                </c:pt>
                <c:pt idx="919">
                  <c:v>-38.3509377190259</c:v>
                </c:pt>
                <c:pt idx="920">
                  <c:v>-38.272666294545999</c:v>
                </c:pt>
                <c:pt idx="921">
                  <c:v>-38.199262437148398</c:v>
                </c:pt>
                <c:pt idx="922">
                  <c:v>-38.123132640148498</c:v>
                </c:pt>
                <c:pt idx="923">
                  <c:v>-38.031177102473897</c:v>
                </c:pt>
                <c:pt idx="924">
                  <c:v>-37.936528859891297</c:v>
                </c:pt>
                <c:pt idx="925">
                  <c:v>-37.859515800263097</c:v>
                </c:pt>
                <c:pt idx="926">
                  <c:v>-37.817696115365699</c:v>
                </c:pt>
                <c:pt idx="927">
                  <c:v>-37.688523730120203</c:v>
                </c:pt>
                <c:pt idx="928">
                  <c:v>-37.6145662380004</c:v>
                </c:pt>
                <c:pt idx="929">
                  <c:v>-37.4996995063387</c:v>
                </c:pt>
                <c:pt idx="930">
                  <c:v>-37.400315647722302</c:v>
                </c:pt>
                <c:pt idx="931">
                  <c:v>-37.295134732345097</c:v>
                </c:pt>
                <c:pt idx="932">
                  <c:v>-37.202263190338797</c:v>
                </c:pt>
                <c:pt idx="933">
                  <c:v>-37.138117620600298</c:v>
                </c:pt>
                <c:pt idx="934">
                  <c:v>-36.953174771541299</c:v>
                </c:pt>
                <c:pt idx="935">
                  <c:v>-36.893649078628201</c:v>
                </c:pt>
                <c:pt idx="936">
                  <c:v>-36.7705667556829</c:v>
                </c:pt>
                <c:pt idx="937">
                  <c:v>-36.695558347349703</c:v>
                </c:pt>
                <c:pt idx="938">
                  <c:v>-36.617928812202102</c:v>
                </c:pt>
                <c:pt idx="939">
                  <c:v>-36.513779732891201</c:v>
                </c:pt>
                <c:pt idx="940">
                  <c:v>-36.469811874997198</c:v>
                </c:pt>
                <c:pt idx="941">
                  <c:v>-36.336377040763303</c:v>
                </c:pt>
                <c:pt idx="942">
                  <c:v>-36.234868572612498</c:v>
                </c:pt>
                <c:pt idx="943">
                  <c:v>-36.091959706767</c:v>
                </c:pt>
                <c:pt idx="944">
                  <c:v>-35.914158988494201</c:v>
                </c:pt>
                <c:pt idx="945">
                  <c:v>-35.771924327507399</c:v>
                </c:pt>
                <c:pt idx="946">
                  <c:v>-35.584167953888297</c:v>
                </c:pt>
                <c:pt idx="947">
                  <c:v>-35.457046144048498</c:v>
                </c:pt>
                <c:pt idx="948">
                  <c:v>-35.3464019790989</c:v>
                </c:pt>
                <c:pt idx="949">
                  <c:v>-35.2042212481295</c:v>
                </c:pt>
                <c:pt idx="950">
                  <c:v>-35.145965380804498</c:v>
                </c:pt>
                <c:pt idx="951">
                  <c:v>-34.981481996574203</c:v>
                </c:pt>
                <c:pt idx="952">
                  <c:v>-34.833551808841897</c:v>
                </c:pt>
                <c:pt idx="953">
                  <c:v>-34.594672468975098</c:v>
                </c:pt>
                <c:pt idx="954">
                  <c:v>-34.500660029992503</c:v>
                </c:pt>
                <c:pt idx="955">
                  <c:v>-34.385135122879497</c:v>
                </c:pt>
                <c:pt idx="956">
                  <c:v>-34.249687751585199</c:v>
                </c:pt>
                <c:pt idx="957">
                  <c:v>-34.113630862809401</c:v>
                </c:pt>
                <c:pt idx="958">
                  <c:v>-33.962741392117998</c:v>
                </c:pt>
                <c:pt idx="959">
                  <c:v>-33.681307465417298</c:v>
                </c:pt>
                <c:pt idx="960">
                  <c:v>-33.571642913556801</c:v>
                </c:pt>
                <c:pt idx="961">
                  <c:v>-33.432269643616898</c:v>
                </c:pt>
                <c:pt idx="962">
                  <c:v>-33.240109406028303</c:v>
                </c:pt>
                <c:pt idx="963">
                  <c:v>-33.0487921200926</c:v>
                </c:pt>
                <c:pt idx="964">
                  <c:v>-32.806269008936098</c:v>
                </c:pt>
                <c:pt idx="965">
                  <c:v>-32.676233049342997</c:v>
                </c:pt>
                <c:pt idx="966">
                  <c:v>-32.527492305567201</c:v>
                </c:pt>
                <c:pt idx="967">
                  <c:v>-32.285279874975998</c:v>
                </c:pt>
                <c:pt idx="968">
                  <c:v>-32.084431334196402</c:v>
                </c:pt>
                <c:pt idx="969">
                  <c:v>-31.954627935763799</c:v>
                </c:pt>
                <c:pt idx="970">
                  <c:v>-31.766715375108198</c:v>
                </c:pt>
                <c:pt idx="971">
                  <c:v>-31.633499766903</c:v>
                </c:pt>
                <c:pt idx="972">
                  <c:v>-31.422264348508399</c:v>
                </c:pt>
                <c:pt idx="973">
                  <c:v>-31.1907698711133</c:v>
                </c:pt>
                <c:pt idx="974">
                  <c:v>-31.054058236441399</c:v>
                </c:pt>
                <c:pt idx="975">
                  <c:v>-30.904587143863601</c:v>
                </c:pt>
                <c:pt idx="976">
                  <c:v>-30.816208213325101</c:v>
                </c:pt>
                <c:pt idx="977">
                  <c:v>-30.5898207928064</c:v>
                </c:pt>
                <c:pt idx="978">
                  <c:v>-30.3249332352257</c:v>
                </c:pt>
                <c:pt idx="979">
                  <c:v>-30.1267757699596</c:v>
                </c:pt>
                <c:pt idx="980">
                  <c:v>-29.956263273823701</c:v>
                </c:pt>
                <c:pt idx="981">
                  <c:v>-29.7612430803287</c:v>
                </c:pt>
                <c:pt idx="982">
                  <c:v>-29.5791030449506</c:v>
                </c:pt>
                <c:pt idx="983">
                  <c:v>-29.251299198620401</c:v>
                </c:pt>
                <c:pt idx="984">
                  <c:v>-29.0508557715034</c:v>
                </c:pt>
                <c:pt idx="985">
                  <c:v>-28.498859990781799</c:v>
                </c:pt>
                <c:pt idx="986">
                  <c:v>-28.255337532531001</c:v>
                </c:pt>
                <c:pt idx="987">
                  <c:v>-27.984989927914</c:v>
                </c:pt>
                <c:pt idx="988">
                  <c:v>-27.455345880532398</c:v>
                </c:pt>
                <c:pt idx="989">
                  <c:v>-27.247700537251902</c:v>
                </c:pt>
                <c:pt idx="990">
                  <c:v>-27.003189639091701</c:v>
                </c:pt>
                <c:pt idx="991">
                  <c:v>-26.6692810255323</c:v>
                </c:pt>
                <c:pt idx="992">
                  <c:v>-26.268019670407298</c:v>
                </c:pt>
                <c:pt idx="993">
                  <c:v>-25.749873256728399</c:v>
                </c:pt>
                <c:pt idx="994">
                  <c:v>-25.333334548952099</c:v>
                </c:pt>
                <c:pt idx="995">
                  <c:v>-24.634667909984699</c:v>
                </c:pt>
                <c:pt idx="996">
                  <c:v>-23.930190737040999</c:v>
                </c:pt>
                <c:pt idx="997">
                  <c:v>-22.675037906473801</c:v>
                </c:pt>
                <c:pt idx="998">
                  <c:v>-21.357148758706298</c:v>
                </c:pt>
                <c:pt idx="999">
                  <c:v>-19.361755806435301</c:v>
                </c:pt>
                <c:pt idx="1000">
                  <c:v>-17.3024502294824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946-4BC5-91A7-A20270DDEE64}"/>
            </c:ext>
          </c:extLst>
        </c:ser>
        <c:ser>
          <c:idx val="4"/>
          <c:order val="4"/>
          <c:tx>
            <c:strRef>
              <c:f>'[NR-U indoor sub7 calibration_final_v3.xlsx](15,20,20,40), UE RSSI'!$F$1</c:f>
              <c:strCache>
                <c:ptCount val="1"/>
                <c:pt idx="0">
                  <c:v>Samsung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RSSI'!$F$2:$F$1002</c:f>
              <c:numCache>
                <c:formatCode>General</c:formatCode>
                <c:ptCount val="1001"/>
                <c:pt idx="0">
                  <c:v>-81.83</c:v>
                </c:pt>
                <c:pt idx="1">
                  <c:v>-81.444053422807457</c:v>
                </c:pt>
                <c:pt idx="2">
                  <c:v>-80.902146083871486</c:v>
                </c:pt>
                <c:pt idx="3">
                  <c:v>-80.381080184399124</c:v>
                </c:pt>
                <c:pt idx="4">
                  <c:v>-79.923731321354097</c:v>
                </c:pt>
                <c:pt idx="5">
                  <c:v>-79.494984690055361</c:v>
                </c:pt>
                <c:pt idx="6">
                  <c:v>-79.113536919356733</c:v>
                </c:pt>
                <c:pt idx="7">
                  <c:v>-78.858819861515371</c:v>
                </c:pt>
                <c:pt idx="8">
                  <c:v>-78.526872077295295</c:v>
                </c:pt>
                <c:pt idx="9">
                  <c:v>-78.214974853292219</c:v>
                </c:pt>
                <c:pt idx="10">
                  <c:v>-77.960367108554749</c:v>
                </c:pt>
                <c:pt idx="11">
                  <c:v>-77.732605147662042</c:v>
                </c:pt>
                <c:pt idx="12">
                  <c:v>-77.475956550191341</c:v>
                </c:pt>
                <c:pt idx="13">
                  <c:v>-77.259992126061789</c:v>
                </c:pt>
                <c:pt idx="14">
                  <c:v>-77.052443420735614</c:v>
                </c:pt>
                <c:pt idx="15">
                  <c:v>-76.826972576313253</c:v>
                </c:pt>
                <c:pt idx="16">
                  <c:v>-76.674932447303917</c:v>
                </c:pt>
                <c:pt idx="17">
                  <c:v>-76.480951308179328</c:v>
                </c:pt>
                <c:pt idx="18">
                  <c:v>-76.249196989248517</c:v>
                </c:pt>
                <c:pt idx="19">
                  <c:v>-76.058204838467063</c:v>
                </c:pt>
                <c:pt idx="20">
                  <c:v>-75.915114519554081</c:v>
                </c:pt>
                <c:pt idx="21">
                  <c:v>-75.774950332784556</c:v>
                </c:pt>
                <c:pt idx="22">
                  <c:v>-75.634484350282023</c:v>
                </c:pt>
                <c:pt idx="23">
                  <c:v>-75.48127319157615</c:v>
                </c:pt>
                <c:pt idx="24">
                  <c:v>-75.314979030374204</c:v>
                </c:pt>
                <c:pt idx="25">
                  <c:v>-75.171896147631543</c:v>
                </c:pt>
                <c:pt idx="26">
                  <c:v>-75.068158874760613</c:v>
                </c:pt>
                <c:pt idx="27">
                  <c:v>-74.963942042185849</c:v>
                </c:pt>
                <c:pt idx="28">
                  <c:v>-74.821202698086339</c:v>
                </c:pt>
                <c:pt idx="29">
                  <c:v>-74.644930379449107</c:v>
                </c:pt>
                <c:pt idx="30">
                  <c:v>-74.512295247969803</c:v>
                </c:pt>
                <c:pt idx="31">
                  <c:v>-74.401977927901086</c:v>
                </c:pt>
                <c:pt idx="32">
                  <c:v>-74.28412352010514</c:v>
                </c:pt>
                <c:pt idx="33">
                  <c:v>-74.162165873170778</c:v>
                </c:pt>
                <c:pt idx="34">
                  <c:v>-74.019616204377854</c:v>
                </c:pt>
                <c:pt idx="35">
                  <c:v>-73.87674849858665</c:v>
                </c:pt>
                <c:pt idx="36">
                  <c:v>-73.814115922746083</c:v>
                </c:pt>
                <c:pt idx="37">
                  <c:v>-73.708374121537275</c:v>
                </c:pt>
                <c:pt idx="38">
                  <c:v>-73.588837877444078</c:v>
                </c:pt>
                <c:pt idx="39">
                  <c:v>-73.488247157916959</c:v>
                </c:pt>
                <c:pt idx="40">
                  <c:v>-73.396242066756059</c:v>
                </c:pt>
                <c:pt idx="41">
                  <c:v>-73.292050797315852</c:v>
                </c:pt>
                <c:pt idx="42">
                  <c:v>-73.21169822481211</c:v>
                </c:pt>
                <c:pt idx="43">
                  <c:v>-73.124939374021025</c:v>
                </c:pt>
                <c:pt idx="44">
                  <c:v>-73.044302649276091</c:v>
                </c:pt>
                <c:pt idx="45">
                  <c:v>-72.966711270575402</c:v>
                </c:pt>
                <c:pt idx="46">
                  <c:v>-72.872790587003848</c:v>
                </c:pt>
                <c:pt idx="47">
                  <c:v>-72.780115570576683</c:v>
                </c:pt>
                <c:pt idx="48">
                  <c:v>-72.708009451332686</c:v>
                </c:pt>
                <c:pt idx="49">
                  <c:v>-72.626914395343022</c:v>
                </c:pt>
                <c:pt idx="50">
                  <c:v>-72.507676614814329</c:v>
                </c:pt>
                <c:pt idx="51">
                  <c:v>-72.399550060692292</c:v>
                </c:pt>
                <c:pt idx="52">
                  <c:v>-72.301752138855989</c:v>
                </c:pt>
                <c:pt idx="53">
                  <c:v>-72.241464347022742</c:v>
                </c:pt>
                <c:pt idx="54">
                  <c:v>-72.147663681848826</c:v>
                </c:pt>
                <c:pt idx="55">
                  <c:v>-72.061117544479373</c:v>
                </c:pt>
                <c:pt idx="56">
                  <c:v>-71.97222891010361</c:v>
                </c:pt>
                <c:pt idx="57">
                  <c:v>-71.903841994874199</c:v>
                </c:pt>
                <c:pt idx="58">
                  <c:v>-71.813611957970181</c:v>
                </c:pt>
                <c:pt idx="59">
                  <c:v>-71.738571463907917</c:v>
                </c:pt>
                <c:pt idx="60">
                  <c:v>-71.656663379927295</c:v>
                </c:pt>
                <c:pt idx="61">
                  <c:v>-71.573533722668401</c:v>
                </c:pt>
                <c:pt idx="62">
                  <c:v>-71.509463666873273</c:v>
                </c:pt>
                <c:pt idx="63">
                  <c:v>-71.434395034803927</c:v>
                </c:pt>
                <c:pt idx="64">
                  <c:v>-71.353008469967961</c:v>
                </c:pt>
                <c:pt idx="65">
                  <c:v>-71.270971428151526</c:v>
                </c:pt>
                <c:pt idx="66">
                  <c:v>-71.156466523487083</c:v>
                </c:pt>
                <c:pt idx="67">
                  <c:v>-71.067507343115864</c:v>
                </c:pt>
                <c:pt idx="68">
                  <c:v>-71.001265500565609</c:v>
                </c:pt>
                <c:pt idx="69">
                  <c:v>-70.952454544118268</c:v>
                </c:pt>
                <c:pt idx="70">
                  <c:v>-70.894140693997585</c:v>
                </c:pt>
                <c:pt idx="71">
                  <c:v>-70.834437028797652</c:v>
                </c:pt>
                <c:pt idx="72">
                  <c:v>-70.764744731888428</c:v>
                </c:pt>
                <c:pt idx="73">
                  <c:v>-70.713460667316454</c:v>
                </c:pt>
                <c:pt idx="74">
                  <c:v>-70.646865421761106</c:v>
                </c:pt>
                <c:pt idx="75">
                  <c:v>-70.582610245123576</c:v>
                </c:pt>
                <c:pt idx="76">
                  <c:v>-70.5014036172565</c:v>
                </c:pt>
                <c:pt idx="77">
                  <c:v>-70.423037234435512</c:v>
                </c:pt>
                <c:pt idx="78">
                  <c:v>-70.336329496326456</c:v>
                </c:pt>
                <c:pt idx="79">
                  <c:v>-70.263721401042403</c:v>
                </c:pt>
                <c:pt idx="80">
                  <c:v>-70.212083148949247</c:v>
                </c:pt>
                <c:pt idx="81">
                  <c:v>-70.159103188828681</c:v>
                </c:pt>
                <c:pt idx="82">
                  <c:v>-70.091524112746839</c:v>
                </c:pt>
                <c:pt idx="83">
                  <c:v>-70.021896237568171</c:v>
                </c:pt>
                <c:pt idx="84">
                  <c:v>-69.94878592792773</c:v>
                </c:pt>
                <c:pt idx="85">
                  <c:v>-69.889560997731223</c:v>
                </c:pt>
                <c:pt idx="86">
                  <c:v>-69.816921582888924</c:v>
                </c:pt>
                <c:pt idx="87">
                  <c:v>-69.74745025987913</c:v>
                </c:pt>
                <c:pt idx="88">
                  <c:v>-69.674624143537088</c:v>
                </c:pt>
                <c:pt idx="89">
                  <c:v>-69.592283148446668</c:v>
                </c:pt>
                <c:pt idx="90">
                  <c:v>-69.52823144015467</c:v>
                </c:pt>
                <c:pt idx="91">
                  <c:v>-69.465569510339876</c:v>
                </c:pt>
                <c:pt idx="92">
                  <c:v>-69.402105040250532</c:v>
                </c:pt>
                <c:pt idx="93">
                  <c:v>-69.328676997998272</c:v>
                </c:pt>
                <c:pt idx="94">
                  <c:v>-69.259599179802592</c:v>
                </c:pt>
                <c:pt idx="95">
                  <c:v>-69.195003889048579</c:v>
                </c:pt>
                <c:pt idx="96">
                  <c:v>-69.144589097812442</c:v>
                </c:pt>
                <c:pt idx="97">
                  <c:v>-69.076773336822981</c:v>
                </c:pt>
                <c:pt idx="98">
                  <c:v>-69.033856680377426</c:v>
                </c:pt>
                <c:pt idx="99">
                  <c:v>-68.988733128633015</c:v>
                </c:pt>
                <c:pt idx="100">
                  <c:v>-68.934140224671452</c:v>
                </c:pt>
                <c:pt idx="101">
                  <c:v>-68.867205223471814</c:v>
                </c:pt>
                <c:pt idx="102">
                  <c:v>-68.799929361237602</c:v>
                </c:pt>
                <c:pt idx="103">
                  <c:v>-68.742380422054808</c:v>
                </c:pt>
                <c:pt idx="104">
                  <c:v>-68.691913787953638</c:v>
                </c:pt>
                <c:pt idx="105">
                  <c:v>-68.642153903538656</c:v>
                </c:pt>
                <c:pt idx="106">
                  <c:v>-68.583545465130996</c:v>
                </c:pt>
                <c:pt idx="107">
                  <c:v>-68.507854253490692</c:v>
                </c:pt>
                <c:pt idx="108">
                  <c:v>-68.45247817228298</c:v>
                </c:pt>
                <c:pt idx="109">
                  <c:v>-68.388379163292782</c:v>
                </c:pt>
                <c:pt idx="110">
                  <c:v>-68.334249775086477</c:v>
                </c:pt>
                <c:pt idx="111">
                  <c:v>-68.266813847862068</c:v>
                </c:pt>
                <c:pt idx="112">
                  <c:v>-68.208766316171747</c:v>
                </c:pt>
                <c:pt idx="113">
                  <c:v>-68.164779443606918</c:v>
                </c:pt>
                <c:pt idx="114">
                  <c:v>-68.102528299469824</c:v>
                </c:pt>
                <c:pt idx="115">
                  <c:v>-68.060054684175725</c:v>
                </c:pt>
                <c:pt idx="116">
                  <c:v>-68.011711789333418</c:v>
                </c:pt>
                <c:pt idx="117">
                  <c:v>-67.95354673656874</c:v>
                </c:pt>
                <c:pt idx="118">
                  <c:v>-67.900782201504541</c:v>
                </c:pt>
                <c:pt idx="119">
                  <c:v>-67.841883207163463</c:v>
                </c:pt>
                <c:pt idx="120">
                  <c:v>-67.790673401603854</c:v>
                </c:pt>
                <c:pt idx="121">
                  <c:v>-67.730829892287616</c:v>
                </c:pt>
                <c:pt idx="122">
                  <c:v>-67.692432253244988</c:v>
                </c:pt>
                <c:pt idx="123">
                  <c:v>-67.636923913994977</c:v>
                </c:pt>
                <c:pt idx="124">
                  <c:v>-67.596594618522204</c:v>
                </c:pt>
                <c:pt idx="125">
                  <c:v>-67.540056903499362</c:v>
                </c:pt>
                <c:pt idx="126">
                  <c:v>-67.472272789985169</c:v>
                </c:pt>
                <c:pt idx="127">
                  <c:v>-67.415263098376812</c:v>
                </c:pt>
                <c:pt idx="128">
                  <c:v>-67.367933303280765</c:v>
                </c:pt>
                <c:pt idx="129">
                  <c:v>-67.311879729491011</c:v>
                </c:pt>
                <c:pt idx="130">
                  <c:v>-67.263583874923498</c:v>
                </c:pt>
                <c:pt idx="131">
                  <c:v>-67.231118411057963</c:v>
                </c:pt>
                <c:pt idx="132">
                  <c:v>-67.171978964166897</c:v>
                </c:pt>
                <c:pt idx="133">
                  <c:v>-67.123211835371762</c:v>
                </c:pt>
                <c:pt idx="134">
                  <c:v>-67.062353606070971</c:v>
                </c:pt>
                <c:pt idx="135">
                  <c:v>-67.022156104674863</c:v>
                </c:pt>
                <c:pt idx="136">
                  <c:v>-66.975191015027178</c:v>
                </c:pt>
                <c:pt idx="137">
                  <c:v>-66.932910274058983</c:v>
                </c:pt>
                <c:pt idx="138">
                  <c:v>-66.881667585148705</c:v>
                </c:pt>
                <c:pt idx="139">
                  <c:v>-66.828047468875837</c:v>
                </c:pt>
                <c:pt idx="140">
                  <c:v>-66.786001478176544</c:v>
                </c:pt>
                <c:pt idx="141">
                  <c:v>-66.74530002742074</c:v>
                </c:pt>
                <c:pt idx="142">
                  <c:v>-66.689061974168865</c:v>
                </c:pt>
                <c:pt idx="143">
                  <c:v>-66.642779130675763</c:v>
                </c:pt>
                <c:pt idx="144">
                  <c:v>-66.597114647829386</c:v>
                </c:pt>
                <c:pt idx="145">
                  <c:v>-66.550634787434134</c:v>
                </c:pt>
                <c:pt idx="146">
                  <c:v>-66.513495463621126</c:v>
                </c:pt>
                <c:pt idx="147">
                  <c:v>-66.464562021230307</c:v>
                </c:pt>
                <c:pt idx="148">
                  <c:v>-66.420698338964968</c:v>
                </c:pt>
                <c:pt idx="149">
                  <c:v>-66.373534912590486</c:v>
                </c:pt>
                <c:pt idx="150">
                  <c:v>-66.312853114657088</c:v>
                </c:pt>
                <c:pt idx="151">
                  <c:v>-66.264892161750197</c:v>
                </c:pt>
                <c:pt idx="152">
                  <c:v>-66.226475643627239</c:v>
                </c:pt>
                <c:pt idx="153">
                  <c:v>-66.19383385190298</c:v>
                </c:pt>
                <c:pt idx="154">
                  <c:v>-66.140087865133296</c:v>
                </c:pt>
                <c:pt idx="155">
                  <c:v>-66.088225142133311</c:v>
                </c:pt>
                <c:pt idx="156">
                  <c:v>-66.03683806870481</c:v>
                </c:pt>
                <c:pt idx="157">
                  <c:v>-65.976874347905948</c:v>
                </c:pt>
                <c:pt idx="158">
                  <c:v>-65.927171355361011</c:v>
                </c:pt>
                <c:pt idx="159">
                  <c:v>-65.892745792986744</c:v>
                </c:pt>
                <c:pt idx="160">
                  <c:v>-65.834500057484149</c:v>
                </c:pt>
                <c:pt idx="161">
                  <c:v>-65.78786777155014</c:v>
                </c:pt>
                <c:pt idx="162">
                  <c:v>-65.750069970038624</c:v>
                </c:pt>
                <c:pt idx="163">
                  <c:v>-65.712937854155584</c:v>
                </c:pt>
                <c:pt idx="164">
                  <c:v>-65.668286204102799</c:v>
                </c:pt>
                <c:pt idx="165">
                  <c:v>-65.629797335093429</c:v>
                </c:pt>
                <c:pt idx="166">
                  <c:v>-65.583625891615043</c:v>
                </c:pt>
                <c:pt idx="167">
                  <c:v>-65.543820393923639</c:v>
                </c:pt>
                <c:pt idx="168">
                  <c:v>-65.501609594063822</c:v>
                </c:pt>
                <c:pt idx="169">
                  <c:v>-65.457568977467062</c:v>
                </c:pt>
                <c:pt idx="170">
                  <c:v>-65.415595476436181</c:v>
                </c:pt>
                <c:pt idx="171">
                  <c:v>-65.369344199483152</c:v>
                </c:pt>
                <c:pt idx="172">
                  <c:v>-65.32982967489356</c:v>
                </c:pt>
                <c:pt idx="173">
                  <c:v>-65.273307095424315</c:v>
                </c:pt>
                <c:pt idx="174">
                  <c:v>-65.229388644466596</c:v>
                </c:pt>
                <c:pt idx="175">
                  <c:v>-65.196228782811858</c:v>
                </c:pt>
                <c:pt idx="176">
                  <c:v>-65.147944103428728</c:v>
                </c:pt>
                <c:pt idx="177">
                  <c:v>-65.105362482656346</c:v>
                </c:pt>
                <c:pt idx="178">
                  <c:v>-65.059724328071724</c:v>
                </c:pt>
                <c:pt idx="179">
                  <c:v>-65.011067672808721</c:v>
                </c:pt>
                <c:pt idx="180">
                  <c:v>-64.980710225362998</c:v>
                </c:pt>
                <c:pt idx="181">
                  <c:v>-64.946150366375505</c:v>
                </c:pt>
                <c:pt idx="182">
                  <c:v>-64.907350738525821</c:v>
                </c:pt>
                <c:pt idx="183">
                  <c:v>-64.869209229430226</c:v>
                </c:pt>
                <c:pt idx="184">
                  <c:v>-64.825644513876625</c:v>
                </c:pt>
                <c:pt idx="185">
                  <c:v>-64.755534642691771</c:v>
                </c:pt>
                <c:pt idx="186">
                  <c:v>-64.699983218643723</c:v>
                </c:pt>
                <c:pt idx="187">
                  <c:v>-64.659198031111984</c:v>
                </c:pt>
                <c:pt idx="188">
                  <c:v>-64.622608125615955</c:v>
                </c:pt>
                <c:pt idx="189">
                  <c:v>-64.57505333621809</c:v>
                </c:pt>
                <c:pt idx="190">
                  <c:v>-64.536595296294593</c:v>
                </c:pt>
                <c:pt idx="191">
                  <c:v>-64.49817578276047</c:v>
                </c:pt>
                <c:pt idx="192">
                  <c:v>-64.449335280229235</c:v>
                </c:pt>
                <c:pt idx="193">
                  <c:v>-64.396245828952843</c:v>
                </c:pt>
                <c:pt idx="194">
                  <c:v>-64.349756310907111</c:v>
                </c:pt>
                <c:pt idx="195">
                  <c:v>-64.299809937355761</c:v>
                </c:pt>
                <c:pt idx="196">
                  <c:v>-64.247233893949996</c:v>
                </c:pt>
                <c:pt idx="197">
                  <c:v>-64.225370197089802</c:v>
                </c:pt>
                <c:pt idx="198">
                  <c:v>-64.182679499358969</c:v>
                </c:pt>
                <c:pt idx="199">
                  <c:v>-64.146572023381637</c:v>
                </c:pt>
                <c:pt idx="200">
                  <c:v>-64.106167299994524</c:v>
                </c:pt>
                <c:pt idx="201">
                  <c:v>-64.061499641223051</c:v>
                </c:pt>
                <c:pt idx="202">
                  <c:v>-64.013890407766695</c:v>
                </c:pt>
                <c:pt idx="203">
                  <c:v>-63.966553036646076</c:v>
                </c:pt>
                <c:pt idx="204">
                  <c:v>-63.926082667879328</c:v>
                </c:pt>
                <c:pt idx="205">
                  <c:v>-63.88562881178126</c:v>
                </c:pt>
                <c:pt idx="206">
                  <c:v>-63.85332109773374</c:v>
                </c:pt>
                <c:pt idx="207">
                  <c:v>-63.809913255188633</c:v>
                </c:pt>
                <c:pt idx="208">
                  <c:v>-63.767048016033002</c:v>
                </c:pt>
                <c:pt idx="209">
                  <c:v>-63.735306374058155</c:v>
                </c:pt>
                <c:pt idx="210">
                  <c:v>-63.696180687402816</c:v>
                </c:pt>
                <c:pt idx="211">
                  <c:v>-63.647425743021472</c:v>
                </c:pt>
                <c:pt idx="212">
                  <c:v>-63.609469161374037</c:v>
                </c:pt>
                <c:pt idx="213">
                  <c:v>-63.574229079205026</c:v>
                </c:pt>
                <c:pt idx="214">
                  <c:v>-63.532370088197155</c:v>
                </c:pt>
                <c:pt idx="215">
                  <c:v>-63.488730286936701</c:v>
                </c:pt>
                <c:pt idx="216">
                  <c:v>-63.433886049971534</c:v>
                </c:pt>
                <c:pt idx="217">
                  <c:v>-63.385227867427972</c:v>
                </c:pt>
                <c:pt idx="218">
                  <c:v>-63.347842110224335</c:v>
                </c:pt>
                <c:pt idx="219">
                  <c:v>-63.307514970411248</c:v>
                </c:pt>
                <c:pt idx="220">
                  <c:v>-63.266835181293573</c:v>
                </c:pt>
                <c:pt idx="221">
                  <c:v>-63.220162992730394</c:v>
                </c:pt>
                <c:pt idx="222">
                  <c:v>-63.173039351807432</c:v>
                </c:pt>
                <c:pt idx="223">
                  <c:v>-63.137814444957016</c:v>
                </c:pt>
                <c:pt idx="224">
                  <c:v>-63.08384695435474</c:v>
                </c:pt>
                <c:pt idx="225">
                  <c:v>-63.043050360955817</c:v>
                </c:pt>
                <c:pt idx="226">
                  <c:v>-62.999990760784826</c:v>
                </c:pt>
                <c:pt idx="227">
                  <c:v>-62.945600235494936</c:v>
                </c:pt>
                <c:pt idx="228">
                  <c:v>-62.910436971462474</c:v>
                </c:pt>
                <c:pt idx="229">
                  <c:v>-62.841271022744806</c:v>
                </c:pt>
                <c:pt idx="230">
                  <c:v>-62.798551348871626</c:v>
                </c:pt>
                <c:pt idx="231">
                  <c:v>-62.767039146978703</c:v>
                </c:pt>
                <c:pt idx="232">
                  <c:v>-62.73495554782825</c:v>
                </c:pt>
                <c:pt idx="233">
                  <c:v>-62.6951205331182</c:v>
                </c:pt>
                <c:pt idx="234">
                  <c:v>-62.656438000469436</c:v>
                </c:pt>
                <c:pt idx="235">
                  <c:v>-62.607702619526378</c:v>
                </c:pt>
                <c:pt idx="236">
                  <c:v>-62.573723862818397</c:v>
                </c:pt>
                <c:pt idx="237">
                  <c:v>-62.520949692212369</c:v>
                </c:pt>
                <c:pt idx="238">
                  <c:v>-62.466233097541334</c:v>
                </c:pt>
                <c:pt idx="239">
                  <c:v>-62.432796135079897</c:v>
                </c:pt>
                <c:pt idx="240">
                  <c:v>-62.393107061927424</c:v>
                </c:pt>
                <c:pt idx="241">
                  <c:v>-62.357078439004184</c:v>
                </c:pt>
                <c:pt idx="242">
                  <c:v>-62.319316907395702</c:v>
                </c:pt>
                <c:pt idx="243">
                  <c:v>-62.287813658926694</c:v>
                </c:pt>
                <c:pt idx="244">
                  <c:v>-62.242111136067848</c:v>
                </c:pt>
                <c:pt idx="245">
                  <c:v>-62.192450137077969</c:v>
                </c:pt>
                <c:pt idx="246">
                  <c:v>-62.151678350540223</c:v>
                </c:pt>
                <c:pt idx="247">
                  <c:v>-62.109613987376306</c:v>
                </c:pt>
                <c:pt idx="248">
                  <c:v>-62.078804961892899</c:v>
                </c:pt>
                <c:pt idx="249">
                  <c:v>-62.050365595429838</c:v>
                </c:pt>
                <c:pt idx="250">
                  <c:v>-61.999155349024903</c:v>
                </c:pt>
                <c:pt idx="251">
                  <c:v>-61.962923812435989</c:v>
                </c:pt>
                <c:pt idx="252">
                  <c:v>-61.908588419316658</c:v>
                </c:pt>
                <c:pt idx="253">
                  <c:v>-61.873639301230341</c:v>
                </c:pt>
                <c:pt idx="254">
                  <c:v>-61.830833668660276</c:v>
                </c:pt>
                <c:pt idx="255">
                  <c:v>-61.794047003535979</c:v>
                </c:pt>
                <c:pt idx="256">
                  <c:v>-61.748915960232424</c:v>
                </c:pt>
                <c:pt idx="257">
                  <c:v>-61.711873720013656</c:v>
                </c:pt>
                <c:pt idx="258">
                  <c:v>-61.671029876096526</c:v>
                </c:pt>
                <c:pt idx="259">
                  <c:v>-61.640533462035705</c:v>
                </c:pt>
                <c:pt idx="260">
                  <c:v>-61.600756419564604</c:v>
                </c:pt>
                <c:pt idx="261">
                  <c:v>-61.550607473329009</c:v>
                </c:pt>
                <c:pt idx="262">
                  <c:v>-61.499727456181617</c:v>
                </c:pt>
                <c:pt idx="263">
                  <c:v>-61.46294710406211</c:v>
                </c:pt>
                <c:pt idx="264">
                  <c:v>-61.41545590332656</c:v>
                </c:pt>
                <c:pt idx="265">
                  <c:v>-61.380333636293415</c:v>
                </c:pt>
                <c:pt idx="266">
                  <c:v>-61.338550842711811</c:v>
                </c:pt>
                <c:pt idx="267">
                  <c:v>-61.309344010788607</c:v>
                </c:pt>
                <c:pt idx="268">
                  <c:v>-61.270758998634946</c:v>
                </c:pt>
                <c:pt idx="269">
                  <c:v>-61.236920044013274</c:v>
                </c:pt>
                <c:pt idx="270">
                  <c:v>-61.204743393907421</c:v>
                </c:pt>
                <c:pt idx="271">
                  <c:v>-61.170244703220803</c:v>
                </c:pt>
                <c:pt idx="272">
                  <c:v>-61.124500022521232</c:v>
                </c:pt>
                <c:pt idx="273">
                  <c:v>-61.072184179924136</c:v>
                </c:pt>
                <c:pt idx="274">
                  <c:v>-61.038308385929412</c:v>
                </c:pt>
                <c:pt idx="275">
                  <c:v>-61.003991704714494</c:v>
                </c:pt>
                <c:pt idx="276">
                  <c:v>-60.95881305357878</c:v>
                </c:pt>
                <c:pt idx="277">
                  <c:v>-60.923393366627167</c:v>
                </c:pt>
                <c:pt idx="278">
                  <c:v>-60.889776111712663</c:v>
                </c:pt>
                <c:pt idx="279">
                  <c:v>-60.847152448544946</c:v>
                </c:pt>
                <c:pt idx="280">
                  <c:v>-60.823700688734846</c:v>
                </c:pt>
                <c:pt idx="281">
                  <c:v>-60.77966067688277</c:v>
                </c:pt>
                <c:pt idx="282">
                  <c:v>-60.74101674108465</c:v>
                </c:pt>
                <c:pt idx="283">
                  <c:v>-60.703094754412547</c:v>
                </c:pt>
                <c:pt idx="284">
                  <c:v>-60.660436673046902</c:v>
                </c:pt>
                <c:pt idx="285">
                  <c:v>-60.626559860558217</c:v>
                </c:pt>
                <c:pt idx="286">
                  <c:v>-60.59545222962484</c:v>
                </c:pt>
                <c:pt idx="287">
                  <c:v>-60.567776185965272</c:v>
                </c:pt>
                <c:pt idx="288">
                  <c:v>-60.523027468762706</c:v>
                </c:pt>
                <c:pt idx="289">
                  <c:v>-60.481321043119465</c:v>
                </c:pt>
                <c:pt idx="290">
                  <c:v>-60.435126628476553</c:v>
                </c:pt>
                <c:pt idx="291">
                  <c:v>-60.388131920871089</c:v>
                </c:pt>
                <c:pt idx="292">
                  <c:v>-60.349925043644561</c:v>
                </c:pt>
                <c:pt idx="293">
                  <c:v>-60.31796843631777</c:v>
                </c:pt>
                <c:pt idx="294">
                  <c:v>-60.285034998953151</c:v>
                </c:pt>
                <c:pt idx="295">
                  <c:v>-60.246714918003022</c:v>
                </c:pt>
                <c:pt idx="296">
                  <c:v>-60.21147032029458</c:v>
                </c:pt>
                <c:pt idx="297">
                  <c:v>-60.166658906718794</c:v>
                </c:pt>
                <c:pt idx="298">
                  <c:v>-60.122097769547466</c:v>
                </c:pt>
                <c:pt idx="299">
                  <c:v>-60.090494665293775</c:v>
                </c:pt>
                <c:pt idx="300">
                  <c:v>-60.060919591663605</c:v>
                </c:pt>
                <c:pt idx="301">
                  <c:v>-60.024501943543271</c:v>
                </c:pt>
                <c:pt idx="302">
                  <c:v>-59.978314363075469</c:v>
                </c:pt>
                <c:pt idx="303">
                  <c:v>-59.94172968433729</c:v>
                </c:pt>
                <c:pt idx="304">
                  <c:v>-59.902721280407036</c:v>
                </c:pt>
                <c:pt idx="305">
                  <c:v>-59.875285630897693</c:v>
                </c:pt>
                <c:pt idx="306">
                  <c:v>-59.825545700063984</c:v>
                </c:pt>
                <c:pt idx="307">
                  <c:v>-59.782250494073097</c:v>
                </c:pt>
                <c:pt idx="308">
                  <c:v>-59.742780188152537</c:v>
                </c:pt>
                <c:pt idx="309">
                  <c:v>-59.697770654046522</c:v>
                </c:pt>
                <c:pt idx="310">
                  <c:v>-59.664304337277414</c:v>
                </c:pt>
                <c:pt idx="311">
                  <c:v>-59.628051639041985</c:v>
                </c:pt>
                <c:pt idx="312">
                  <c:v>-59.605609330738375</c:v>
                </c:pt>
                <c:pt idx="313">
                  <c:v>-59.566077641513019</c:v>
                </c:pt>
                <c:pt idx="314">
                  <c:v>-59.534215256494264</c:v>
                </c:pt>
                <c:pt idx="315">
                  <c:v>-59.494684756187155</c:v>
                </c:pt>
                <c:pt idx="316">
                  <c:v>-59.460811464613101</c:v>
                </c:pt>
                <c:pt idx="317">
                  <c:v>-59.425405500453593</c:v>
                </c:pt>
                <c:pt idx="318">
                  <c:v>-59.389166253615514</c:v>
                </c:pt>
                <c:pt idx="319">
                  <c:v>-59.367852704776965</c:v>
                </c:pt>
                <c:pt idx="320">
                  <c:v>-59.326047090295887</c:v>
                </c:pt>
                <c:pt idx="321">
                  <c:v>-59.295694492039544</c:v>
                </c:pt>
                <c:pt idx="322">
                  <c:v>-59.254118982071049</c:v>
                </c:pt>
                <c:pt idx="323">
                  <c:v>-59.211955842928305</c:v>
                </c:pt>
                <c:pt idx="324">
                  <c:v>-59.179442676273524</c:v>
                </c:pt>
                <c:pt idx="325">
                  <c:v>-59.140722056450528</c:v>
                </c:pt>
                <c:pt idx="326">
                  <c:v>-59.098205949375739</c:v>
                </c:pt>
                <c:pt idx="327">
                  <c:v>-59.057395232340681</c:v>
                </c:pt>
                <c:pt idx="328">
                  <c:v>-59.017821027709843</c:v>
                </c:pt>
                <c:pt idx="329">
                  <c:v>-58.990272331537469</c:v>
                </c:pt>
                <c:pt idx="330">
                  <c:v>-58.94781304600248</c:v>
                </c:pt>
                <c:pt idx="331">
                  <c:v>-58.914012958260628</c:v>
                </c:pt>
                <c:pt idx="332">
                  <c:v>-58.875305593411582</c:v>
                </c:pt>
                <c:pt idx="333">
                  <c:v>-58.831736312778617</c:v>
                </c:pt>
                <c:pt idx="334">
                  <c:v>-58.780286537424544</c:v>
                </c:pt>
                <c:pt idx="335">
                  <c:v>-58.74659563364672</c:v>
                </c:pt>
                <c:pt idx="336">
                  <c:v>-58.704326477247619</c:v>
                </c:pt>
                <c:pt idx="337">
                  <c:v>-58.668594117430516</c:v>
                </c:pt>
                <c:pt idx="338">
                  <c:v>-58.629359982280761</c:v>
                </c:pt>
                <c:pt idx="339">
                  <c:v>-58.593155101086552</c:v>
                </c:pt>
                <c:pt idx="340">
                  <c:v>-58.551344401339733</c:v>
                </c:pt>
                <c:pt idx="341">
                  <c:v>-58.518054968374969</c:v>
                </c:pt>
                <c:pt idx="342">
                  <c:v>-58.472491077337907</c:v>
                </c:pt>
                <c:pt idx="343">
                  <c:v>-58.440247568832604</c:v>
                </c:pt>
                <c:pt idx="344">
                  <c:v>-58.400307257587556</c:v>
                </c:pt>
                <c:pt idx="345">
                  <c:v>-58.370163367647152</c:v>
                </c:pt>
                <c:pt idx="346">
                  <c:v>-58.344293824395095</c:v>
                </c:pt>
                <c:pt idx="347">
                  <c:v>-58.309024782225805</c:v>
                </c:pt>
                <c:pt idx="348">
                  <c:v>-58.261025016351851</c:v>
                </c:pt>
                <c:pt idx="349">
                  <c:v>-58.219287685108128</c:v>
                </c:pt>
                <c:pt idx="350">
                  <c:v>-58.182635271657603</c:v>
                </c:pt>
                <c:pt idx="351">
                  <c:v>-58.138095980418726</c:v>
                </c:pt>
                <c:pt idx="352">
                  <c:v>-58.10615692974217</c:v>
                </c:pt>
                <c:pt idx="353">
                  <c:v>-58.060655655772052</c:v>
                </c:pt>
                <c:pt idx="354">
                  <c:v>-58.022139849329776</c:v>
                </c:pt>
                <c:pt idx="355">
                  <c:v>-57.966266095040581</c:v>
                </c:pt>
                <c:pt idx="356">
                  <c:v>-57.9324630474798</c:v>
                </c:pt>
                <c:pt idx="357">
                  <c:v>-57.889031584546373</c:v>
                </c:pt>
                <c:pt idx="358">
                  <c:v>-57.849358338712179</c:v>
                </c:pt>
                <c:pt idx="359">
                  <c:v>-57.809257663736744</c:v>
                </c:pt>
                <c:pt idx="360">
                  <c:v>-57.76415828386817</c:v>
                </c:pt>
                <c:pt idx="361">
                  <c:v>-57.727929927093996</c:v>
                </c:pt>
                <c:pt idx="362">
                  <c:v>-57.682949921715959</c:v>
                </c:pt>
                <c:pt idx="363">
                  <c:v>-57.651157671268123</c:v>
                </c:pt>
                <c:pt idx="364">
                  <c:v>-57.618672220390948</c:v>
                </c:pt>
                <c:pt idx="365">
                  <c:v>-57.581471697330258</c:v>
                </c:pt>
                <c:pt idx="366">
                  <c:v>-57.552453337406902</c:v>
                </c:pt>
                <c:pt idx="367">
                  <c:v>-57.5077131707082</c:v>
                </c:pt>
                <c:pt idx="368">
                  <c:v>-57.466137884955359</c:v>
                </c:pt>
                <c:pt idx="369">
                  <c:v>-57.428253870499333</c:v>
                </c:pt>
                <c:pt idx="370">
                  <c:v>-57.388590242350503</c:v>
                </c:pt>
                <c:pt idx="371">
                  <c:v>-57.351815352041896</c:v>
                </c:pt>
                <c:pt idx="372">
                  <c:v>-57.31340531928241</c:v>
                </c:pt>
                <c:pt idx="373">
                  <c:v>-57.26820022177705</c:v>
                </c:pt>
                <c:pt idx="374">
                  <c:v>-57.23542599207201</c:v>
                </c:pt>
                <c:pt idx="375">
                  <c:v>-57.201056677089866</c:v>
                </c:pt>
                <c:pt idx="376">
                  <c:v>-57.160662249809391</c:v>
                </c:pt>
                <c:pt idx="377">
                  <c:v>-57.115139109048329</c:v>
                </c:pt>
                <c:pt idx="378">
                  <c:v>-57.085375044573183</c:v>
                </c:pt>
                <c:pt idx="379">
                  <c:v>-57.056090877343351</c:v>
                </c:pt>
                <c:pt idx="380">
                  <c:v>-57.026084670515488</c:v>
                </c:pt>
                <c:pt idx="381">
                  <c:v>-56.996198367960318</c:v>
                </c:pt>
                <c:pt idx="382">
                  <c:v>-56.951202075446758</c:v>
                </c:pt>
                <c:pt idx="383">
                  <c:v>-56.915121418019723</c:v>
                </c:pt>
                <c:pt idx="384">
                  <c:v>-56.882238757547071</c:v>
                </c:pt>
                <c:pt idx="385">
                  <c:v>-56.851133625927858</c:v>
                </c:pt>
                <c:pt idx="386">
                  <c:v>-56.827331453483424</c:v>
                </c:pt>
                <c:pt idx="387">
                  <c:v>-56.801852521838768</c:v>
                </c:pt>
                <c:pt idx="388">
                  <c:v>-56.771443255015129</c:v>
                </c:pt>
                <c:pt idx="389">
                  <c:v>-56.724357568957402</c:v>
                </c:pt>
                <c:pt idx="390">
                  <c:v>-56.684677824874655</c:v>
                </c:pt>
                <c:pt idx="391">
                  <c:v>-56.655055652829489</c:v>
                </c:pt>
                <c:pt idx="392">
                  <c:v>-56.611830500303739</c:v>
                </c:pt>
                <c:pt idx="393">
                  <c:v>-56.578381955949581</c:v>
                </c:pt>
                <c:pt idx="394">
                  <c:v>-56.553099428578392</c:v>
                </c:pt>
                <c:pt idx="395">
                  <c:v>-56.517549090246206</c:v>
                </c:pt>
                <c:pt idx="396">
                  <c:v>-56.483682926415696</c:v>
                </c:pt>
                <c:pt idx="397">
                  <c:v>-56.444393488299923</c:v>
                </c:pt>
                <c:pt idx="398">
                  <c:v>-56.395081449421269</c:v>
                </c:pt>
                <c:pt idx="399">
                  <c:v>-56.365992099123773</c:v>
                </c:pt>
                <c:pt idx="400">
                  <c:v>-56.325838349554715</c:v>
                </c:pt>
                <c:pt idx="401">
                  <c:v>-56.291798448007029</c:v>
                </c:pt>
                <c:pt idx="402">
                  <c:v>-56.259540163380649</c:v>
                </c:pt>
                <c:pt idx="403">
                  <c:v>-56.227453658059616</c:v>
                </c:pt>
                <c:pt idx="404">
                  <c:v>-56.195987260078766</c:v>
                </c:pt>
                <c:pt idx="405">
                  <c:v>-56.15278897022624</c:v>
                </c:pt>
                <c:pt idx="406">
                  <c:v>-56.117997130243467</c:v>
                </c:pt>
                <c:pt idx="407">
                  <c:v>-56.093605584446919</c:v>
                </c:pt>
                <c:pt idx="408">
                  <c:v>-56.051026747668715</c:v>
                </c:pt>
                <c:pt idx="409">
                  <c:v>-56.014277560743594</c:v>
                </c:pt>
                <c:pt idx="410">
                  <c:v>-55.982668514568317</c:v>
                </c:pt>
                <c:pt idx="411">
                  <c:v>-55.948512593933046</c:v>
                </c:pt>
                <c:pt idx="412">
                  <c:v>-55.913550712650675</c:v>
                </c:pt>
                <c:pt idx="413">
                  <c:v>-55.866926993167709</c:v>
                </c:pt>
                <c:pt idx="414">
                  <c:v>-55.839293746447012</c:v>
                </c:pt>
                <c:pt idx="415">
                  <c:v>-55.798357159250187</c:v>
                </c:pt>
                <c:pt idx="416">
                  <c:v>-55.750648593992736</c:v>
                </c:pt>
                <c:pt idx="417">
                  <c:v>-55.719231476922488</c:v>
                </c:pt>
                <c:pt idx="418">
                  <c:v>-55.686036564346907</c:v>
                </c:pt>
                <c:pt idx="419">
                  <c:v>-55.657439893446835</c:v>
                </c:pt>
                <c:pt idx="420">
                  <c:v>-55.612788484087829</c:v>
                </c:pt>
                <c:pt idx="421">
                  <c:v>-55.578435834658933</c:v>
                </c:pt>
                <c:pt idx="422">
                  <c:v>-55.558030661990628</c:v>
                </c:pt>
                <c:pt idx="423">
                  <c:v>-55.527134027067447</c:v>
                </c:pt>
                <c:pt idx="424">
                  <c:v>-55.487980884235881</c:v>
                </c:pt>
                <c:pt idx="425">
                  <c:v>-55.452782185819416</c:v>
                </c:pt>
                <c:pt idx="426">
                  <c:v>-55.421845249101665</c:v>
                </c:pt>
                <c:pt idx="427">
                  <c:v>-55.385500391414098</c:v>
                </c:pt>
                <c:pt idx="428">
                  <c:v>-55.352981490521429</c:v>
                </c:pt>
                <c:pt idx="429">
                  <c:v>-55.316577201102575</c:v>
                </c:pt>
                <c:pt idx="430">
                  <c:v>-55.283936432095359</c:v>
                </c:pt>
                <c:pt idx="431">
                  <c:v>-55.249428186756717</c:v>
                </c:pt>
                <c:pt idx="432">
                  <c:v>-55.201095545828153</c:v>
                </c:pt>
                <c:pt idx="433">
                  <c:v>-55.166835454383104</c:v>
                </c:pt>
                <c:pt idx="434">
                  <c:v>-55.127488578834999</c:v>
                </c:pt>
                <c:pt idx="435">
                  <c:v>-55.087088711296573</c:v>
                </c:pt>
                <c:pt idx="436">
                  <c:v>-55.062185365061183</c:v>
                </c:pt>
                <c:pt idx="437">
                  <c:v>-55.020776244138972</c:v>
                </c:pt>
                <c:pt idx="438">
                  <c:v>-54.973964701319801</c:v>
                </c:pt>
                <c:pt idx="439">
                  <c:v>-54.938163817517648</c:v>
                </c:pt>
                <c:pt idx="440">
                  <c:v>-54.904418041831079</c:v>
                </c:pt>
                <c:pt idx="441">
                  <c:v>-54.874884721921461</c:v>
                </c:pt>
                <c:pt idx="442">
                  <c:v>-54.846026153450808</c:v>
                </c:pt>
                <c:pt idx="443">
                  <c:v>-54.810109350942014</c:v>
                </c:pt>
                <c:pt idx="444">
                  <c:v>-54.781283037247334</c:v>
                </c:pt>
                <c:pt idx="445">
                  <c:v>-54.749038549051591</c:v>
                </c:pt>
                <c:pt idx="446">
                  <c:v>-54.714774060675069</c:v>
                </c:pt>
                <c:pt idx="447">
                  <c:v>-54.676365162266961</c:v>
                </c:pt>
                <c:pt idx="448">
                  <c:v>-54.640412697023237</c:v>
                </c:pt>
                <c:pt idx="449">
                  <c:v>-54.612689924462416</c:v>
                </c:pt>
                <c:pt idx="450">
                  <c:v>-54.574182618770863</c:v>
                </c:pt>
                <c:pt idx="451">
                  <c:v>-54.545060173157211</c:v>
                </c:pt>
                <c:pt idx="452">
                  <c:v>-54.513372954418173</c:v>
                </c:pt>
                <c:pt idx="453">
                  <c:v>-54.485029239426837</c:v>
                </c:pt>
                <c:pt idx="454">
                  <c:v>-54.453402713896509</c:v>
                </c:pt>
                <c:pt idx="455">
                  <c:v>-54.41686091090898</c:v>
                </c:pt>
                <c:pt idx="456">
                  <c:v>-54.384019052441147</c:v>
                </c:pt>
                <c:pt idx="457">
                  <c:v>-54.346807106387502</c:v>
                </c:pt>
                <c:pt idx="458">
                  <c:v>-54.306831754401628</c:v>
                </c:pt>
                <c:pt idx="459">
                  <c:v>-54.26586342633523</c:v>
                </c:pt>
                <c:pt idx="460">
                  <c:v>-54.236367154047201</c:v>
                </c:pt>
                <c:pt idx="461">
                  <c:v>-54.20810092434894</c:v>
                </c:pt>
                <c:pt idx="462">
                  <c:v>-54.183831885301416</c:v>
                </c:pt>
                <c:pt idx="463">
                  <c:v>-54.149832385674841</c:v>
                </c:pt>
                <c:pt idx="464">
                  <c:v>-54.118600605187567</c:v>
                </c:pt>
                <c:pt idx="465">
                  <c:v>-54.090510334832828</c:v>
                </c:pt>
                <c:pt idx="466">
                  <c:v>-54.058501924136635</c:v>
                </c:pt>
                <c:pt idx="467">
                  <c:v>-54.01452893091404</c:v>
                </c:pt>
                <c:pt idx="468">
                  <c:v>-53.990637802932213</c:v>
                </c:pt>
                <c:pt idx="469">
                  <c:v>-53.941094325142046</c:v>
                </c:pt>
                <c:pt idx="470">
                  <c:v>-53.903476987472402</c:v>
                </c:pt>
                <c:pt idx="471">
                  <c:v>-53.859486813163201</c:v>
                </c:pt>
                <c:pt idx="472">
                  <c:v>-53.834262072912637</c:v>
                </c:pt>
                <c:pt idx="473">
                  <c:v>-53.786776269199351</c:v>
                </c:pt>
                <c:pt idx="474">
                  <c:v>-53.749677242458034</c:v>
                </c:pt>
                <c:pt idx="475">
                  <c:v>-53.729591284222352</c:v>
                </c:pt>
                <c:pt idx="476">
                  <c:v>-53.691976769196629</c:v>
                </c:pt>
                <c:pt idx="477">
                  <c:v>-53.66091314773881</c:v>
                </c:pt>
                <c:pt idx="478">
                  <c:v>-53.624917083705469</c:v>
                </c:pt>
                <c:pt idx="479">
                  <c:v>-53.585204314367886</c:v>
                </c:pt>
                <c:pt idx="480">
                  <c:v>-53.559189675829501</c:v>
                </c:pt>
                <c:pt idx="481">
                  <c:v>-53.537024205556406</c:v>
                </c:pt>
                <c:pt idx="482">
                  <c:v>-53.506607002641161</c:v>
                </c:pt>
                <c:pt idx="483">
                  <c:v>-53.466375176767798</c:v>
                </c:pt>
                <c:pt idx="484">
                  <c:v>-53.428235752505117</c:v>
                </c:pt>
                <c:pt idx="485">
                  <c:v>-53.391058049087547</c:v>
                </c:pt>
                <c:pt idx="486">
                  <c:v>-53.349415793756094</c:v>
                </c:pt>
                <c:pt idx="487">
                  <c:v>-53.310155203517908</c:v>
                </c:pt>
                <c:pt idx="488">
                  <c:v>-53.271244091592735</c:v>
                </c:pt>
                <c:pt idx="489">
                  <c:v>-53.228364520219927</c:v>
                </c:pt>
                <c:pt idx="490">
                  <c:v>-53.195315685138354</c:v>
                </c:pt>
                <c:pt idx="491">
                  <c:v>-53.163180651859705</c:v>
                </c:pt>
                <c:pt idx="492">
                  <c:v>-53.139526797963612</c:v>
                </c:pt>
                <c:pt idx="493">
                  <c:v>-53.109311988823634</c:v>
                </c:pt>
                <c:pt idx="494">
                  <c:v>-53.067691141087664</c:v>
                </c:pt>
                <c:pt idx="495">
                  <c:v>-53.03766796254979</c:v>
                </c:pt>
                <c:pt idx="496">
                  <c:v>-53.007323979447705</c:v>
                </c:pt>
                <c:pt idx="497">
                  <c:v>-52.965621164557618</c:v>
                </c:pt>
                <c:pt idx="498">
                  <c:v>-52.926225320215238</c:v>
                </c:pt>
                <c:pt idx="499">
                  <c:v>-52.901548880905892</c:v>
                </c:pt>
                <c:pt idx="500">
                  <c:v>-52.863575936955016</c:v>
                </c:pt>
                <c:pt idx="501">
                  <c:v>-52.835148196760159</c:v>
                </c:pt>
                <c:pt idx="502">
                  <c:v>-52.797804020359223</c:v>
                </c:pt>
                <c:pt idx="503">
                  <c:v>-52.771382864665739</c:v>
                </c:pt>
                <c:pt idx="504">
                  <c:v>-52.722866934517114</c:v>
                </c:pt>
                <c:pt idx="505">
                  <c:v>-52.679269596137487</c:v>
                </c:pt>
                <c:pt idx="506">
                  <c:v>-52.65040334544706</c:v>
                </c:pt>
                <c:pt idx="507">
                  <c:v>-52.607177524217335</c:v>
                </c:pt>
                <c:pt idx="508">
                  <c:v>-52.575797137163491</c:v>
                </c:pt>
                <c:pt idx="509">
                  <c:v>-52.540303751920931</c:v>
                </c:pt>
                <c:pt idx="510">
                  <c:v>-52.512223957760156</c:v>
                </c:pt>
                <c:pt idx="511">
                  <c:v>-52.481902287140798</c:v>
                </c:pt>
                <c:pt idx="512">
                  <c:v>-52.446575856343358</c:v>
                </c:pt>
                <c:pt idx="513">
                  <c:v>-52.406438985438044</c:v>
                </c:pt>
                <c:pt idx="514">
                  <c:v>-52.362923150013955</c:v>
                </c:pt>
                <c:pt idx="515">
                  <c:v>-52.340216790858207</c:v>
                </c:pt>
                <c:pt idx="516">
                  <c:v>-52.296966170756804</c:v>
                </c:pt>
                <c:pt idx="517">
                  <c:v>-52.259216324096343</c:v>
                </c:pt>
                <c:pt idx="518">
                  <c:v>-52.210706122452564</c:v>
                </c:pt>
                <c:pt idx="519">
                  <c:v>-52.17743847870571</c:v>
                </c:pt>
                <c:pt idx="520">
                  <c:v>-52.150506537797028</c:v>
                </c:pt>
                <c:pt idx="521">
                  <c:v>-52.116449436653468</c:v>
                </c:pt>
                <c:pt idx="522">
                  <c:v>-52.084362845214599</c:v>
                </c:pt>
                <c:pt idx="523">
                  <c:v>-52.065705660149007</c:v>
                </c:pt>
                <c:pt idx="524">
                  <c:v>-52.034340399493431</c:v>
                </c:pt>
                <c:pt idx="525">
                  <c:v>-52.000779702288725</c:v>
                </c:pt>
                <c:pt idx="526">
                  <c:v>-51.968593718463481</c:v>
                </c:pt>
                <c:pt idx="527">
                  <c:v>-51.929284400790593</c:v>
                </c:pt>
                <c:pt idx="528">
                  <c:v>-51.895449517644465</c:v>
                </c:pt>
                <c:pt idx="529">
                  <c:v>-51.866244487849698</c:v>
                </c:pt>
                <c:pt idx="530">
                  <c:v>-51.831197230983634</c:v>
                </c:pt>
                <c:pt idx="531">
                  <c:v>-51.803553407838407</c:v>
                </c:pt>
                <c:pt idx="532">
                  <c:v>-51.771109746332883</c:v>
                </c:pt>
                <c:pt idx="533">
                  <c:v>-51.731586156394272</c:v>
                </c:pt>
                <c:pt idx="534">
                  <c:v>-51.69645139392388</c:v>
                </c:pt>
                <c:pt idx="535">
                  <c:v>-51.666495641929615</c:v>
                </c:pt>
                <c:pt idx="536">
                  <c:v>-51.636761807237946</c:v>
                </c:pt>
                <c:pt idx="537">
                  <c:v>-51.607984848431528</c:v>
                </c:pt>
                <c:pt idx="538">
                  <c:v>-51.584606051510534</c:v>
                </c:pt>
                <c:pt idx="539">
                  <c:v>-51.557505775416971</c:v>
                </c:pt>
                <c:pt idx="540">
                  <c:v>-51.523351051297567</c:v>
                </c:pt>
                <c:pt idx="541">
                  <c:v>-51.496568165976385</c:v>
                </c:pt>
                <c:pt idx="542">
                  <c:v>-51.464998787345166</c:v>
                </c:pt>
                <c:pt idx="543">
                  <c:v>-51.428163997214199</c:v>
                </c:pt>
                <c:pt idx="544">
                  <c:v>-51.392121819975443</c:v>
                </c:pt>
                <c:pt idx="545">
                  <c:v>-51.364983447519961</c:v>
                </c:pt>
                <c:pt idx="546">
                  <c:v>-51.336594377215746</c:v>
                </c:pt>
                <c:pt idx="547">
                  <c:v>-51.29986978764731</c:v>
                </c:pt>
                <c:pt idx="548">
                  <c:v>-51.280900941205289</c:v>
                </c:pt>
                <c:pt idx="549">
                  <c:v>-51.240437845723605</c:v>
                </c:pt>
                <c:pt idx="550">
                  <c:v>-51.216668736392293</c:v>
                </c:pt>
                <c:pt idx="551">
                  <c:v>-51.191764421633565</c:v>
                </c:pt>
                <c:pt idx="552">
                  <c:v>-51.154304197042208</c:v>
                </c:pt>
                <c:pt idx="553">
                  <c:v>-51.128285173604809</c:v>
                </c:pt>
                <c:pt idx="554">
                  <c:v>-51.092621964470865</c:v>
                </c:pt>
                <c:pt idx="555">
                  <c:v>-51.06482257147097</c:v>
                </c:pt>
                <c:pt idx="556">
                  <c:v>-51.03047121163732</c:v>
                </c:pt>
                <c:pt idx="557">
                  <c:v>-51.006466985021035</c:v>
                </c:pt>
                <c:pt idx="558">
                  <c:v>-50.975073828585195</c:v>
                </c:pt>
                <c:pt idx="559">
                  <c:v>-50.947938003245696</c:v>
                </c:pt>
                <c:pt idx="560">
                  <c:v>-50.919116985383809</c:v>
                </c:pt>
                <c:pt idx="561">
                  <c:v>-50.888165244124977</c:v>
                </c:pt>
                <c:pt idx="562">
                  <c:v>-50.863760217654132</c:v>
                </c:pt>
                <c:pt idx="563">
                  <c:v>-50.835669742168079</c:v>
                </c:pt>
                <c:pt idx="564">
                  <c:v>-50.814672212161256</c:v>
                </c:pt>
                <c:pt idx="565">
                  <c:v>-50.781394138786752</c:v>
                </c:pt>
                <c:pt idx="566">
                  <c:v>-50.750494631629763</c:v>
                </c:pt>
                <c:pt idx="567">
                  <c:v>-50.717282069450022</c:v>
                </c:pt>
                <c:pt idx="568">
                  <c:v>-50.692641760588998</c:v>
                </c:pt>
                <c:pt idx="569">
                  <c:v>-50.653928132845863</c:v>
                </c:pt>
                <c:pt idx="570">
                  <c:v>-50.627365408292818</c:v>
                </c:pt>
                <c:pt idx="571">
                  <c:v>-50.609338452261269</c:v>
                </c:pt>
                <c:pt idx="572">
                  <c:v>-50.578948836666243</c:v>
                </c:pt>
                <c:pt idx="573">
                  <c:v>-50.545599861900214</c:v>
                </c:pt>
                <c:pt idx="574">
                  <c:v>-50.512450906871905</c:v>
                </c:pt>
                <c:pt idx="575">
                  <c:v>-50.475805379775423</c:v>
                </c:pt>
                <c:pt idx="576">
                  <c:v>-50.44796348574603</c:v>
                </c:pt>
                <c:pt idx="577">
                  <c:v>-50.427092191139479</c:v>
                </c:pt>
                <c:pt idx="578">
                  <c:v>-50.398640346207941</c:v>
                </c:pt>
                <c:pt idx="579">
                  <c:v>-50.369134256878624</c:v>
                </c:pt>
                <c:pt idx="580">
                  <c:v>-50.330969101162623</c:v>
                </c:pt>
                <c:pt idx="581">
                  <c:v>-50.298527018556427</c:v>
                </c:pt>
                <c:pt idx="582">
                  <c:v>-50.272921929569293</c:v>
                </c:pt>
                <c:pt idx="583">
                  <c:v>-50.238316244434472</c:v>
                </c:pt>
                <c:pt idx="584">
                  <c:v>-50.210621378041722</c:v>
                </c:pt>
                <c:pt idx="585">
                  <c:v>-50.18076639580093</c:v>
                </c:pt>
                <c:pt idx="586">
                  <c:v>-50.155049267940754</c:v>
                </c:pt>
                <c:pt idx="587">
                  <c:v>-50.124063261389409</c:v>
                </c:pt>
                <c:pt idx="588">
                  <c:v>-50.083796363709652</c:v>
                </c:pt>
                <c:pt idx="589">
                  <c:v>-50.05890463818514</c:v>
                </c:pt>
                <c:pt idx="590">
                  <c:v>-50.031498626972336</c:v>
                </c:pt>
                <c:pt idx="591">
                  <c:v>-49.995830724296368</c:v>
                </c:pt>
                <c:pt idx="592">
                  <c:v>-49.965058562848128</c:v>
                </c:pt>
                <c:pt idx="593">
                  <c:v>-49.934058205208473</c:v>
                </c:pt>
                <c:pt idx="594">
                  <c:v>-49.900976963980554</c:v>
                </c:pt>
                <c:pt idx="595">
                  <c:v>-49.877845591996504</c:v>
                </c:pt>
                <c:pt idx="596">
                  <c:v>-49.852104342736581</c:v>
                </c:pt>
                <c:pt idx="597">
                  <c:v>-49.826112846308746</c:v>
                </c:pt>
                <c:pt idx="598">
                  <c:v>-49.811649889705862</c:v>
                </c:pt>
                <c:pt idx="599">
                  <c:v>-49.781427559183257</c:v>
                </c:pt>
                <c:pt idx="600">
                  <c:v>-49.753292823883967</c:v>
                </c:pt>
                <c:pt idx="601">
                  <c:v>-49.724002192532893</c:v>
                </c:pt>
                <c:pt idx="602">
                  <c:v>-49.688414347835248</c:v>
                </c:pt>
                <c:pt idx="603">
                  <c:v>-49.660485879881136</c:v>
                </c:pt>
                <c:pt idx="604">
                  <c:v>-49.64083461152687</c:v>
                </c:pt>
                <c:pt idx="605">
                  <c:v>-49.606518470504327</c:v>
                </c:pt>
                <c:pt idx="606">
                  <c:v>-49.572138943429579</c:v>
                </c:pt>
                <c:pt idx="607">
                  <c:v>-49.539787586419195</c:v>
                </c:pt>
                <c:pt idx="608">
                  <c:v>-49.51383858822615</c:v>
                </c:pt>
                <c:pt idx="609">
                  <c:v>-49.491124342176548</c:v>
                </c:pt>
                <c:pt idx="610">
                  <c:v>-49.469503395024034</c:v>
                </c:pt>
                <c:pt idx="611">
                  <c:v>-49.445158824897064</c:v>
                </c:pt>
                <c:pt idx="612">
                  <c:v>-49.407705854839179</c:v>
                </c:pt>
                <c:pt idx="613">
                  <c:v>-49.372907751998781</c:v>
                </c:pt>
                <c:pt idx="614">
                  <c:v>-49.344012510786726</c:v>
                </c:pt>
                <c:pt idx="615">
                  <c:v>-49.309045143828556</c:v>
                </c:pt>
                <c:pt idx="616">
                  <c:v>-49.280424733484423</c:v>
                </c:pt>
                <c:pt idx="617">
                  <c:v>-49.255447264288193</c:v>
                </c:pt>
                <c:pt idx="618">
                  <c:v>-49.219256847129941</c:v>
                </c:pt>
                <c:pt idx="619">
                  <c:v>-49.199899209606443</c:v>
                </c:pt>
                <c:pt idx="620">
                  <c:v>-49.165575693391389</c:v>
                </c:pt>
                <c:pt idx="621">
                  <c:v>-49.128416690211836</c:v>
                </c:pt>
                <c:pt idx="622">
                  <c:v>-49.098242893336192</c:v>
                </c:pt>
                <c:pt idx="623">
                  <c:v>-49.065723145295507</c:v>
                </c:pt>
                <c:pt idx="624">
                  <c:v>-49.032883428816703</c:v>
                </c:pt>
                <c:pt idx="625">
                  <c:v>-49.003964396101495</c:v>
                </c:pt>
                <c:pt idx="626">
                  <c:v>-48.980252278200439</c:v>
                </c:pt>
                <c:pt idx="627">
                  <c:v>-48.958588999166153</c:v>
                </c:pt>
                <c:pt idx="628">
                  <c:v>-48.929683378422482</c:v>
                </c:pt>
                <c:pt idx="629">
                  <c:v>-48.898484214710365</c:v>
                </c:pt>
                <c:pt idx="630">
                  <c:v>-48.870276948916768</c:v>
                </c:pt>
                <c:pt idx="631">
                  <c:v>-48.842626887788668</c:v>
                </c:pt>
                <c:pt idx="632">
                  <c:v>-48.826790370416518</c:v>
                </c:pt>
                <c:pt idx="633">
                  <c:v>-48.806988691096805</c:v>
                </c:pt>
                <c:pt idx="634">
                  <c:v>-48.772286147289563</c:v>
                </c:pt>
                <c:pt idx="635">
                  <c:v>-48.745267520928749</c:v>
                </c:pt>
                <c:pt idx="636">
                  <c:v>-48.717174182278086</c:v>
                </c:pt>
                <c:pt idx="637">
                  <c:v>-48.693431068684532</c:v>
                </c:pt>
                <c:pt idx="638">
                  <c:v>-48.671736557675459</c:v>
                </c:pt>
                <c:pt idx="639">
                  <c:v>-48.63832819557571</c:v>
                </c:pt>
                <c:pt idx="640">
                  <c:v>-48.602123597895414</c:v>
                </c:pt>
                <c:pt idx="641">
                  <c:v>-48.574839290546436</c:v>
                </c:pt>
                <c:pt idx="642">
                  <c:v>-48.551584218083192</c:v>
                </c:pt>
                <c:pt idx="643">
                  <c:v>-48.524563689982941</c:v>
                </c:pt>
                <c:pt idx="644">
                  <c:v>-48.493043770067828</c:v>
                </c:pt>
                <c:pt idx="645">
                  <c:v>-48.467478058670821</c:v>
                </c:pt>
                <c:pt idx="646">
                  <c:v>-48.442249493919277</c:v>
                </c:pt>
                <c:pt idx="647">
                  <c:v>-48.41319046109416</c:v>
                </c:pt>
                <c:pt idx="648">
                  <c:v>-48.386594687824797</c:v>
                </c:pt>
                <c:pt idx="649">
                  <c:v>-48.350809321850576</c:v>
                </c:pt>
                <c:pt idx="650">
                  <c:v>-48.322841593701469</c:v>
                </c:pt>
                <c:pt idx="651">
                  <c:v>-48.287859712564995</c:v>
                </c:pt>
                <c:pt idx="652">
                  <c:v>-48.265081781552993</c:v>
                </c:pt>
                <c:pt idx="653">
                  <c:v>-48.235037099666528</c:v>
                </c:pt>
                <c:pt idx="654">
                  <c:v>-48.205974290607827</c:v>
                </c:pt>
                <c:pt idx="655">
                  <c:v>-48.174855868202926</c:v>
                </c:pt>
                <c:pt idx="656">
                  <c:v>-48.142811267409257</c:v>
                </c:pt>
                <c:pt idx="657">
                  <c:v>-48.11616978875746</c:v>
                </c:pt>
                <c:pt idx="658">
                  <c:v>-48.085721553586311</c:v>
                </c:pt>
                <c:pt idx="659">
                  <c:v>-48.055127678549468</c:v>
                </c:pt>
                <c:pt idx="660">
                  <c:v>-48.03253029741164</c:v>
                </c:pt>
                <c:pt idx="661">
                  <c:v>-48.007821378143376</c:v>
                </c:pt>
                <c:pt idx="662">
                  <c:v>-47.978148181307802</c:v>
                </c:pt>
                <c:pt idx="663">
                  <c:v>-47.953558208292023</c:v>
                </c:pt>
                <c:pt idx="664">
                  <c:v>-47.923257675680844</c:v>
                </c:pt>
                <c:pt idx="665">
                  <c:v>-47.897057094973363</c:v>
                </c:pt>
                <c:pt idx="666">
                  <c:v>-47.863614355352695</c:v>
                </c:pt>
                <c:pt idx="667">
                  <c:v>-47.834057116585555</c:v>
                </c:pt>
                <c:pt idx="668">
                  <c:v>-47.80148689916723</c:v>
                </c:pt>
                <c:pt idx="669">
                  <c:v>-47.775539889055011</c:v>
                </c:pt>
                <c:pt idx="670">
                  <c:v>-47.752900405032094</c:v>
                </c:pt>
                <c:pt idx="671">
                  <c:v>-47.731869764344324</c:v>
                </c:pt>
                <c:pt idx="672">
                  <c:v>-47.707702172056571</c:v>
                </c:pt>
                <c:pt idx="673">
                  <c:v>-47.67862190979217</c:v>
                </c:pt>
                <c:pt idx="674">
                  <c:v>-47.642502132600853</c:v>
                </c:pt>
                <c:pt idx="675">
                  <c:v>-47.6090989549201</c:v>
                </c:pt>
                <c:pt idx="676">
                  <c:v>-47.577816049969726</c:v>
                </c:pt>
                <c:pt idx="677">
                  <c:v>-47.553929247995114</c:v>
                </c:pt>
                <c:pt idx="678">
                  <c:v>-47.53309551440239</c:v>
                </c:pt>
                <c:pt idx="679">
                  <c:v>-47.505744440761447</c:v>
                </c:pt>
                <c:pt idx="680">
                  <c:v>-47.487179661486536</c:v>
                </c:pt>
                <c:pt idx="681">
                  <c:v>-47.463093162245002</c:v>
                </c:pt>
                <c:pt idx="682">
                  <c:v>-47.431779346749252</c:v>
                </c:pt>
                <c:pt idx="683">
                  <c:v>-47.410471559301371</c:v>
                </c:pt>
                <c:pt idx="684">
                  <c:v>-47.374622922953478</c:v>
                </c:pt>
                <c:pt idx="685">
                  <c:v>-47.33984492636543</c:v>
                </c:pt>
                <c:pt idx="686">
                  <c:v>-47.310117656094263</c:v>
                </c:pt>
                <c:pt idx="687">
                  <c:v>-47.279207337949643</c:v>
                </c:pt>
                <c:pt idx="688">
                  <c:v>-47.247505201659493</c:v>
                </c:pt>
                <c:pt idx="689">
                  <c:v>-47.225570730984572</c:v>
                </c:pt>
                <c:pt idx="690">
                  <c:v>-47.199474639227901</c:v>
                </c:pt>
                <c:pt idx="691">
                  <c:v>-47.175015685150314</c:v>
                </c:pt>
                <c:pt idx="692">
                  <c:v>-47.155497216421338</c:v>
                </c:pt>
                <c:pt idx="693">
                  <c:v>-47.131923098834179</c:v>
                </c:pt>
                <c:pt idx="694">
                  <c:v>-47.105729312447224</c:v>
                </c:pt>
                <c:pt idx="695">
                  <c:v>-47.083839743021642</c:v>
                </c:pt>
                <c:pt idx="696">
                  <c:v>-47.060943569516382</c:v>
                </c:pt>
                <c:pt idx="697">
                  <c:v>-47.029392828091943</c:v>
                </c:pt>
                <c:pt idx="698">
                  <c:v>-47.00177763774434</c:v>
                </c:pt>
                <c:pt idx="699">
                  <c:v>-46.978181522138783</c:v>
                </c:pt>
                <c:pt idx="700">
                  <c:v>-46.950239522006157</c:v>
                </c:pt>
                <c:pt idx="701">
                  <c:v>-46.908074414942732</c:v>
                </c:pt>
                <c:pt idx="702">
                  <c:v>-46.883829168158641</c:v>
                </c:pt>
                <c:pt idx="703">
                  <c:v>-46.852802548318735</c:v>
                </c:pt>
                <c:pt idx="704">
                  <c:v>-46.821063720352043</c:v>
                </c:pt>
                <c:pt idx="705">
                  <c:v>-46.798795618550727</c:v>
                </c:pt>
                <c:pt idx="706">
                  <c:v>-46.77022212494407</c:v>
                </c:pt>
                <c:pt idx="707">
                  <c:v>-46.741325440394931</c:v>
                </c:pt>
                <c:pt idx="708">
                  <c:v>-46.715200732897969</c:v>
                </c:pt>
                <c:pt idx="709">
                  <c:v>-46.686585535963559</c:v>
                </c:pt>
                <c:pt idx="710">
                  <c:v>-46.664168329980399</c:v>
                </c:pt>
                <c:pt idx="711">
                  <c:v>-46.643796962746038</c:v>
                </c:pt>
                <c:pt idx="712">
                  <c:v>-46.620209883154175</c:v>
                </c:pt>
                <c:pt idx="713">
                  <c:v>-46.594543995650227</c:v>
                </c:pt>
                <c:pt idx="714">
                  <c:v>-46.569528250953269</c:v>
                </c:pt>
                <c:pt idx="715">
                  <c:v>-46.537603187137165</c:v>
                </c:pt>
                <c:pt idx="716">
                  <c:v>-46.513042485608779</c:v>
                </c:pt>
                <c:pt idx="717">
                  <c:v>-46.478712347640581</c:v>
                </c:pt>
                <c:pt idx="718">
                  <c:v>-46.457093923850991</c:v>
                </c:pt>
                <c:pt idx="719">
                  <c:v>-46.429844620710838</c:v>
                </c:pt>
                <c:pt idx="720">
                  <c:v>-46.40259696454109</c:v>
                </c:pt>
                <c:pt idx="721">
                  <c:v>-46.374801389230967</c:v>
                </c:pt>
                <c:pt idx="722">
                  <c:v>-46.350782975245664</c:v>
                </c:pt>
                <c:pt idx="723">
                  <c:v>-46.327055185791295</c:v>
                </c:pt>
                <c:pt idx="724">
                  <c:v>-46.289462419380882</c:v>
                </c:pt>
                <c:pt idx="725">
                  <c:v>-46.252713907453327</c:v>
                </c:pt>
                <c:pt idx="726">
                  <c:v>-46.222827058635232</c:v>
                </c:pt>
                <c:pt idx="727">
                  <c:v>-46.194069659190262</c:v>
                </c:pt>
                <c:pt idx="728">
                  <c:v>-46.166944791277132</c:v>
                </c:pt>
                <c:pt idx="729">
                  <c:v>-46.140902183288603</c:v>
                </c:pt>
                <c:pt idx="730">
                  <c:v>-46.110339658536191</c:v>
                </c:pt>
                <c:pt idx="731">
                  <c:v>-46.079547518108726</c:v>
                </c:pt>
                <c:pt idx="732">
                  <c:v>-46.051427766618843</c:v>
                </c:pt>
                <c:pt idx="733">
                  <c:v>-46.019618175170237</c:v>
                </c:pt>
                <c:pt idx="734">
                  <c:v>-45.977909222176535</c:v>
                </c:pt>
                <c:pt idx="735">
                  <c:v>-45.946591934511559</c:v>
                </c:pt>
                <c:pt idx="736">
                  <c:v>-45.920198680626157</c:v>
                </c:pt>
                <c:pt idx="737">
                  <c:v>-45.896607190784493</c:v>
                </c:pt>
                <c:pt idx="738">
                  <c:v>-45.872051861418257</c:v>
                </c:pt>
                <c:pt idx="739">
                  <c:v>-45.849286887378625</c:v>
                </c:pt>
                <c:pt idx="740">
                  <c:v>-45.823162402384185</c:v>
                </c:pt>
                <c:pt idx="741">
                  <c:v>-45.797259407625504</c:v>
                </c:pt>
                <c:pt idx="742">
                  <c:v>-45.773329188023283</c:v>
                </c:pt>
                <c:pt idx="743">
                  <c:v>-45.741774446531821</c:v>
                </c:pt>
                <c:pt idx="744">
                  <c:v>-45.698785366375844</c:v>
                </c:pt>
                <c:pt idx="745">
                  <c:v>-45.658889413434537</c:v>
                </c:pt>
                <c:pt idx="746">
                  <c:v>-45.634745243283064</c:v>
                </c:pt>
                <c:pt idx="747">
                  <c:v>-45.596405622387209</c:v>
                </c:pt>
                <c:pt idx="748">
                  <c:v>-45.570448754120747</c:v>
                </c:pt>
                <c:pt idx="749">
                  <c:v>-45.543826783410424</c:v>
                </c:pt>
                <c:pt idx="750">
                  <c:v>-45.520352236535302</c:v>
                </c:pt>
                <c:pt idx="751">
                  <c:v>-45.49310836705429</c:v>
                </c:pt>
                <c:pt idx="752">
                  <c:v>-45.471003909675872</c:v>
                </c:pt>
                <c:pt idx="753">
                  <c:v>-45.440948090459543</c:v>
                </c:pt>
                <c:pt idx="754">
                  <c:v>-45.413862738211705</c:v>
                </c:pt>
                <c:pt idx="755">
                  <c:v>-45.379331062116449</c:v>
                </c:pt>
                <c:pt idx="756">
                  <c:v>-45.348457563602182</c:v>
                </c:pt>
                <c:pt idx="757">
                  <c:v>-45.314425964081678</c:v>
                </c:pt>
                <c:pt idx="758">
                  <c:v>-45.285569125398069</c:v>
                </c:pt>
                <c:pt idx="759">
                  <c:v>-45.256937217193524</c:v>
                </c:pt>
                <c:pt idx="760">
                  <c:v>-45.222671001231163</c:v>
                </c:pt>
                <c:pt idx="761">
                  <c:v>-45.195544604074513</c:v>
                </c:pt>
                <c:pt idx="762">
                  <c:v>-45.16629611228656</c:v>
                </c:pt>
                <c:pt idx="763">
                  <c:v>-45.129906982573857</c:v>
                </c:pt>
                <c:pt idx="764">
                  <c:v>-45.107713333325705</c:v>
                </c:pt>
                <c:pt idx="765">
                  <c:v>-45.080173577656808</c:v>
                </c:pt>
                <c:pt idx="766">
                  <c:v>-45.058952764765479</c:v>
                </c:pt>
                <c:pt idx="767">
                  <c:v>-45.02291038249264</c:v>
                </c:pt>
                <c:pt idx="768">
                  <c:v>-44.987909114903829</c:v>
                </c:pt>
                <c:pt idx="769">
                  <c:v>-44.952505025052247</c:v>
                </c:pt>
                <c:pt idx="770">
                  <c:v>-44.923615305328667</c:v>
                </c:pt>
                <c:pt idx="771">
                  <c:v>-44.896558666731238</c:v>
                </c:pt>
                <c:pt idx="772">
                  <c:v>-44.864936162836472</c:v>
                </c:pt>
                <c:pt idx="773">
                  <c:v>-44.839320307669922</c:v>
                </c:pt>
                <c:pt idx="774">
                  <c:v>-44.80892405030184</c:v>
                </c:pt>
                <c:pt idx="775">
                  <c:v>-44.788476434936925</c:v>
                </c:pt>
                <c:pt idx="776">
                  <c:v>-44.764370000541277</c:v>
                </c:pt>
                <c:pt idx="777">
                  <c:v>-44.724420757985357</c:v>
                </c:pt>
                <c:pt idx="778">
                  <c:v>-44.697727548571507</c:v>
                </c:pt>
                <c:pt idx="779">
                  <c:v>-44.662316479339992</c:v>
                </c:pt>
                <c:pt idx="780">
                  <c:v>-44.623874475041376</c:v>
                </c:pt>
                <c:pt idx="781">
                  <c:v>-44.587338902038056</c:v>
                </c:pt>
                <c:pt idx="782">
                  <c:v>-44.561479769083874</c:v>
                </c:pt>
                <c:pt idx="783">
                  <c:v>-44.533309271467886</c:v>
                </c:pt>
                <c:pt idx="784">
                  <c:v>-44.500017256278369</c:v>
                </c:pt>
                <c:pt idx="785">
                  <c:v>-44.466378796904223</c:v>
                </c:pt>
                <c:pt idx="786">
                  <c:v>-44.434644305108804</c:v>
                </c:pt>
                <c:pt idx="787">
                  <c:v>-44.410788899438842</c:v>
                </c:pt>
                <c:pt idx="788">
                  <c:v>-44.378759196447731</c:v>
                </c:pt>
                <c:pt idx="789">
                  <c:v>-44.332858116854013</c:v>
                </c:pt>
                <c:pt idx="790">
                  <c:v>-44.306814026774887</c:v>
                </c:pt>
                <c:pt idx="791">
                  <c:v>-44.264713473503676</c:v>
                </c:pt>
                <c:pt idx="792">
                  <c:v>-44.230557226608752</c:v>
                </c:pt>
                <c:pt idx="793">
                  <c:v>-44.200234452932932</c:v>
                </c:pt>
                <c:pt idx="794">
                  <c:v>-44.161488971137189</c:v>
                </c:pt>
                <c:pt idx="795">
                  <c:v>-44.123766176208221</c:v>
                </c:pt>
                <c:pt idx="796">
                  <c:v>-44.100524499643782</c:v>
                </c:pt>
                <c:pt idx="797">
                  <c:v>-44.064900974970001</c:v>
                </c:pt>
                <c:pt idx="798">
                  <c:v>-44.034464137499512</c:v>
                </c:pt>
                <c:pt idx="799">
                  <c:v>-44.002509293929336</c:v>
                </c:pt>
                <c:pt idx="800">
                  <c:v>-43.976458083940614</c:v>
                </c:pt>
                <c:pt idx="801">
                  <c:v>-43.945929850054156</c:v>
                </c:pt>
                <c:pt idx="802">
                  <c:v>-43.917115594562915</c:v>
                </c:pt>
                <c:pt idx="803">
                  <c:v>-43.879192833083209</c:v>
                </c:pt>
                <c:pt idx="804">
                  <c:v>-43.851689321857094</c:v>
                </c:pt>
                <c:pt idx="805">
                  <c:v>-43.817304527159678</c:v>
                </c:pt>
                <c:pt idx="806">
                  <c:v>-43.78034712071937</c:v>
                </c:pt>
                <c:pt idx="807">
                  <c:v>-43.739470843883396</c:v>
                </c:pt>
                <c:pt idx="808">
                  <c:v>-43.703506544453234</c:v>
                </c:pt>
                <c:pt idx="809">
                  <c:v>-43.660783907244351</c:v>
                </c:pt>
                <c:pt idx="810">
                  <c:v>-43.615678473412174</c:v>
                </c:pt>
                <c:pt idx="811">
                  <c:v>-43.583326094515925</c:v>
                </c:pt>
                <c:pt idx="812">
                  <c:v>-43.551634411779517</c:v>
                </c:pt>
                <c:pt idx="813">
                  <c:v>-43.525723497812521</c:v>
                </c:pt>
                <c:pt idx="814">
                  <c:v>-43.49563224891439</c:v>
                </c:pt>
                <c:pt idx="815">
                  <c:v>-43.453537625610593</c:v>
                </c:pt>
                <c:pt idx="816">
                  <c:v>-43.41801223796142</c:v>
                </c:pt>
                <c:pt idx="817">
                  <c:v>-43.378851876231039</c:v>
                </c:pt>
                <c:pt idx="818">
                  <c:v>-43.34621438084443</c:v>
                </c:pt>
                <c:pt idx="819">
                  <c:v>-43.317534799000839</c:v>
                </c:pt>
                <c:pt idx="820">
                  <c:v>-43.280490485408606</c:v>
                </c:pt>
                <c:pt idx="821">
                  <c:v>-43.239220961474217</c:v>
                </c:pt>
                <c:pt idx="822">
                  <c:v>-43.214536320610819</c:v>
                </c:pt>
                <c:pt idx="823">
                  <c:v>-43.180275485461578</c:v>
                </c:pt>
                <c:pt idx="824">
                  <c:v>-43.140276587064093</c:v>
                </c:pt>
                <c:pt idx="825">
                  <c:v>-43.105463352486154</c:v>
                </c:pt>
                <c:pt idx="826">
                  <c:v>-43.059774745648113</c:v>
                </c:pt>
                <c:pt idx="827">
                  <c:v>-43.034931766248064</c:v>
                </c:pt>
                <c:pt idx="828">
                  <c:v>-42.998036448689064</c:v>
                </c:pt>
                <c:pt idx="829">
                  <c:v>-42.953694479874684</c:v>
                </c:pt>
                <c:pt idx="830">
                  <c:v>-42.92320982761558</c:v>
                </c:pt>
                <c:pt idx="831">
                  <c:v>-42.88918959440349</c:v>
                </c:pt>
                <c:pt idx="832">
                  <c:v>-42.846063421317908</c:v>
                </c:pt>
                <c:pt idx="833">
                  <c:v>-42.810355255565128</c:v>
                </c:pt>
                <c:pt idx="834">
                  <c:v>-42.773197126055052</c:v>
                </c:pt>
                <c:pt idx="835">
                  <c:v>-42.74064838993776</c:v>
                </c:pt>
                <c:pt idx="836">
                  <c:v>-42.699035535792163</c:v>
                </c:pt>
                <c:pt idx="837">
                  <c:v>-42.66205067022959</c:v>
                </c:pt>
                <c:pt idx="838">
                  <c:v>-42.612971677658123</c:v>
                </c:pt>
                <c:pt idx="839">
                  <c:v>-42.571114050266971</c:v>
                </c:pt>
                <c:pt idx="840">
                  <c:v>-42.532397208411581</c:v>
                </c:pt>
                <c:pt idx="841">
                  <c:v>-42.496092699239369</c:v>
                </c:pt>
                <c:pt idx="842">
                  <c:v>-42.455005314549595</c:v>
                </c:pt>
                <c:pt idx="843">
                  <c:v>-42.421431072569192</c:v>
                </c:pt>
                <c:pt idx="844">
                  <c:v>-42.37988263740219</c:v>
                </c:pt>
                <c:pt idx="845">
                  <c:v>-42.342969746896856</c:v>
                </c:pt>
                <c:pt idx="846">
                  <c:v>-42.302787562139514</c:v>
                </c:pt>
                <c:pt idx="847">
                  <c:v>-42.257283834946037</c:v>
                </c:pt>
                <c:pt idx="848">
                  <c:v>-42.218470744510299</c:v>
                </c:pt>
                <c:pt idx="849">
                  <c:v>-42.171813543220296</c:v>
                </c:pt>
                <c:pt idx="850">
                  <c:v>-42.135962842647871</c:v>
                </c:pt>
                <c:pt idx="851">
                  <c:v>-42.09387262930386</c:v>
                </c:pt>
                <c:pt idx="852">
                  <c:v>-42.050151787322889</c:v>
                </c:pt>
                <c:pt idx="853">
                  <c:v>-42.005865037300765</c:v>
                </c:pt>
                <c:pt idx="854">
                  <c:v>-41.955806844703829</c:v>
                </c:pt>
                <c:pt idx="855">
                  <c:v>-41.91890156373745</c:v>
                </c:pt>
                <c:pt idx="856">
                  <c:v>-41.881037197766346</c:v>
                </c:pt>
                <c:pt idx="857">
                  <c:v>-41.836307800017309</c:v>
                </c:pt>
                <c:pt idx="858">
                  <c:v>-41.798219209739003</c:v>
                </c:pt>
                <c:pt idx="859">
                  <c:v>-41.769036160385141</c:v>
                </c:pt>
                <c:pt idx="860">
                  <c:v>-41.723416657697641</c:v>
                </c:pt>
                <c:pt idx="861">
                  <c:v>-41.686383638834187</c:v>
                </c:pt>
                <c:pt idx="862">
                  <c:v>-41.647183899779691</c:v>
                </c:pt>
                <c:pt idx="863">
                  <c:v>-41.605883973872494</c:v>
                </c:pt>
                <c:pt idx="864">
                  <c:v>-41.552300494700461</c:v>
                </c:pt>
                <c:pt idx="865">
                  <c:v>-41.513268711178441</c:v>
                </c:pt>
                <c:pt idx="866">
                  <c:v>-41.46758993350366</c:v>
                </c:pt>
                <c:pt idx="867">
                  <c:v>-41.425140468941066</c:v>
                </c:pt>
                <c:pt idx="868">
                  <c:v>-41.385487136329303</c:v>
                </c:pt>
                <c:pt idx="869">
                  <c:v>-41.346916058296145</c:v>
                </c:pt>
                <c:pt idx="870">
                  <c:v>-41.306736140373189</c:v>
                </c:pt>
                <c:pt idx="871">
                  <c:v>-41.264208521497721</c:v>
                </c:pt>
                <c:pt idx="872">
                  <c:v>-41.201143545918299</c:v>
                </c:pt>
                <c:pt idx="873">
                  <c:v>-41.149062572192349</c:v>
                </c:pt>
                <c:pt idx="874">
                  <c:v>-41.102602437833895</c:v>
                </c:pt>
                <c:pt idx="875">
                  <c:v>-41.032349145338188</c:v>
                </c:pt>
                <c:pt idx="876">
                  <c:v>-40.995630641410663</c:v>
                </c:pt>
                <c:pt idx="877">
                  <c:v>-40.945197009990366</c:v>
                </c:pt>
                <c:pt idx="878">
                  <c:v>-40.904087921916556</c:v>
                </c:pt>
                <c:pt idx="879">
                  <c:v>-40.856395943588971</c:v>
                </c:pt>
                <c:pt idx="880">
                  <c:v>-40.815982393564624</c:v>
                </c:pt>
                <c:pt idx="881">
                  <c:v>-40.756811169894419</c:v>
                </c:pt>
                <c:pt idx="882">
                  <c:v>-40.704317462526838</c:v>
                </c:pt>
                <c:pt idx="883">
                  <c:v>-40.647455900734073</c:v>
                </c:pt>
                <c:pt idx="884">
                  <c:v>-40.601069145588269</c:v>
                </c:pt>
                <c:pt idx="885">
                  <c:v>-40.553660305836218</c:v>
                </c:pt>
                <c:pt idx="886">
                  <c:v>-40.493803384831992</c:v>
                </c:pt>
                <c:pt idx="887">
                  <c:v>-40.452550327049046</c:v>
                </c:pt>
                <c:pt idx="888">
                  <c:v>-40.394214304335136</c:v>
                </c:pt>
                <c:pt idx="889">
                  <c:v>-40.34499979255186</c:v>
                </c:pt>
                <c:pt idx="890">
                  <c:v>-40.284219420552432</c:v>
                </c:pt>
                <c:pt idx="891">
                  <c:v>-40.229250962278023</c:v>
                </c:pt>
                <c:pt idx="892">
                  <c:v>-40.190046327875571</c:v>
                </c:pt>
                <c:pt idx="893">
                  <c:v>-40.107602971351163</c:v>
                </c:pt>
                <c:pt idx="894">
                  <c:v>-40.050980368931882</c:v>
                </c:pt>
                <c:pt idx="895">
                  <c:v>-39.9922308977009</c:v>
                </c:pt>
                <c:pt idx="896">
                  <c:v>-39.923453127059098</c:v>
                </c:pt>
                <c:pt idx="897">
                  <c:v>-39.872122103295752</c:v>
                </c:pt>
                <c:pt idx="898">
                  <c:v>-39.804886590374721</c:v>
                </c:pt>
                <c:pt idx="899">
                  <c:v>-39.765904503699204</c:v>
                </c:pt>
                <c:pt idx="900">
                  <c:v>-39.69847644196043</c:v>
                </c:pt>
                <c:pt idx="901">
                  <c:v>-39.670572577415896</c:v>
                </c:pt>
                <c:pt idx="902">
                  <c:v>-39.608349701186896</c:v>
                </c:pt>
                <c:pt idx="903">
                  <c:v>-39.530136287918864</c:v>
                </c:pt>
                <c:pt idx="904">
                  <c:v>-39.466639631148645</c:v>
                </c:pt>
                <c:pt idx="905">
                  <c:v>-39.417599742213753</c:v>
                </c:pt>
                <c:pt idx="906">
                  <c:v>-39.361104044466543</c:v>
                </c:pt>
                <c:pt idx="907">
                  <c:v>-39.315522018266307</c:v>
                </c:pt>
                <c:pt idx="908">
                  <c:v>-39.239711678240916</c:v>
                </c:pt>
                <c:pt idx="909">
                  <c:v>-39.165961609908578</c:v>
                </c:pt>
                <c:pt idx="910">
                  <c:v>-39.091918837507905</c:v>
                </c:pt>
                <c:pt idx="911">
                  <c:v>-39.033608136951869</c:v>
                </c:pt>
                <c:pt idx="912">
                  <c:v>-38.959336338206739</c:v>
                </c:pt>
                <c:pt idx="913">
                  <c:v>-38.864981473149349</c:v>
                </c:pt>
                <c:pt idx="914">
                  <c:v>-38.806498220722297</c:v>
                </c:pt>
                <c:pt idx="915">
                  <c:v>-38.744147143345373</c:v>
                </c:pt>
                <c:pt idx="916">
                  <c:v>-38.671768787156708</c:v>
                </c:pt>
                <c:pt idx="917">
                  <c:v>-38.610374821329358</c:v>
                </c:pt>
                <c:pt idx="918">
                  <c:v>-38.566815392501965</c:v>
                </c:pt>
                <c:pt idx="919">
                  <c:v>-38.514281894564178</c:v>
                </c:pt>
                <c:pt idx="920">
                  <c:v>-38.452783194195909</c:v>
                </c:pt>
                <c:pt idx="921">
                  <c:v>-38.414047059999596</c:v>
                </c:pt>
                <c:pt idx="922">
                  <c:v>-38.362788106021398</c:v>
                </c:pt>
                <c:pt idx="923">
                  <c:v>-38.287990095926801</c:v>
                </c:pt>
                <c:pt idx="924">
                  <c:v>-38.224400190543356</c:v>
                </c:pt>
                <c:pt idx="925">
                  <c:v>-38.154794440422208</c:v>
                </c:pt>
                <c:pt idx="926">
                  <c:v>-38.103216913184859</c:v>
                </c:pt>
                <c:pt idx="927">
                  <c:v>-38.035254110980503</c:v>
                </c:pt>
                <c:pt idx="928">
                  <c:v>-37.972573955120637</c:v>
                </c:pt>
                <c:pt idx="929">
                  <c:v>-37.889547324820242</c:v>
                </c:pt>
                <c:pt idx="930">
                  <c:v>-37.803763344802739</c:v>
                </c:pt>
                <c:pt idx="931">
                  <c:v>-37.72029973847517</c:v>
                </c:pt>
                <c:pt idx="932">
                  <c:v>-37.639288726406008</c:v>
                </c:pt>
                <c:pt idx="933">
                  <c:v>-37.534573213466672</c:v>
                </c:pt>
                <c:pt idx="934">
                  <c:v>-37.468614501420845</c:v>
                </c:pt>
                <c:pt idx="935">
                  <c:v>-37.380091510113601</c:v>
                </c:pt>
                <c:pt idx="936">
                  <c:v>-37.29739184887066</c:v>
                </c:pt>
                <c:pt idx="937">
                  <c:v>-37.193874700158098</c:v>
                </c:pt>
                <c:pt idx="938">
                  <c:v>-37.09943533454873</c:v>
                </c:pt>
                <c:pt idx="939">
                  <c:v>-37.005528853589425</c:v>
                </c:pt>
                <c:pt idx="940">
                  <c:v>-36.929650292378049</c:v>
                </c:pt>
                <c:pt idx="941">
                  <c:v>-36.85393351688392</c:v>
                </c:pt>
                <c:pt idx="942">
                  <c:v>-36.770869863311617</c:v>
                </c:pt>
                <c:pt idx="943">
                  <c:v>-36.649357235335977</c:v>
                </c:pt>
                <c:pt idx="944">
                  <c:v>-36.554431673433633</c:v>
                </c:pt>
                <c:pt idx="945">
                  <c:v>-36.423745104586018</c:v>
                </c:pt>
                <c:pt idx="946">
                  <c:v>-36.320930774996661</c:v>
                </c:pt>
                <c:pt idx="947">
                  <c:v>-36.213724238309183</c:v>
                </c:pt>
                <c:pt idx="948">
                  <c:v>-36.119898031118503</c:v>
                </c:pt>
                <c:pt idx="949">
                  <c:v>-36.020381211864986</c:v>
                </c:pt>
                <c:pt idx="950">
                  <c:v>-35.922512352499687</c:v>
                </c:pt>
                <c:pt idx="951">
                  <c:v>-35.766019330380693</c:v>
                </c:pt>
                <c:pt idx="952">
                  <c:v>-35.587197360099204</c:v>
                </c:pt>
                <c:pt idx="953">
                  <c:v>-35.475419579592625</c:v>
                </c:pt>
                <c:pt idx="954">
                  <c:v>-35.404762631708508</c:v>
                </c:pt>
                <c:pt idx="955">
                  <c:v>-35.276239800679051</c:v>
                </c:pt>
                <c:pt idx="956">
                  <c:v>-35.176902736947881</c:v>
                </c:pt>
                <c:pt idx="957">
                  <c:v>-35.040429103984501</c:v>
                </c:pt>
                <c:pt idx="958">
                  <c:v>-34.943971319717498</c:v>
                </c:pt>
                <c:pt idx="959">
                  <c:v>-34.81189403326978</c:v>
                </c:pt>
                <c:pt idx="960">
                  <c:v>-34.690380220248898</c:v>
                </c:pt>
                <c:pt idx="961">
                  <c:v>-34.531920364431393</c:v>
                </c:pt>
                <c:pt idx="962">
                  <c:v>-34.411736838134978</c:v>
                </c:pt>
                <c:pt idx="963">
                  <c:v>-34.303351524372083</c:v>
                </c:pt>
                <c:pt idx="964">
                  <c:v>-34.195227408801543</c:v>
                </c:pt>
                <c:pt idx="965">
                  <c:v>-34.067836625300771</c:v>
                </c:pt>
                <c:pt idx="966">
                  <c:v>-33.882828218217028</c:v>
                </c:pt>
                <c:pt idx="967">
                  <c:v>-33.772356403747423</c:v>
                </c:pt>
                <c:pt idx="968">
                  <c:v>-33.616549151405458</c:v>
                </c:pt>
                <c:pt idx="969">
                  <c:v>-33.450713190807271</c:v>
                </c:pt>
                <c:pt idx="970">
                  <c:v>-33.314479790061867</c:v>
                </c:pt>
                <c:pt idx="971">
                  <c:v>-33.19148940578102</c:v>
                </c:pt>
                <c:pt idx="972">
                  <c:v>-33.043086972379875</c:v>
                </c:pt>
                <c:pt idx="973">
                  <c:v>-32.918300955663788</c:v>
                </c:pt>
                <c:pt idx="974">
                  <c:v>-32.781763570005864</c:v>
                </c:pt>
                <c:pt idx="975">
                  <c:v>-32.572001755979429</c:v>
                </c:pt>
                <c:pt idx="976">
                  <c:v>-32.456949022040469</c:v>
                </c:pt>
                <c:pt idx="977">
                  <c:v>-32.286909233862538</c:v>
                </c:pt>
                <c:pt idx="978">
                  <c:v>-32.034888790972424</c:v>
                </c:pt>
                <c:pt idx="979">
                  <c:v>-31.852603485146489</c:v>
                </c:pt>
                <c:pt idx="980">
                  <c:v>-31.65182810232379</c:v>
                </c:pt>
                <c:pt idx="981">
                  <c:v>-31.373910973257161</c:v>
                </c:pt>
                <c:pt idx="982">
                  <c:v>-31.207664811598157</c:v>
                </c:pt>
                <c:pt idx="983">
                  <c:v>-30.958733199565657</c:v>
                </c:pt>
                <c:pt idx="984">
                  <c:v>-30.687630585386167</c:v>
                </c:pt>
                <c:pt idx="985">
                  <c:v>-30.416233378368091</c:v>
                </c:pt>
                <c:pt idx="986">
                  <c:v>-30.135489293199456</c:v>
                </c:pt>
                <c:pt idx="987">
                  <c:v>-29.823020319779332</c:v>
                </c:pt>
                <c:pt idx="988">
                  <c:v>-29.468502945830693</c:v>
                </c:pt>
                <c:pt idx="989">
                  <c:v>-29.087617933793624</c:v>
                </c:pt>
                <c:pt idx="990">
                  <c:v>-28.646985253467342</c:v>
                </c:pt>
                <c:pt idx="991">
                  <c:v>-28.157080043215885</c:v>
                </c:pt>
                <c:pt idx="992">
                  <c:v>-27.815909797833243</c:v>
                </c:pt>
                <c:pt idx="993">
                  <c:v>-27.284417841445389</c:v>
                </c:pt>
                <c:pt idx="994">
                  <c:v>-26.891423265185431</c:v>
                </c:pt>
                <c:pt idx="995">
                  <c:v>-26.425710427535684</c:v>
                </c:pt>
                <c:pt idx="996">
                  <c:v>-25.801311336213438</c:v>
                </c:pt>
                <c:pt idx="997">
                  <c:v>-24.81733170162601</c:v>
                </c:pt>
                <c:pt idx="998">
                  <c:v>-22.985581029224036</c:v>
                </c:pt>
                <c:pt idx="999">
                  <c:v>-21.017792923539567</c:v>
                </c:pt>
                <c:pt idx="1000">
                  <c:v>-17.04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946-4BC5-91A7-A20270DDEE64}"/>
            </c:ext>
          </c:extLst>
        </c:ser>
        <c:ser>
          <c:idx val="5"/>
          <c:order val="5"/>
          <c:tx>
            <c:strRef>
              <c:f>'[NR-U indoor sub7 calibration_final_v3.xlsx](15,20,20,40), UE RSSI'!$G$1</c:f>
              <c:strCache>
                <c:ptCount val="1"/>
                <c:pt idx="0">
                  <c:v>Nokia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RSSI'!$G$2:$G$1002</c:f>
              <c:numCache>
                <c:formatCode>General</c:formatCode>
                <c:ptCount val="1001"/>
                <c:pt idx="0">
                  <c:v>-81.600200000000001</c:v>
                </c:pt>
                <c:pt idx="1">
                  <c:v>-80.747600000000006</c:v>
                </c:pt>
                <c:pt idx="2">
                  <c:v>-80.150800000000004</c:v>
                </c:pt>
                <c:pt idx="3">
                  <c:v>-79.502899999999997</c:v>
                </c:pt>
                <c:pt idx="4">
                  <c:v>-78.610299999999995</c:v>
                </c:pt>
                <c:pt idx="5">
                  <c:v>-78.226100000000002</c:v>
                </c:pt>
                <c:pt idx="6">
                  <c:v>-77.524100000000004</c:v>
                </c:pt>
                <c:pt idx="7">
                  <c:v>-77.510499999999993</c:v>
                </c:pt>
                <c:pt idx="8">
                  <c:v>-77.055899999999994</c:v>
                </c:pt>
                <c:pt idx="9">
                  <c:v>-77.036100000000005</c:v>
                </c:pt>
                <c:pt idx="10">
                  <c:v>-77.016400000000004</c:v>
                </c:pt>
                <c:pt idx="11">
                  <c:v>-76.556700000000006</c:v>
                </c:pt>
                <c:pt idx="12">
                  <c:v>-76.524600000000007</c:v>
                </c:pt>
                <c:pt idx="13">
                  <c:v>-76.0184</c:v>
                </c:pt>
                <c:pt idx="14">
                  <c:v>-76.011899999999997</c:v>
                </c:pt>
                <c:pt idx="15">
                  <c:v>-76.005399999999995</c:v>
                </c:pt>
                <c:pt idx="16">
                  <c:v>-75.501400000000004</c:v>
                </c:pt>
                <c:pt idx="17">
                  <c:v>-75.501000000000005</c:v>
                </c:pt>
                <c:pt idx="18">
                  <c:v>-75.500500000000002</c:v>
                </c:pt>
                <c:pt idx="19">
                  <c:v>-75.500100000000003</c:v>
                </c:pt>
                <c:pt idx="20">
                  <c:v>-75.000500000000002</c:v>
                </c:pt>
                <c:pt idx="21">
                  <c:v>-75.000200000000007</c:v>
                </c:pt>
                <c:pt idx="22">
                  <c:v>-74.505799999999994</c:v>
                </c:pt>
                <c:pt idx="23">
                  <c:v>-74.504900000000006</c:v>
                </c:pt>
                <c:pt idx="24">
                  <c:v>-74.504000000000005</c:v>
                </c:pt>
                <c:pt idx="25">
                  <c:v>-74.503100000000003</c:v>
                </c:pt>
                <c:pt idx="26">
                  <c:v>-74.502200000000002</c:v>
                </c:pt>
                <c:pt idx="27">
                  <c:v>-74.501199999999997</c:v>
                </c:pt>
                <c:pt idx="28">
                  <c:v>-74.500299999999996</c:v>
                </c:pt>
                <c:pt idx="29">
                  <c:v>-74.047700000000006</c:v>
                </c:pt>
                <c:pt idx="30">
                  <c:v>-74.029899999999998</c:v>
                </c:pt>
                <c:pt idx="31">
                  <c:v>-74.012</c:v>
                </c:pt>
                <c:pt idx="32">
                  <c:v>-73.571899999999999</c:v>
                </c:pt>
                <c:pt idx="33">
                  <c:v>-73.558099999999996</c:v>
                </c:pt>
                <c:pt idx="34">
                  <c:v>-73.544300000000007</c:v>
                </c:pt>
                <c:pt idx="35">
                  <c:v>-73.530600000000007</c:v>
                </c:pt>
                <c:pt idx="36">
                  <c:v>-73.516800000000003</c:v>
                </c:pt>
                <c:pt idx="37">
                  <c:v>-73.503</c:v>
                </c:pt>
                <c:pt idx="38">
                  <c:v>-73.118700000000004</c:v>
                </c:pt>
                <c:pt idx="39">
                  <c:v>-73.092200000000005</c:v>
                </c:pt>
                <c:pt idx="40">
                  <c:v>-73.065799999999996</c:v>
                </c:pt>
                <c:pt idx="41">
                  <c:v>-73.039400000000001</c:v>
                </c:pt>
                <c:pt idx="42">
                  <c:v>-73.013000000000005</c:v>
                </c:pt>
                <c:pt idx="43">
                  <c:v>-72.534400000000005</c:v>
                </c:pt>
                <c:pt idx="44">
                  <c:v>-72.527199999999993</c:v>
                </c:pt>
                <c:pt idx="45">
                  <c:v>-72.52</c:v>
                </c:pt>
                <c:pt idx="46">
                  <c:v>-72.512799999999999</c:v>
                </c:pt>
                <c:pt idx="47">
                  <c:v>-72.505600000000001</c:v>
                </c:pt>
                <c:pt idx="48">
                  <c:v>-72.096999999999994</c:v>
                </c:pt>
                <c:pt idx="49">
                  <c:v>-72.075400000000002</c:v>
                </c:pt>
                <c:pt idx="50">
                  <c:v>-72.053799999999995</c:v>
                </c:pt>
                <c:pt idx="51">
                  <c:v>-72.032200000000003</c:v>
                </c:pt>
                <c:pt idx="52">
                  <c:v>-72.010599999999997</c:v>
                </c:pt>
                <c:pt idx="53">
                  <c:v>-71.841800000000006</c:v>
                </c:pt>
                <c:pt idx="54">
                  <c:v>-71.770200000000003</c:v>
                </c:pt>
                <c:pt idx="55">
                  <c:v>-71.698499999999996</c:v>
                </c:pt>
                <c:pt idx="56">
                  <c:v>-71.626900000000006</c:v>
                </c:pt>
                <c:pt idx="57">
                  <c:v>-71.555199999999999</c:v>
                </c:pt>
                <c:pt idx="58">
                  <c:v>-71.038799999999995</c:v>
                </c:pt>
                <c:pt idx="59">
                  <c:v>-71.031899999999993</c:v>
                </c:pt>
                <c:pt idx="60">
                  <c:v>-71.024900000000002</c:v>
                </c:pt>
                <c:pt idx="61">
                  <c:v>-71.018000000000001</c:v>
                </c:pt>
                <c:pt idx="62">
                  <c:v>-71.010999999999996</c:v>
                </c:pt>
                <c:pt idx="63">
                  <c:v>-71.004099999999994</c:v>
                </c:pt>
                <c:pt idx="64">
                  <c:v>-70.716499999999996</c:v>
                </c:pt>
                <c:pt idx="65">
                  <c:v>-70.669300000000007</c:v>
                </c:pt>
                <c:pt idx="66">
                  <c:v>-70.622100000000003</c:v>
                </c:pt>
                <c:pt idx="67">
                  <c:v>-70.575000000000003</c:v>
                </c:pt>
                <c:pt idx="68">
                  <c:v>-70.527799999999999</c:v>
                </c:pt>
                <c:pt idx="69">
                  <c:v>-70.164199999999994</c:v>
                </c:pt>
                <c:pt idx="70">
                  <c:v>-70.141900000000007</c:v>
                </c:pt>
                <c:pt idx="71">
                  <c:v>-70.119600000000005</c:v>
                </c:pt>
                <c:pt idx="72">
                  <c:v>-70.097300000000004</c:v>
                </c:pt>
                <c:pt idx="73">
                  <c:v>-70.075100000000006</c:v>
                </c:pt>
                <c:pt idx="74">
                  <c:v>-70.052800000000005</c:v>
                </c:pt>
                <c:pt idx="75">
                  <c:v>-70.030500000000004</c:v>
                </c:pt>
                <c:pt idx="76">
                  <c:v>-70.008200000000002</c:v>
                </c:pt>
                <c:pt idx="77">
                  <c:v>-69.623099999999994</c:v>
                </c:pt>
                <c:pt idx="78">
                  <c:v>-69.607600000000005</c:v>
                </c:pt>
                <c:pt idx="79">
                  <c:v>-69.592200000000005</c:v>
                </c:pt>
                <c:pt idx="80">
                  <c:v>-69.576700000000002</c:v>
                </c:pt>
                <c:pt idx="81">
                  <c:v>-69.561300000000003</c:v>
                </c:pt>
                <c:pt idx="82">
                  <c:v>-69.545900000000003</c:v>
                </c:pt>
                <c:pt idx="83">
                  <c:v>-69.5304</c:v>
                </c:pt>
                <c:pt idx="84">
                  <c:v>-69.515000000000001</c:v>
                </c:pt>
                <c:pt idx="85">
                  <c:v>-69.037899999999993</c:v>
                </c:pt>
                <c:pt idx="86">
                  <c:v>-69.032700000000006</c:v>
                </c:pt>
                <c:pt idx="87">
                  <c:v>-69.0274</c:v>
                </c:pt>
                <c:pt idx="88">
                  <c:v>-69.022099999999995</c:v>
                </c:pt>
                <c:pt idx="89">
                  <c:v>-69.016900000000007</c:v>
                </c:pt>
                <c:pt idx="90">
                  <c:v>-69.011600000000001</c:v>
                </c:pt>
                <c:pt idx="91">
                  <c:v>-69.006299999999996</c:v>
                </c:pt>
                <c:pt idx="92">
                  <c:v>-69.001099999999994</c:v>
                </c:pt>
                <c:pt idx="93">
                  <c:v>-68.686199999999999</c:v>
                </c:pt>
                <c:pt idx="94">
                  <c:v>-68.6631</c:v>
                </c:pt>
                <c:pt idx="95">
                  <c:v>-68.640100000000004</c:v>
                </c:pt>
                <c:pt idx="96">
                  <c:v>-68.617000000000004</c:v>
                </c:pt>
                <c:pt idx="97">
                  <c:v>-68.593999999999994</c:v>
                </c:pt>
                <c:pt idx="98">
                  <c:v>-68.570999999999998</c:v>
                </c:pt>
                <c:pt idx="99">
                  <c:v>-68.547899999999998</c:v>
                </c:pt>
                <c:pt idx="100">
                  <c:v>-68.524900000000002</c:v>
                </c:pt>
                <c:pt idx="101">
                  <c:v>-68.501800000000003</c:v>
                </c:pt>
                <c:pt idx="102">
                  <c:v>-68.455299999999994</c:v>
                </c:pt>
                <c:pt idx="103">
                  <c:v>-68.406599999999997</c:v>
                </c:pt>
                <c:pt idx="104">
                  <c:v>-68.358000000000004</c:v>
                </c:pt>
                <c:pt idx="105">
                  <c:v>-68.309299999999993</c:v>
                </c:pt>
                <c:pt idx="106">
                  <c:v>-68.2607</c:v>
                </c:pt>
                <c:pt idx="107">
                  <c:v>-68.212100000000007</c:v>
                </c:pt>
                <c:pt idx="108">
                  <c:v>-68.163399999999996</c:v>
                </c:pt>
                <c:pt idx="109">
                  <c:v>-68.114800000000002</c:v>
                </c:pt>
                <c:pt idx="110">
                  <c:v>-68.066100000000006</c:v>
                </c:pt>
                <c:pt idx="111">
                  <c:v>-68.017499999999998</c:v>
                </c:pt>
                <c:pt idx="112">
                  <c:v>-67.966099999999997</c:v>
                </c:pt>
                <c:pt idx="113">
                  <c:v>-67.913200000000003</c:v>
                </c:pt>
                <c:pt idx="114">
                  <c:v>-67.860299999999995</c:v>
                </c:pt>
                <c:pt idx="115">
                  <c:v>-67.807400000000001</c:v>
                </c:pt>
                <c:pt idx="116">
                  <c:v>-67.754499999999993</c:v>
                </c:pt>
                <c:pt idx="117">
                  <c:v>-67.701599999999999</c:v>
                </c:pt>
                <c:pt idx="118">
                  <c:v>-67.648700000000005</c:v>
                </c:pt>
                <c:pt idx="119">
                  <c:v>-67.595799999999997</c:v>
                </c:pt>
                <c:pt idx="120">
                  <c:v>-67.542900000000003</c:v>
                </c:pt>
                <c:pt idx="121">
                  <c:v>-67.393799999999999</c:v>
                </c:pt>
                <c:pt idx="122">
                  <c:v>-67.355800000000002</c:v>
                </c:pt>
                <c:pt idx="123">
                  <c:v>-67.317800000000005</c:v>
                </c:pt>
                <c:pt idx="124">
                  <c:v>-67.279700000000005</c:v>
                </c:pt>
                <c:pt idx="125">
                  <c:v>-67.241699999999994</c:v>
                </c:pt>
                <c:pt idx="126">
                  <c:v>-67.203699999999998</c:v>
                </c:pt>
                <c:pt idx="127">
                  <c:v>-67.165700000000001</c:v>
                </c:pt>
                <c:pt idx="128">
                  <c:v>-67.127700000000004</c:v>
                </c:pt>
                <c:pt idx="129">
                  <c:v>-67.089699999999993</c:v>
                </c:pt>
                <c:pt idx="130">
                  <c:v>-67.051699999999997</c:v>
                </c:pt>
                <c:pt idx="131">
                  <c:v>-67.0137</c:v>
                </c:pt>
                <c:pt idx="132">
                  <c:v>-66.697999999999993</c:v>
                </c:pt>
                <c:pt idx="133">
                  <c:v>-66.6828</c:v>
                </c:pt>
                <c:pt idx="134">
                  <c:v>-66.667500000000004</c:v>
                </c:pt>
                <c:pt idx="135">
                  <c:v>-66.652299999999997</c:v>
                </c:pt>
                <c:pt idx="136">
                  <c:v>-66.637</c:v>
                </c:pt>
                <c:pt idx="137">
                  <c:v>-66.621799999999993</c:v>
                </c:pt>
                <c:pt idx="138">
                  <c:v>-66.606499999999997</c:v>
                </c:pt>
                <c:pt idx="139">
                  <c:v>-66.591200000000001</c:v>
                </c:pt>
                <c:pt idx="140">
                  <c:v>-66.575999999999993</c:v>
                </c:pt>
                <c:pt idx="141">
                  <c:v>-66.560699999999997</c:v>
                </c:pt>
                <c:pt idx="142">
                  <c:v>-66.545500000000004</c:v>
                </c:pt>
                <c:pt idx="143">
                  <c:v>-66.530199999999994</c:v>
                </c:pt>
                <c:pt idx="144">
                  <c:v>-66.515000000000001</c:v>
                </c:pt>
                <c:pt idx="145">
                  <c:v>-66.499300000000005</c:v>
                </c:pt>
                <c:pt idx="146">
                  <c:v>-66.462500000000006</c:v>
                </c:pt>
                <c:pt idx="147">
                  <c:v>-66.425799999999995</c:v>
                </c:pt>
                <c:pt idx="148">
                  <c:v>-66.389099999999999</c:v>
                </c:pt>
                <c:pt idx="149">
                  <c:v>-66.3523</c:v>
                </c:pt>
                <c:pt idx="150">
                  <c:v>-66.315600000000003</c:v>
                </c:pt>
                <c:pt idx="151">
                  <c:v>-66.278800000000004</c:v>
                </c:pt>
                <c:pt idx="152">
                  <c:v>-66.242099999999994</c:v>
                </c:pt>
                <c:pt idx="153">
                  <c:v>-66.205399999999997</c:v>
                </c:pt>
                <c:pt idx="154">
                  <c:v>-66.168599999999998</c:v>
                </c:pt>
                <c:pt idx="155">
                  <c:v>-66.131900000000002</c:v>
                </c:pt>
                <c:pt idx="156">
                  <c:v>-66.095200000000006</c:v>
                </c:pt>
                <c:pt idx="157">
                  <c:v>-66.058400000000006</c:v>
                </c:pt>
                <c:pt idx="158">
                  <c:v>-66.021699999999996</c:v>
                </c:pt>
                <c:pt idx="159">
                  <c:v>-65.581199999999995</c:v>
                </c:pt>
                <c:pt idx="160">
                  <c:v>-65.574299999999994</c:v>
                </c:pt>
                <c:pt idx="161">
                  <c:v>-65.567400000000006</c:v>
                </c:pt>
                <c:pt idx="162">
                  <c:v>-65.560599999999994</c:v>
                </c:pt>
                <c:pt idx="163">
                  <c:v>-65.553700000000006</c:v>
                </c:pt>
                <c:pt idx="164">
                  <c:v>-65.546800000000005</c:v>
                </c:pt>
                <c:pt idx="165">
                  <c:v>-65.540000000000006</c:v>
                </c:pt>
                <c:pt idx="166">
                  <c:v>-65.533100000000005</c:v>
                </c:pt>
                <c:pt idx="167">
                  <c:v>-65.526200000000003</c:v>
                </c:pt>
                <c:pt idx="168">
                  <c:v>-65.519400000000005</c:v>
                </c:pt>
                <c:pt idx="169">
                  <c:v>-65.512500000000003</c:v>
                </c:pt>
                <c:pt idx="170">
                  <c:v>-65.505600000000001</c:v>
                </c:pt>
                <c:pt idx="171">
                  <c:v>-65.492099999999994</c:v>
                </c:pt>
                <c:pt idx="172">
                  <c:v>-65.4482</c:v>
                </c:pt>
                <c:pt idx="173">
                  <c:v>-65.404200000000003</c:v>
                </c:pt>
                <c:pt idx="174">
                  <c:v>-65.360299999999995</c:v>
                </c:pt>
                <c:pt idx="175">
                  <c:v>-65.316299999999998</c:v>
                </c:pt>
                <c:pt idx="176">
                  <c:v>-65.272400000000005</c:v>
                </c:pt>
                <c:pt idx="177">
                  <c:v>-65.228499999999997</c:v>
                </c:pt>
                <c:pt idx="178">
                  <c:v>-65.1845</c:v>
                </c:pt>
                <c:pt idx="179">
                  <c:v>-65.140600000000006</c:v>
                </c:pt>
                <c:pt idx="180">
                  <c:v>-65.096699999999998</c:v>
                </c:pt>
                <c:pt idx="181">
                  <c:v>-65.052700000000002</c:v>
                </c:pt>
                <c:pt idx="182">
                  <c:v>-65.008799999999994</c:v>
                </c:pt>
                <c:pt idx="183">
                  <c:v>-64.973299999999995</c:v>
                </c:pt>
                <c:pt idx="184">
                  <c:v>-64.94</c:v>
                </c:pt>
                <c:pt idx="185">
                  <c:v>-64.906700000000001</c:v>
                </c:pt>
                <c:pt idx="186">
                  <c:v>-64.8733</c:v>
                </c:pt>
                <c:pt idx="187">
                  <c:v>-64.84</c:v>
                </c:pt>
                <c:pt idx="188">
                  <c:v>-64.806700000000006</c:v>
                </c:pt>
                <c:pt idx="189">
                  <c:v>-64.773300000000006</c:v>
                </c:pt>
                <c:pt idx="190">
                  <c:v>-64.739999999999995</c:v>
                </c:pt>
                <c:pt idx="191">
                  <c:v>-64.706699999999998</c:v>
                </c:pt>
                <c:pt idx="192">
                  <c:v>-64.673299999999998</c:v>
                </c:pt>
                <c:pt idx="193">
                  <c:v>-64.64</c:v>
                </c:pt>
                <c:pt idx="194">
                  <c:v>-64.606700000000004</c:v>
                </c:pt>
                <c:pt idx="195">
                  <c:v>-64.573300000000003</c:v>
                </c:pt>
                <c:pt idx="196">
                  <c:v>-64.540000000000006</c:v>
                </c:pt>
                <c:pt idx="197">
                  <c:v>-64.506699999999995</c:v>
                </c:pt>
                <c:pt idx="198">
                  <c:v>-64.066100000000006</c:v>
                </c:pt>
                <c:pt idx="199">
                  <c:v>-64.061700000000002</c:v>
                </c:pt>
                <c:pt idx="200">
                  <c:v>-64.057400000000001</c:v>
                </c:pt>
                <c:pt idx="201">
                  <c:v>-64.053100000000001</c:v>
                </c:pt>
                <c:pt idx="202">
                  <c:v>-64.0488</c:v>
                </c:pt>
                <c:pt idx="203">
                  <c:v>-64.044499999999999</c:v>
                </c:pt>
                <c:pt idx="204">
                  <c:v>-64.040199999999999</c:v>
                </c:pt>
                <c:pt idx="205">
                  <c:v>-64.035899999999998</c:v>
                </c:pt>
                <c:pt idx="206">
                  <c:v>-64.031599999999997</c:v>
                </c:pt>
                <c:pt idx="207">
                  <c:v>-64.027199999999993</c:v>
                </c:pt>
                <c:pt idx="208">
                  <c:v>-64.022900000000007</c:v>
                </c:pt>
                <c:pt idx="209">
                  <c:v>-64.018600000000006</c:v>
                </c:pt>
                <c:pt idx="210">
                  <c:v>-64.014300000000006</c:v>
                </c:pt>
                <c:pt idx="211">
                  <c:v>-64.010000000000005</c:v>
                </c:pt>
                <c:pt idx="212">
                  <c:v>-64.005700000000004</c:v>
                </c:pt>
                <c:pt idx="213">
                  <c:v>-64.001400000000004</c:v>
                </c:pt>
                <c:pt idx="214">
                  <c:v>-63.972200000000001</c:v>
                </c:pt>
                <c:pt idx="215">
                  <c:v>-63.9313</c:v>
                </c:pt>
                <c:pt idx="216">
                  <c:v>-63.890300000000003</c:v>
                </c:pt>
                <c:pt idx="217">
                  <c:v>-63.849400000000003</c:v>
                </c:pt>
                <c:pt idx="218">
                  <c:v>-63.808500000000002</c:v>
                </c:pt>
                <c:pt idx="219">
                  <c:v>-63.767600000000002</c:v>
                </c:pt>
                <c:pt idx="220">
                  <c:v>-63.726700000000001</c:v>
                </c:pt>
                <c:pt idx="221">
                  <c:v>-63.6858</c:v>
                </c:pt>
                <c:pt idx="222">
                  <c:v>-63.644799999999996</c:v>
                </c:pt>
                <c:pt idx="223">
                  <c:v>-63.603900000000003</c:v>
                </c:pt>
                <c:pt idx="224">
                  <c:v>-63.563000000000002</c:v>
                </c:pt>
                <c:pt idx="225">
                  <c:v>-63.522100000000002</c:v>
                </c:pt>
                <c:pt idx="226">
                  <c:v>-63.483800000000002</c:v>
                </c:pt>
                <c:pt idx="227">
                  <c:v>-63.448500000000003</c:v>
                </c:pt>
                <c:pt idx="228">
                  <c:v>-63.413200000000003</c:v>
                </c:pt>
                <c:pt idx="229">
                  <c:v>-63.377899999999997</c:v>
                </c:pt>
                <c:pt idx="230">
                  <c:v>-63.342599999999997</c:v>
                </c:pt>
                <c:pt idx="231">
                  <c:v>-63.307299999999998</c:v>
                </c:pt>
                <c:pt idx="232">
                  <c:v>-63.272100000000002</c:v>
                </c:pt>
                <c:pt idx="233">
                  <c:v>-63.236800000000002</c:v>
                </c:pt>
                <c:pt idx="234">
                  <c:v>-63.201500000000003</c:v>
                </c:pt>
                <c:pt idx="235">
                  <c:v>-63.166200000000003</c:v>
                </c:pt>
                <c:pt idx="236">
                  <c:v>-63.130899999999997</c:v>
                </c:pt>
                <c:pt idx="237">
                  <c:v>-63.095599999999997</c:v>
                </c:pt>
                <c:pt idx="238">
                  <c:v>-63.060299999999998</c:v>
                </c:pt>
                <c:pt idx="239">
                  <c:v>-63.025100000000002</c:v>
                </c:pt>
                <c:pt idx="240">
                  <c:v>-62.9925</c:v>
                </c:pt>
                <c:pt idx="241">
                  <c:v>-62.966799999999999</c:v>
                </c:pt>
                <c:pt idx="242">
                  <c:v>-62.941099999999999</c:v>
                </c:pt>
                <c:pt idx="243">
                  <c:v>-62.915399999999998</c:v>
                </c:pt>
                <c:pt idx="244">
                  <c:v>-62.889699999999998</c:v>
                </c:pt>
                <c:pt idx="245">
                  <c:v>-62.863999999999997</c:v>
                </c:pt>
                <c:pt idx="246">
                  <c:v>-62.838299999999997</c:v>
                </c:pt>
                <c:pt idx="247">
                  <c:v>-62.812600000000003</c:v>
                </c:pt>
                <c:pt idx="248">
                  <c:v>-62.786900000000003</c:v>
                </c:pt>
                <c:pt idx="249">
                  <c:v>-62.761200000000002</c:v>
                </c:pt>
                <c:pt idx="250">
                  <c:v>-62.735500000000002</c:v>
                </c:pt>
                <c:pt idx="251">
                  <c:v>-62.709800000000001</c:v>
                </c:pt>
                <c:pt idx="252">
                  <c:v>-62.684100000000001</c:v>
                </c:pt>
                <c:pt idx="253">
                  <c:v>-62.6584</c:v>
                </c:pt>
                <c:pt idx="254">
                  <c:v>-62.632599999999996</c:v>
                </c:pt>
                <c:pt idx="255">
                  <c:v>-62.606900000000003</c:v>
                </c:pt>
                <c:pt idx="256">
                  <c:v>-62.581200000000003</c:v>
                </c:pt>
                <c:pt idx="257">
                  <c:v>-62.555500000000002</c:v>
                </c:pt>
                <c:pt idx="258">
                  <c:v>-62.529800000000002</c:v>
                </c:pt>
                <c:pt idx="259">
                  <c:v>-62.504100000000001</c:v>
                </c:pt>
                <c:pt idx="260">
                  <c:v>-62.469099999999997</c:v>
                </c:pt>
                <c:pt idx="261">
                  <c:v>-62.432400000000001</c:v>
                </c:pt>
                <c:pt idx="262">
                  <c:v>-62.395699999999998</c:v>
                </c:pt>
                <c:pt idx="263">
                  <c:v>-62.358899999999998</c:v>
                </c:pt>
                <c:pt idx="264">
                  <c:v>-62.322200000000002</c:v>
                </c:pt>
                <c:pt idx="265">
                  <c:v>-62.285499999999999</c:v>
                </c:pt>
                <c:pt idx="266">
                  <c:v>-62.248699999999999</c:v>
                </c:pt>
                <c:pt idx="267">
                  <c:v>-62.212000000000003</c:v>
                </c:pt>
                <c:pt idx="268">
                  <c:v>-62.175199999999997</c:v>
                </c:pt>
                <c:pt idx="269">
                  <c:v>-62.138500000000001</c:v>
                </c:pt>
                <c:pt idx="270">
                  <c:v>-62.101799999999997</c:v>
                </c:pt>
                <c:pt idx="271">
                  <c:v>-62.064999999999998</c:v>
                </c:pt>
                <c:pt idx="272">
                  <c:v>-62.028300000000002</c:v>
                </c:pt>
                <c:pt idx="273">
                  <c:v>-61.991999999999997</c:v>
                </c:pt>
                <c:pt idx="274">
                  <c:v>-61.9574</c:v>
                </c:pt>
                <c:pt idx="275">
                  <c:v>-61.922800000000002</c:v>
                </c:pt>
                <c:pt idx="276">
                  <c:v>-61.888199999999998</c:v>
                </c:pt>
                <c:pt idx="277">
                  <c:v>-61.8536</c:v>
                </c:pt>
                <c:pt idx="278">
                  <c:v>-61.819000000000003</c:v>
                </c:pt>
                <c:pt idx="279">
                  <c:v>-61.784399999999998</c:v>
                </c:pt>
                <c:pt idx="280">
                  <c:v>-61.7498</c:v>
                </c:pt>
                <c:pt idx="281">
                  <c:v>-61.715200000000003</c:v>
                </c:pt>
                <c:pt idx="282">
                  <c:v>-61.680599999999998</c:v>
                </c:pt>
                <c:pt idx="283">
                  <c:v>-61.646000000000001</c:v>
                </c:pt>
                <c:pt idx="284">
                  <c:v>-61.611400000000003</c:v>
                </c:pt>
                <c:pt idx="285">
                  <c:v>-61.576799999999999</c:v>
                </c:pt>
                <c:pt idx="286">
                  <c:v>-61.542200000000001</c:v>
                </c:pt>
                <c:pt idx="287">
                  <c:v>-61.507599999999996</c:v>
                </c:pt>
                <c:pt idx="288">
                  <c:v>-61.471299999999999</c:v>
                </c:pt>
                <c:pt idx="289">
                  <c:v>-61.434600000000003</c:v>
                </c:pt>
                <c:pt idx="290">
                  <c:v>-61.3979</c:v>
                </c:pt>
                <c:pt idx="291">
                  <c:v>-61.3611</c:v>
                </c:pt>
                <c:pt idx="292">
                  <c:v>-61.324399999999997</c:v>
                </c:pt>
                <c:pt idx="293">
                  <c:v>-61.287700000000001</c:v>
                </c:pt>
                <c:pt idx="294">
                  <c:v>-61.250900000000001</c:v>
                </c:pt>
                <c:pt idx="295">
                  <c:v>-61.214199999999998</c:v>
                </c:pt>
                <c:pt idx="296">
                  <c:v>-61.177399999999999</c:v>
                </c:pt>
                <c:pt idx="297">
                  <c:v>-61.140700000000002</c:v>
                </c:pt>
                <c:pt idx="298">
                  <c:v>-61.103999999999999</c:v>
                </c:pt>
                <c:pt idx="299">
                  <c:v>-61.0672</c:v>
                </c:pt>
                <c:pt idx="300">
                  <c:v>-61.030500000000004</c:v>
                </c:pt>
                <c:pt idx="301">
                  <c:v>-60.995399999999997</c:v>
                </c:pt>
                <c:pt idx="302">
                  <c:v>-60.968600000000002</c:v>
                </c:pt>
                <c:pt idx="303">
                  <c:v>-60.941699999999997</c:v>
                </c:pt>
                <c:pt idx="304">
                  <c:v>-60.914900000000003</c:v>
                </c:pt>
                <c:pt idx="305">
                  <c:v>-60.887999999999998</c:v>
                </c:pt>
                <c:pt idx="306">
                  <c:v>-60.861199999999997</c:v>
                </c:pt>
                <c:pt idx="307">
                  <c:v>-60.834299999999999</c:v>
                </c:pt>
                <c:pt idx="308">
                  <c:v>-60.807499999999997</c:v>
                </c:pt>
                <c:pt idx="309">
                  <c:v>-60.7806</c:v>
                </c:pt>
                <c:pt idx="310">
                  <c:v>-60.753799999999998</c:v>
                </c:pt>
                <c:pt idx="311">
                  <c:v>-60.726900000000001</c:v>
                </c:pt>
                <c:pt idx="312">
                  <c:v>-60.700099999999999</c:v>
                </c:pt>
                <c:pt idx="313">
                  <c:v>-60.673200000000001</c:v>
                </c:pt>
                <c:pt idx="314">
                  <c:v>-60.646299999999997</c:v>
                </c:pt>
                <c:pt idx="315">
                  <c:v>-60.619500000000002</c:v>
                </c:pt>
                <c:pt idx="316">
                  <c:v>-60.592599999999997</c:v>
                </c:pt>
                <c:pt idx="317">
                  <c:v>-60.565800000000003</c:v>
                </c:pt>
                <c:pt idx="318">
                  <c:v>-60.538899999999998</c:v>
                </c:pt>
                <c:pt idx="319">
                  <c:v>-60.512099999999997</c:v>
                </c:pt>
                <c:pt idx="320">
                  <c:v>-60.477499999999999</c:v>
                </c:pt>
                <c:pt idx="321">
                  <c:v>-60.436599999999999</c:v>
                </c:pt>
                <c:pt idx="322">
                  <c:v>-60.395699999999998</c:v>
                </c:pt>
                <c:pt idx="323">
                  <c:v>-60.354900000000001</c:v>
                </c:pt>
                <c:pt idx="324">
                  <c:v>-60.314</c:v>
                </c:pt>
                <c:pt idx="325">
                  <c:v>-60.273099999999999</c:v>
                </c:pt>
                <c:pt idx="326">
                  <c:v>-60.232199999999999</c:v>
                </c:pt>
                <c:pt idx="327">
                  <c:v>-60.191299999999998</c:v>
                </c:pt>
                <c:pt idx="328">
                  <c:v>-60.150399999999998</c:v>
                </c:pt>
                <c:pt idx="329">
                  <c:v>-60.1096</c:v>
                </c:pt>
                <c:pt idx="330">
                  <c:v>-60.0687</c:v>
                </c:pt>
                <c:pt idx="331">
                  <c:v>-60.027799999999999</c:v>
                </c:pt>
                <c:pt idx="332">
                  <c:v>-59.987499999999997</c:v>
                </c:pt>
                <c:pt idx="333">
                  <c:v>-59.948399999999999</c:v>
                </c:pt>
                <c:pt idx="334">
                  <c:v>-59.909199999999998</c:v>
                </c:pt>
                <c:pt idx="335">
                  <c:v>-59.870100000000001</c:v>
                </c:pt>
                <c:pt idx="336">
                  <c:v>-59.831000000000003</c:v>
                </c:pt>
                <c:pt idx="337">
                  <c:v>-59.791899999999998</c:v>
                </c:pt>
                <c:pt idx="338">
                  <c:v>-59.752699999999997</c:v>
                </c:pt>
                <c:pt idx="339">
                  <c:v>-59.7136</c:v>
                </c:pt>
                <c:pt idx="340">
                  <c:v>-59.674500000000002</c:v>
                </c:pt>
                <c:pt idx="341">
                  <c:v>-59.635399999999997</c:v>
                </c:pt>
                <c:pt idx="342">
                  <c:v>-59.596200000000003</c:v>
                </c:pt>
                <c:pt idx="343">
                  <c:v>-59.557099999999998</c:v>
                </c:pt>
                <c:pt idx="344">
                  <c:v>-59.518000000000001</c:v>
                </c:pt>
                <c:pt idx="345">
                  <c:v>-59.482599999999998</c:v>
                </c:pt>
                <c:pt idx="346">
                  <c:v>-59.450499999999998</c:v>
                </c:pt>
                <c:pt idx="347">
                  <c:v>-59.418300000000002</c:v>
                </c:pt>
                <c:pt idx="348">
                  <c:v>-59.386200000000002</c:v>
                </c:pt>
                <c:pt idx="349">
                  <c:v>-59.353999999999999</c:v>
                </c:pt>
                <c:pt idx="350">
                  <c:v>-59.321899999999999</c:v>
                </c:pt>
                <c:pt idx="351">
                  <c:v>-59.289700000000003</c:v>
                </c:pt>
                <c:pt idx="352">
                  <c:v>-59.257599999999996</c:v>
                </c:pt>
                <c:pt idx="353">
                  <c:v>-59.2254</c:v>
                </c:pt>
                <c:pt idx="354">
                  <c:v>-59.193199999999997</c:v>
                </c:pt>
                <c:pt idx="355">
                  <c:v>-59.161099999999998</c:v>
                </c:pt>
                <c:pt idx="356">
                  <c:v>-59.128900000000002</c:v>
                </c:pt>
                <c:pt idx="357">
                  <c:v>-59.096800000000002</c:v>
                </c:pt>
                <c:pt idx="358">
                  <c:v>-59.064599999999999</c:v>
                </c:pt>
                <c:pt idx="359">
                  <c:v>-59.032499999999999</c:v>
                </c:pt>
                <c:pt idx="360">
                  <c:v>-59.000300000000003</c:v>
                </c:pt>
                <c:pt idx="361">
                  <c:v>-58.967599999999997</c:v>
                </c:pt>
                <c:pt idx="362">
                  <c:v>-58.934899999999999</c:v>
                </c:pt>
                <c:pt idx="363">
                  <c:v>-58.902200000000001</c:v>
                </c:pt>
                <c:pt idx="364">
                  <c:v>-58.869399999999999</c:v>
                </c:pt>
                <c:pt idx="365">
                  <c:v>-58.8367</c:v>
                </c:pt>
                <c:pt idx="366">
                  <c:v>-58.804000000000002</c:v>
                </c:pt>
                <c:pt idx="367">
                  <c:v>-58.771299999999997</c:v>
                </c:pt>
                <c:pt idx="368">
                  <c:v>-58.738500000000002</c:v>
                </c:pt>
                <c:pt idx="369">
                  <c:v>-58.705800000000004</c:v>
                </c:pt>
                <c:pt idx="370">
                  <c:v>-58.673099999999998</c:v>
                </c:pt>
                <c:pt idx="371">
                  <c:v>-58.6404</c:v>
                </c:pt>
                <c:pt idx="372">
                  <c:v>-58.607700000000001</c:v>
                </c:pt>
                <c:pt idx="373">
                  <c:v>-58.5749</c:v>
                </c:pt>
                <c:pt idx="374">
                  <c:v>-58.542200000000001</c:v>
                </c:pt>
                <c:pt idx="375">
                  <c:v>-58.509500000000003</c:v>
                </c:pt>
                <c:pt idx="376">
                  <c:v>-58.474899999999998</c:v>
                </c:pt>
                <c:pt idx="377">
                  <c:v>-58.439700000000002</c:v>
                </c:pt>
                <c:pt idx="378">
                  <c:v>-58.404400000000003</c:v>
                </c:pt>
                <c:pt idx="379">
                  <c:v>-58.369100000000003</c:v>
                </c:pt>
                <c:pt idx="380">
                  <c:v>-58.333799999999997</c:v>
                </c:pt>
                <c:pt idx="381">
                  <c:v>-58.298499999999997</c:v>
                </c:pt>
                <c:pt idx="382">
                  <c:v>-58.263199999999998</c:v>
                </c:pt>
                <c:pt idx="383">
                  <c:v>-58.227899999999998</c:v>
                </c:pt>
                <c:pt idx="384">
                  <c:v>-58.192700000000002</c:v>
                </c:pt>
                <c:pt idx="385">
                  <c:v>-58.157400000000003</c:v>
                </c:pt>
                <c:pt idx="386">
                  <c:v>-58.122100000000003</c:v>
                </c:pt>
                <c:pt idx="387">
                  <c:v>-58.086799999999997</c:v>
                </c:pt>
                <c:pt idx="388">
                  <c:v>-58.051499999999997</c:v>
                </c:pt>
                <c:pt idx="389">
                  <c:v>-58.016199999999998</c:v>
                </c:pt>
                <c:pt idx="390">
                  <c:v>-57.979700000000001</c:v>
                </c:pt>
                <c:pt idx="391">
                  <c:v>-57.9422</c:v>
                </c:pt>
                <c:pt idx="392">
                  <c:v>-57.904699999999998</c:v>
                </c:pt>
                <c:pt idx="393">
                  <c:v>-57.867199999999997</c:v>
                </c:pt>
                <c:pt idx="394">
                  <c:v>-57.829700000000003</c:v>
                </c:pt>
                <c:pt idx="395">
                  <c:v>-57.792200000000001</c:v>
                </c:pt>
                <c:pt idx="396">
                  <c:v>-57.7547</c:v>
                </c:pt>
                <c:pt idx="397">
                  <c:v>-57.717199999999998</c:v>
                </c:pt>
                <c:pt idx="398">
                  <c:v>-57.679699999999997</c:v>
                </c:pt>
                <c:pt idx="399">
                  <c:v>-57.642200000000003</c:v>
                </c:pt>
                <c:pt idx="400">
                  <c:v>-57.604700000000001</c:v>
                </c:pt>
                <c:pt idx="401">
                  <c:v>-57.567100000000003</c:v>
                </c:pt>
                <c:pt idx="402">
                  <c:v>-57.529600000000002</c:v>
                </c:pt>
                <c:pt idx="403">
                  <c:v>-57.492600000000003</c:v>
                </c:pt>
                <c:pt idx="404">
                  <c:v>-57.457299999999996</c:v>
                </c:pt>
                <c:pt idx="405">
                  <c:v>-57.421999999999997</c:v>
                </c:pt>
                <c:pt idx="406">
                  <c:v>-57.386699999999998</c:v>
                </c:pt>
                <c:pt idx="407">
                  <c:v>-57.351399999999998</c:v>
                </c:pt>
                <c:pt idx="408">
                  <c:v>-57.316200000000002</c:v>
                </c:pt>
                <c:pt idx="409">
                  <c:v>-57.280900000000003</c:v>
                </c:pt>
                <c:pt idx="410">
                  <c:v>-57.245600000000003</c:v>
                </c:pt>
                <c:pt idx="411">
                  <c:v>-57.210299999999997</c:v>
                </c:pt>
                <c:pt idx="412">
                  <c:v>-57.174999999999997</c:v>
                </c:pt>
                <c:pt idx="413">
                  <c:v>-57.139699999999998</c:v>
                </c:pt>
                <c:pt idx="414">
                  <c:v>-57.104399999999998</c:v>
                </c:pt>
                <c:pt idx="415">
                  <c:v>-57.069200000000002</c:v>
                </c:pt>
                <c:pt idx="416">
                  <c:v>-57.033900000000003</c:v>
                </c:pt>
                <c:pt idx="417">
                  <c:v>-56.998199999999997</c:v>
                </c:pt>
                <c:pt idx="418">
                  <c:v>-56.9544</c:v>
                </c:pt>
                <c:pt idx="419">
                  <c:v>-56.910499999999999</c:v>
                </c:pt>
                <c:pt idx="420">
                  <c:v>-56.866700000000002</c:v>
                </c:pt>
                <c:pt idx="421">
                  <c:v>-56.822800000000001</c:v>
                </c:pt>
                <c:pt idx="422">
                  <c:v>-56.7789</c:v>
                </c:pt>
                <c:pt idx="423">
                  <c:v>-56.735100000000003</c:v>
                </c:pt>
                <c:pt idx="424">
                  <c:v>-56.691200000000002</c:v>
                </c:pt>
                <c:pt idx="425">
                  <c:v>-56.647399999999998</c:v>
                </c:pt>
                <c:pt idx="426">
                  <c:v>-56.603499999999997</c:v>
                </c:pt>
                <c:pt idx="427">
                  <c:v>-56.559600000000003</c:v>
                </c:pt>
                <c:pt idx="428">
                  <c:v>-56.515799999999999</c:v>
                </c:pt>
                <c:pt idx="429">
                  <c:v>-56.478999999999999</c:v>
                </c:pt>
                <c:pt idx="430">
                  <c:v>-56.446300000000001</c:v>
                </c:pt>
                <c:pt idx="431">
                  <c:v>-56.413600000000002</c:v>
                </c:pt>
                <c:pt idx="432">
                  <c:v>-56.380800000000001</c:v>
                </c:pt>
                <c:pt idx="433">
                  <c:v>-56.348100000000002</c:v>
                </c:pt>
                <c:pt idx="434">
                  <c:v>-56.315300000000001</c:v>
                </c:pt>
                <c:pt idx="435">
                  <c:v>-56.282600000000002</c:v>
                </c:pt>
                <c:pt idx="436">
                  <c:v>-56.2498</c:v>
                </c:pt>
                <c:pt idx="437">
                  <c:v>-56.217100000000002</c:v>
                </c:pt>
                <c:pt idx="438">
                  <c:v>-56.1843</c:v>
                </c:pt>
                <c:pt idx="439">
                  <c:v>-56.151600000000002</c:v>
                </c:pt>
                <c:pt idx="440">
                  <c:v>-56.118899999999996</c:v>
                </c:pt>
                <c:pt idx="441">
                  <c:v>-56.086100000000002</c:v>
                </c:pt>
                <c:pt idx="442">
                  <c:v>-56.053400000000003</c:v>
                </c:pt>
                <c:pt idx="443">
                  <c:v>-56.020600000000002</c:v>
                </c:pt>
                <c:pt idx="444">
                  <c:v>-55.988100000000003</c:v>
                </c:pt>
                <c:pt idx="445">
                  <c:v>-55.956000000000003</c:v>
                </c:pt>
                <c:pt idx="446">
                  <c:v>-55.923900000000003</c:v>
                </c:pt>
                <c:pt idx="447">
                  <c:v>-55.891800000000003</c:v>
                </c:pt>
                <c:pt idx="448">
                  <c:v>-55.859699999999997</c:v>
                </c:pt>
                <c:pt idx="449">
                  <c:v>-55.827599999999997</c:v>
                </c:pt>
                <c:pt idx="450">
                  <c:v>-55.795400000000001</c:v>
                </c:pt>
                <c:pt idx="451">
                  <c:v>-55.763300000000001</c:v>
                </c:pt>
                <c:pt idx="452">
                  <c:v>-55.731200000000001</c:v>
                </c:pt>
                <c:pt idx="453">
                  <c:v>-55.699100000000001</c:v>
                </c:pt>
                <c:pt idx="454">
                  <c:v>-55.667000000000002</c:v>
                </c:pt>
                <c:pt idx="455">
                  <c:v>-55.634900000000002</c:v>
                </c:pt>
                <c:pt idx="456">
                  <c:v>-55.602800000000002</c:v>
                </c:pt>
                <c:pt idx="457">
                  <c:v>-55.570599999999999</c:v>
                </c:pt>
                <c:pt idx="458">
                  <c:v>-55.538499999999999</c:v>
                </c:pt>
                <c:pt idx="459">
                  <c:v>-55.506399999999999</c:v>
                </c:pt>
                <c:pt idx="460">
                  <c:v>-55.474699999999999</c:v>
                </c:pt>
                <c:pt idx="461">
                  <c:v>-55.443100000000001</c:v>
                </c:pt>
                <c:pt idx="462">
                  <c:v>-55.411499999999997</c:v>
                </c:pt>
                <c:pt idx="463">
                  <c:v>-55.379899999999999</c:v>
                </c:pt>
                <c:pt idx="464">
                  <c:v>-55.348300000000002</c:v>
                </c:pt>
                <c:pt idx="465">
                  <c:v>-55.316699999999997</c:v>
                </c:pt>
                <c:pt idx="466">
                  <c:v>-55.2851</c:v>
                </c:pt>
                <c:pt idx="467">
                  <c:v>-55.253500000000003</c:v>
                </c:pt>
                <c:pt idx="468">
                  <c:v>-55.221899999999998</c:v>
                </c:pt>
                <c:pt idx="469">
                  <c:v>-55.190300000000001</c:v>
                </c:pt>
                <c:pt idx="470">
                  <c:v>-55.158700000000003</c:v>
                </c:pt>
                <c:pt idx="471">
                  <c:v>-55.127099999999999</c:v>
                </c:pt>
                <c:pt idx="472">
                  <c:v>-55.095399999999998</c:v>
                </c:pt>
                <c:pt idx="473">
                  <c:v>-55.063800000000001</c:v>
                </c:pt>
                <c:pt idx="474">
                  <c:v>-55.032200000000003</c:v>
                </c:pt>
                <c:pt idx="475">
                  <c:v>-55.000599999999999</c:v>
                </c:pt>
                <c:pt idx="476">
                  <c:v>-54.953600000000002</c:v>
                </c:pt>
                <c:pt idx="477">
                  <c:v>-54.906199999999998</c:v>
                </c:pt>
                <c:pt idx="478">
                  <c:v>-54.858899999999998</c:v>
                </c:pt>
                <c:pt idx="479">
                  <c:v>-54.811599999999999</c:v>
                </c:pt>
                <c:pt idx="480">
                  <c:v>-54.764200000000002</c:v>
                </c:pt>
                <c:pt idx="481">
                  <c:v>-54.716900000000003</c:v>
                </c:pt>
                <c:pt idx="482">
                  <c:v>-54.669499999999999</c:v>
                </c:pt>
                <c:pt idx="483">
                  <c:v>-54.622199999999999</c:v>
                </c:pt>
                <c:pt idx="484">
                  <c:v>-54.574800000000003</c:v>
                </c:pt>
                <c:pt idx="485">
                  <c:v>-54.527500000000003</c:v>
                </c:pt>
                <c:pt idx="486">
                  <c:v>-54.488900000000001</c:v>
                </c:pt>
                <c:pt idx="487">
                  <c:v>-54.462400000000002</c:v>
                </c:pt>
                <c:pt idx="488">
                  <c:v>-54.435899999999997</c:v>
                </c:pt>
                <c:pt idx="489">
                  <c:v>-54.409500000000001</c:v>
                </c:pt>
                <c:pt idx="490">
                  <c:v>-54.383000000000003</c:v>
                </c:pt>
                <c:pt idx="491">
                  <c:v>-54.356499999999997</c:v>
                </c:pt>
                <c:pt idx="492">
                  <c:v>-54.330100000000002</c:v>
                </c:pt>
                <c:pt idx="493">
                  <c:v>-54.303600000000003</c:v>
                </c:pt>
                <c:pt idx="494">
                  <c:v>-54.277099999999997</c:v>
                </c:pt>
                <c:pt idx="495">
                  <c:v>-54.250700000000002</c:v>
                </c:pt>
                <c:pt idx="496">
                  <c:v>-54.224200000000003</c:v>
                </c:pt>
                <c:pt idx="497">
                  <c:v>-54.197699999999998</c:v>
                </c:pt>
                <c:pt idx="498">
                  <c:v>-54.171300000000002</c:v>
                </c:pt>
                <c:pt idx="499">
                  <c:v>-54.144799999999996</c:v>
                </c:pt>
                <c:pt idx="500">
                  <c:v>-54.118299999999998</c:v>
                </c:pt>
                <c:pt idx="501">
                  <c:v>-54.091799999999999</c:v>
                </c:pt>
                <c:pt idx="502">
                  <c:v>-54.065399999999997</c:v>
                </c:pt>
                <c:pt idx="503">
                  <c:v>-54.038899999999998</c:v>
                </c:pt>
                <c:pt idx="504">
                  <c:v>-54.0124</c:v>
                </c:pt>
                <c:pt idx="505">
                  <c:v>-53.982300000000002</c:v>
                </c:pt>
                <c:pt idx="506">
                  <c:v>-53.948999999999998</c:v>
                </c:pt>
                <c:pt idx="507">
                  <c:v>-53.915700000000001</c:v>
                </c:pt>
                <c:pt idx="508">
                  <c:v>-53.882300000000001</c:v>
                </c:pt>
                <c:pt idx="509">
                  <c:v>-53.848999999999997</c:v>
                </c:pt>
                <c:pt idx="510">
                  <c:v>-53.8157</c:v>
                </c:pt>
                <c:pt idx="511">
                  <c:v>-53.782299999999999</c:v>
                </c:pt>
                <c:pt idx="512">
                  <c:v>-53.749000000000002</c:v>
                </c:pt>
                <c:pt idx="513">
                  <c:v>-53.715699999999998</c:v>
                </c:pt>
                <c:pt idx="514">
                  <c:v>-53.682299999999998</c:v>
                </c:pt>
                <c:pt idx="515">
                  <c:v>-53.649000000000001</c:v>
                </c:pt>
                <c:pt idx="516">
                  <c:v>-53.615699999999997</c:v>
                </c:pt>
                <c:pt idx="517">
                  <c:v>-53.582299999999996</c:v>
                </c:pt>
                <c:pt idx="518">
                  <c:v>-53.548999999999999</c:v>
                </c:pt>
                <c:pt idx="519">
                  <c:v>-53.515700000000002</c:v>
                </c:pt>
                <c:pt idx="520">
                  <c:v>-53.480899999999998</c:v>
                </c:pt>
                <c:pt idx="521">
                  <c:v>-53.444899999999997</c:v>
                </c:pt>
                <c:pt idx="522">
                  <c:v>-53.408900000000003</c:v>
                </c:pt>
                <c:pt idx="523">
                  <c:v>-53.372900000000001</c:v>
                </c:pt>
                <c:pt idx="524">
                  <c:v>-53.3369</c:v>
                </c:pt>
                <c:pt idx="525">
                  <c:v>-53.300899999999999</c:v>
                </c:pt>
                <c:pt idx="526">
                  <c:v>-53.264899999999997</c:v>
                </c:pt>
                <c:pt idx="527">
                  <c:v>-53.228900000000003</c:v>
                </c:pt>
                <c:pt idx="528">
                  <c:v>-53.192900000000002</c:v>
                </c:pt>
                <c:pt idx="529">
                  <c:v>-53.1569</c:v>
                </c:pt>
                <c:pt idx="530">
                  <c:v>-53.121000000000002</c:v>
                </c:pt>
                <c:pt idx="531">
                  <c:v>-53.085000000000001</c:v>
                </c:pt>
                <c:pt idx="532">
                  <c:v>-53.048999999999999</c:v>
                </c:pt>
                <c:pt idx="533">
                  <c:v>-53.012999999999998</c:v>
                </c:pt>
                <c:pt idx="534">
                  <c:v>-52.980800000000002</c:v>
                </c:pt>
                <c:pt idx="535">
                  <c:v>-52.950800000000001</c:v>
                </c:pt>
                <c:pt idx="536">
                  <c:v>-52.9208</c:v>
                </c:pt>
                <c:pt idx="537">
                  <c:v>-52.890799999999999</c:v>
                </c:pt>
                <c:pt idx="538">
                  <c:v>-52.860799999999998</c:v>
                </c:pt>
                <c:pt idx="539">
                  <c:v>-52.830800000000004</c:v>
                </c:pt>
                <c:pt idx="540">
                  <c:v>-52.800800000000002</c:v>
                </c:pt>
                <c:pt idx="541">
                  <c:v>-52.770800000000001</c:v>
                </c:pt>
                <c:pt idx="542">
                  <c:v>-52.740900000000003</c:v>
                </c:pt>
                <c:pt idx="543">
                  <c:v>-52.710900000000002</c:v>
                </c:pt>
                <c:pt idx="544">
                  <c:v>-52.680900000000001</c:v>
                </c:pt>
                <c:pt idx="545">
                  <c:v>-52.6509</c:v>
                </c:pt>
                <c:pt idx="546">
                  <c:v>-52.620899999999999</c:v>
                </c:pt>
                <c:pt idx="547">
                  <c:v>-52.590899999999998</c:v>
                </c:pt>
                <c:pt idx="548">
                  <c:v>-52.560899999999997</c:v>
                </c:pt>
                <c:pt idx="549">
                  <c:v>-52.530900000000003</c:v>
                </c:pt>
                <c:pt idx="550">
                  <c:v>-52.500900000000001</c:v>
                </c:pt>
                <c:pt idx="551">
                  <c:v>-52.4664</c:v>
                </c:pt>
                <c:pt idx="552">
                  <c:v>-52.431800000000003</c:v>
                </c:pt>
                <c:pt idx="553">
                  <c:v>-52.397199999999998</c:v>
                </c:pt>
                <c:pt idx="554">
                  <c:v>-52.362499999999997</c:v>
                </c:pt>
                <c:pt idx="555">
                  <c:v>-52.3279</c:v>
                </c:pt>
                <c:pt idx="556">
                  <c:v>-52.293300000000002</c:v>
                </c:pt>
                <c:pt idx="557">
                  <c:v>-52.258699999999997</c:v>
                </c:pt>
                <c:pt idx="558">
                  <c:v>-52.223999999999997</c:v>
                </c:pt>
                <c:pt idx="559">
                  <c:v>-52.189399999999999</c:v>
                </c:pt>
                <c:pt idx="560">
                  <c:v>-52.154800000000002</c:v>
                </c:pt>
                <c:pt idx="561">
                  <c:v>-52.120199999999997</c:v>
                </c:pt>
                <c:pt idx="562">
                  <c:v>-52.085500000000003</c:v>
                </c:pt>
                <c:pt idx="563">
                  <c:v>-52.050899999999999</c:v>
                </c:pt>
                <c:pt idx="564">
                  <c:v>-52.016300000000001</c:v>
                </c:pt>
                <c:pt idx="565">
                  <c:v>-51.985599999999998</c:v>
                </c:pt>
                <c:pt idx="566">
                  <c:v>-51.958300000000001</c:v>
                </c:pt>
                <c:pt idx="567">
                  <c:v>-51.930999999999997</c:v>
                </c:pt>
                <c:pt idx="568">
                  <c:v>-51.903799999999997</c:v>
                </c:pt>
                <c:pt idx="569">
                  <c:v>-51.8765</c:v>
                </c:pt>
                <c:pt idx="570">
                  <c:v>-51.849200000000003</c:v>
                </c:pt>
                <c:pt idx="571">
                  <c:v>-51.822000000000003</c:v>
                </c:pt>
                <c:pt idx="572">
                  <c:v>-51.794699999999999</c:v>
                </c:pt>
                <c:pt idx="573">
                  <c:v>-51.767400000000002</c:v>
                </c:pt>
                <c:pt idx="574">
                  <c:v>-51.740200000000002</c:v>
                </c:pt>
                <c:pt idx="575">
                  <c:v>-51.712899999999998</c:v>
                </c:pt>
                <c:pt idx="576">
                  <c:v>-51.685699999999997</c:v>
                </c:pt>
                <c:pt idx="577">
                  <c:v>-51.6584</c:v>
                </c:pt>
                <c:pt idx="578">
                  <c:v>-51.631100000000004</c:v>
                </c:pt>
                <c:pt idx="579">
                  <c:v>-51.603900000000003</c:v>
                </c:pt>
                <c:pt idx="580">
                  <c:v>-51.576599999999999</c:v>
                </c:pt>
                <c:pt idx="581">
                  <c:v>-51.549300000000002</c:v>
                </c:pt>
                <c:pt idx="582">
                  <c:v>-51.522100000000002</c:v>
                </c:pt>
                <c:pt idx="583">
                  <c:v>-51.493899999999996</c:v>
                </c:pt>
                <c:pt idx="584">
                  <c:v>-51.461799999999997</c:v>
                </c:pt>
                <c:pt idx="585">
                  <c:v>-51.429600000000001</c:v>
                </c:pt>
                <c:pt idx="586">
                  <c:v>-51.397500000000001</c:v>
                </c:pt>
                <c:pt idx="587">
                  <c:v>-51.365400000000001</c:v>
                </c:pt>
                <c:pt idx="588">
                  <c:v>-51.333199999999998</c:v>
                </c:pt>
                <c:pt idx="589">
                  <c:v>-51.301099999999998</c:v>
                </c:pt>
                <c:pt idx="590">
                  <c:v>-51.268999999999998</c:v>
                </c:pt>
                <c:pt idx="591">
                  <c:v>-51.236800000000002</c:v>
                </c:pt>
                <c:pt idx="592">
                  <c:v>-51.204700000000003</c:v>
                </c:pt>
                <c:pt idx="593">
                  <c:v>-51.172600000000003</c:v>
                </c:pt>
                <c:pt idx="594">
                  <c:v>-51.1404</c:v>
                </c:pt>
                <c:pt idx="595">
                  <c:v>-51.1083</c:v>
                </c:pt>
                <c:pt idx="596">
                  <c:v>-51.0762</c:v>
                </c:pt>
                <c:pt idx="597">
                  <c:v>-51.043999999999997</c:v>
                </c:pt>
                <c:pt idx="598">
                  <c:v>-51.011899999999997</c:v>
                </c:pt>
                <c:pt idx="599">
                  <c:v>-50.983600000000003</c:v>
                </c:pt>
                <c:pt idx="600">
                  <c:v>-50.957500000000003</c:v>
                </c:pt>
                <c:pt idx="601">
                  <c:v>-50.931399999999996</c:v>
                </c:pt>
                <c:pt idx="602">
                  <c:v>-50.905299999999997</c:v>
                </c:pt>
                <c:pt idx="603">
                  <c:v>-50.879199999999997</c:v>
                </c:pt>
                <c:pt idx="604">
                  <c:v>-50.853200000000001</c:v>
                </c:pt>
                <c:pt idx="605">
                  <c:v>-50.827100000000002</c:v>
                </c:pt>
                <c:pt idx="606">
                  <c:v>-50.801000000000002</c:v>
                </c:pt>
                <c:pt idx="607">
                  <c:v>-50.774900000000002</c:v>
                </c:pt>
                <c:pt idx="608">
                  <c:v>-50.748800000000003</c:v>
                </c:pt>
                <c:pt idx="609">
                  <c:v>-50.722700000000003</c:v>
                </c:pt>
                <c:pt idx="610">
                  <c:v>-50.6967</c:v>
                </c:pt>
                <c:pt idx="611">
                  <c:v>-50.6706</c:v>
                </c:pt>
                <c:pt idx="612">
                  <c:v>-50.644500000000001</c:v>
                </c:pt>
                <c:pt idx="613">
                  <c:v>-50.618400000000001</c:v>
                </c:pt>
                <c:pt idx="614">
                  <c:v>-50.592300000000002</c:v>
                </c:pt>
                <c:pt idx="615">
                  <c:v>-50.566200000000002</c:v>
                </c:pt>
                <c:pt idx="616">
                  <c:v>-50.540199999999999</c:v>
                </c:pt>
                <c:pt idx="617">
                  <c:v>-50.514099999999999</c:v>
                </c:pt>
                <c:pt idx="618">
                  <c:v>-50.486199999999997</c:v>
                </c:pt>
                <c:pt idx="619">
                  <c:v>-50.456200000000003</c:v>
                </c:pt>
                <c:pt idx="620">
                  <c:v>-50.426200000000001</c:v>
                </c:pt>
                <c:pt idx="621">
                  <c:v>-50.3962</c:v>
                </c:pt>
                <c:pt idx="622">
                  <c:v>-50.366100000000003</c:v>
                </c:pt>
                <c:pt idx="623">
                  <c:v>-50.336100000000002</c:v>
                </c:pt>
                <c:pt idx="624">
                  <c:v>-50.306100000000001</c:v>
                </c:pt>
                <c:pt idx="625">
                  <c:v>-50.2761</c:v>
                </c:pt>
                <c:pt idx="626">
                  <c:v>-50.246099999999998</c:v>
                </c:pt>
                <c:pt idx="627">
                  <c:v>-50.216099999999997</c:v>
                </c:pt>
                <c:pt idx="628">
                  <c:v>-50.186100000000003</c:v>
                </c:pt>
                <c:pt idx="629">
                  <c:v>-50.156100000000002</c:v>
                </c:pt>
                <c:pt idx="630">
                  <c:v>-50.126100000000001</c:v>
                </c:pt>
                <c:pt idx="631">
                  <c:v>-50.095999999999997</c:v>
                </c:pt>
                <c:pt idx="632">
                  <c:v>-50.066000000000003</c:v>
                </c:pt>
                <c:pt idx="633">
                  <c:v>-50.036000000000001</c:v>
                </c:pt>
                <c:pt idx="634">
                  <c:v>-50.006</c:v>
                </c:pt>
                <c:pt idx="635">
                  <c:v>-49.98</c:v>
                </c:pt>
                <c:pt idx="636">
                  <c:v>-49.954999999999998</c:v>
                </c:pt>
                <c:pt idx="637">
                  <c:v>-49.93</c:v>
                </c:pt>
                <c:pt idx="638">
                  <c:v>-49.905000000000001</c:v>
                </c:pt>
                <c:pt idx="639">
                  <c:v>-49.88</c:v>
                </c:pt>
                <c:pt idx="640">
                  <c:v>-49.854999999999997</c:v>
                </c:pt>
                <c:pt idx="641">
                  <c:v>-49.83</c:v>
                </c:pt>
                <c:pt idx="642">
                  <c:v>-49.805</c:v>
                </c:pt>
                <c:pt idx="643">
                  <c:v>-49.78</c:v>
                </c:pt>
                <c:pt idx="644">
                  <c:v>-49.755000000000003</c:v>
                </c:pt>
                <c:pt idx="645">
                  <c:v>-49.73</c:v>
                </c:pt>
                <c:pt idx="646">
                  <c:v>-49.704999999999998</c:v>
                </c:pt>
                <c:pt idx="647">
                  <c:v>-49.68</c:v>
                </c:pt>
                <c:pt idx="648">
                  <c:v>-49.655000000000001</c:v>
                </c:pt>
                <c:pt idx="649">
                  <c:v>-49.63</c:v>
                </c:pt>
                <c:pt idx="650">
                  <c:v>-49.604999999999997</c:v>
                </c:pt>
                <c:pt idx="651">
                  <c:v>-49.58</c:v>
                </c:pt>
                <c:pt idx="652">
                  <c:v>-49.555</c:v>
                </c:pt>
                <c:pt idx="653">
                  <c:v>-49.53</c:v>
                </c:pt>
                <c:pt idx="654">
                  <c:v>-49.505000000000003</c:v>
                </c:pt>
                <c:pt idx="655">
                  <c:v>-49.4756</c:v>
                </c:pt>
                <c:pt idx="656">
                  <c:v>-49.445099999999996</c:v>
                </c:pt>
                <c:pt idx="657">
                  <c:v>-49.4146</c:v>
                </c:pt>
                <c:pt idx="658">
                  <c:v>-49.384099999999997</c:v>
                </c:pt>
                <c:pt idx="659">
                  <c:v>-49.3536</c:v>
                </c:pt>
                <c:pt idx="660">
                  <c:v>-49.323099999999997</c:v>
                </c:pt>
                <c:pt idx="661">
                  <c:v>-49.2926</c:v>
                </c:pt>
                <c:pt idx="662">
                  <c:v>-49.262099999999997</c:v>
                </c:pt>
                <c:pt idx="663">
                  <c:v>-49.231499999999997</c:v>
                </c:pt>
                <c:pt idx="664">
                  <c:v>-49.201000000000001</c:v>
                </c:pt>
                <c:pt idx="665">
                  <c:v>-49.170499999999997</c:v>
                </c:pt>
                <c:pt idx="666">
                  <c:v>-49.14</c:v>
                </c:pt>
                <c:pt idx="667">
                  <c:v>-49.109499999999997</c:v>
                </c:pt>
                <c:pt idx="668">
                  <c:v>-49.079000000000001</c:v>
                </c:pt>
                <c:pt idx="669">
                  <c:v>-49.048499999999997</c:v>
                </c:pt>
                <c:pt idx="670">
                  <c:v>-49.018000000000001</c:v>
                </c:pt>
                <c:pt idx="671">
                  <c:v>-48.988300000000002</c:v>
                </c:pt>
                <c:pt idx="672">
                  <c:v>-48.959699999999998</c:v>
                </c:pt>
                <c:pt idx="673">
                  <c:v>-48.931100000000001</c:v>
                </c:pt>
                <c:pt idx="674">
                  <c:v>-48.9026</c:v>
                </c:pt>
                <c:pt idx="675">
                  <c:v>-48.874000000000002</c:v>
                </c:pt>
                <c:pt idx="676">
                  <c:v>-48.845399999999998</c:v>
                </c:pt>
                <c:pt idx="677">
                  <c:v>-48.816899999999997</c:v>
                </c:pt>
                <c:pt idx="678">
                  <c:v>-48.7883</c:v>
                </c:pt>
                <c:pt idx="679">
                  <c:v>-48.759700000000002</c:v>
                </c:pt>
                <c:pt idx="680">
                  <c:v>-48.731099999999998</c:v>
                </c:pt>
                <c:pt idx="681">
                  <c:v>-48.702599999999997</c:v>
                </c:pt>
                <c:pt idx="682">
                  <c:v>-48.673999999999999</c:v>
                </c:pt>
                <c:pt idx="683">
                  <c:v>-48.645400000000002</c:v>
                </c:pt>
                <c:pt idx="684">
                  <c:v>-48.616900000000001</c:v>
                </c:pt>
                <c:pt idx="685">
                  <c:v>-48.588299999999997</c:v>
                </c:pt>
                <c:pt idx="686">
                  <c:v>-48.559699999999999</c:v>
                </c:pt>
                <c:pt idx="687">
                  <c:v>-48.531100000000002</c:v>
                </c:pt>
                <c:pt idx="688">
                  <c:v>-48.502600000000001</c:v>
                </c:pt>
                <c:pt idx="689">
                  <c:v>-48.471800000000002</c:v>
                </c:pt>
                <c:pt idx="690">
                  <c:v>-48.4407</c:v>
                </c:pt>
                <c:pt idx="691">
                  <c:v>-48.409700000000001</c:v>
                </c:pt>
                <c:pt idx="692">
                  <c:v>-48.378599999999999</c:v>
                </c:pt>
                <c:pt idx="693">
                  <c:v>-48.3476</c:v>
                </c:pt>
                <c:pt idx="694">
                  <c:v>-48.316600000000001</c:v>
                </c:pt>
                <c:pt idx="695">
                  <c:v>-48.285499999999999</c:v>
                </c:pt>
                <c:pt idx="696">
                  <c:v>-48.2545</c:v>
                </c:pt>
                <c:pt idx="697">
                  <c:v>-48.223500000000001</c:v>
                </c:pt>
                <c:pt idx="698">
                  <c:v>-48.192399999999999</c:v>
                </c:pt>
                <c:pt idx="699">
                  <c:v>-48.1614</c:v>
                </c:pt>
                <c:pt idx="700">
                  <c:v>-48.130400000000002</c:v>
                </c:pt>
                <c:pt idx="701">
                  <c:v>-48.099299999999999</c:v>
                </c:pt>
                <c:pt idx="702">
                  <c:v>-48.068300000000001</c:v>
                </c:pt>
                <c:pt idx="703">
                  <c:v>-48.037199999999999</c:v>
                </c:pt>
                <c:pt idx="704">
                  <c:v>-48.0062</c:v>
                </c:pt>
                <c:pt idx="705">
                  <c:v>-47.975999999999999</c:v>
                </c:pt>
                <c:pt idx="706">
                  <c:v>-47.945999999999998</c:v>
                </c:pt>
                <c:pt idx="707">
                  <c:v>-47.915999999999997</c:v>
                </c:pt>
                <c:pt idx="708">
                  <c:v>-47.886000000000003</c:v>
                </c:pt>
                <c:pt idx="709">
                  <c:v>-47.855899999999998</c:v>
                </c:pt>
                <c:pt idx="710">
                  <c:v>-47.825899999999997</c:v>
                </c:pt>
                <c:pt idx="711">
                  <c:v>-47.795900000000003</c:v>
                </c:pt>
                <c:pt idx="712">
                  <c:v>-47.765900000000002</c:v>
                </c:pt>
                <c:pt idx="713">
                  <c:v>-47.735900000000001</c:v>
                </c:pt>
                <c:pt idx="714">
                  <c:v>-47.7059</c:v>
                </c:pt>
                <c:pt idx="715">
                  <c:v>-47.675899999999999</c:v>
                </c:pt>
                <c:pt idx="716">
                  <c:v>-47.645899999999997</c:v>
                </c:pt>
                <c:pt idx="717">
                  <c:v>-47.6158</c:v>
                </c:pt>
                <c:pt idx="718">
                  <c:v>-47.585799999999999</c:v>
                </c:pt>
                <c:pt idx="719">
                  <c:v>-47.555799999999998</c:v>
                </c:pt>
                <c:pt idx="720">
                  <c:v>-47.525799999999997</c:v>
                </c:pt>
                <c:pt idx="721">
                  <c:v>-47.496499999999997</c:v>
                </c:pt>
                <c:pt idx="722">
                  <c:v>-47.471499999999999</c:v>
                </c:pt>
                <c:pt idx="723">
                  <c:v>-47.4465</c:v>
                </c:pt>
                <c:pt idx="724">
                  <c:v>-47.421500000000002</c:v>
                </c:pt>
                <c:pt idx="725">
                  <c:v>-47.396500000000003</c:v>
                </c:pt>
                <c:pt idx="726">
                  <c:v>-47.371499999999997</c:v>
                </c:pt>
                <c:pt idx="727">
                  <c:v>-47.346499999999999</c:v>
                </c:pt>
                <c:pt idx="728">
                  <c:v>-47.3215</c:v>
                </c:pt>
                <c:pt idx="729">
                  <c:v>-47.296500000000002</c:v>
                </c:pt>
                <c:pt idx="730">
                  <c:v>-47.271500000000003</c:v>
                </c:pt>
                <c:pt idx="731">
                  <c:v>-47.246499999999997</c:v>
                </c:pt>
                <c:pt idx="732">
                  <c:v>-47.221499999999999</c:v>
                </c:pt>
                <c:pt idx="733">
                  <c:v>-47.1965</c:v>
                </c:pt>
                <c:pt idx="734">
                  <c:v>-47.171500000000002</c:v>
                </c:pt>
                <c:pt idx="735">
                  <c:v>-47.146500000000003</c:v>
                </c:pt>
                <c:pt idx="736">
                  <c:v>-47.121499999999997</c:v>
                </c:pt>
                <c:pt idx="737">
                  <c:v>-47.096499999999999</c:v>
                </c:pt>
                <c:pt idx="738">
                  <c:v>-47.0715</c:v>
                </c:pt>
                <c:pt idx="739">
                  <c:v>-47.046500000000002</c:v>
                </c:pt>
                <c:pt idx="740">
                  <c:v>-47.021500000000003</c:v>
                </c:pt>
                <c:pt idx="741">
                  <c:v>-46.996099999999998</c:v>
                </c:pt>
                <c:pt idx="742">
                  <c:v>-46.9679</c:v>
                </c:pt>
                <c:pt idx="743">
                  <c:v>-46.939799999999998</c:v>
                </c:pt>
                <c:pt idx="744">
                  <c:v>-46.911700000000003</c:v>
                </c:pt>
                <c:pt idx="745">
                  <c:v>-46.883600000000001</c:v>
                </c:pt>
                <c:pt idx="746">
                  <c:v>-46.855499999999999</c:v>
                </c:pt>
                <c:pt idx="747">
                  <c:v>-46.827300000000001</c:v>
                </c:pt>
                <c:pt idx="748">
                  <c:v>-46.799199999999999</c:v>
                </c:pt>
                <c:pt idx="749">
                  <c:v>-46.771099999999997</c:v>
                </c:pt>
                <c:pt idx="750">
                  <c:v>-46.743000000000002</c:v>
                </c:pt>
                <c:pt idx="751">
                  <c:v>-46.714799999999997</c:v>
                </c:pt>
                <c:pt idx="752">
                  <c:v>-46.686700000000002</c:v>
                </c:pt>
                <c:pt idx="753">
                  <c:v>-46.6586</c:v>
                </c:pt>
                <c:pt idx="754">
                  <c:v>-46.630499999999998</c:v>
                </c:pt>
                <c:pt idx="755">
                  <c:v>-46.602400000000003</c:v>
                </c:pt>
                <c:pt idx="756">
                  <c:v>-46.574199999999998</c:v>
                </c:pt>
                <c:pt idx="757">
                  <c:v>-46.546100000000003</c:v>
                </c:pt>
                <c:pt idx="758">
                  <c:v>-46.518000000000001</c:v>
                </c:pt>
                <c:pt idx="759">
                  <c:v>-46.489899999999999</c:v>
                </c:pt>
                <c:pt idx="760">
                  <c:v>-46.4617</c:v>
                </c:pt>
                <c:pt idx="761">
                  <c:v>-46.433599999999998</c:v>
                </c:pt>
                <c:pt idx="762">
                  <c:v>-46.405500000000004</c:v>
                </c:pt>
                <c:pt idx="763">
                  <c:v>-46.377299999999998</c:v>
                </c:pt>
                <c:pt idx="764">
                  <c:v>-46.349200000000003</c:v>
                </c:pt>
                <c:pt idx="765">
                  <c:v>-46.320999999999998</c:v>
                </c:pt>
                <c:pt idx="766">
                  <c:v>-46.292900000000003</c:v>
                </c:pt>
                <c:pt idx="767">
                  <c:v>-46.264800000000001</c:v>
                </c:pt>
                <c:pt idx="768">
                  <c:v>-46.236600000000003</c:v>
                </c:pt>
                <c:pt idx="769">
                  <c:v>-46.208500000000001</c:v>
                </c:pt>
                <c:pt idx="770">
                  <c:v>-46.180399999999999</c:v>
                </c:pt>
                <c:pt idx="771">
                  <c:v>-46.152200000000001</c:v>
                </c:pt>
                <c:pt idx="772">
                  <c:v>-46.124099999999999</c:v>
                </c:pt>
                <c:pt idx="773">
                  <c:v>-46.0959</c:v>
                </c:pt>
                <c:pt idx="774">
                  <c:v>-46.067799999999998</c:v>
                </c:pt>
                <c:pt idx="775">
                  <c:v>-46.039700000000003</c:v>
                </c:pt>
                <c:pt idx="776">
                  <c:v>-46.011499999999998</c:v>
                </c:pt>
                <c:pt idx="777">
                  <c:v>-45.981400000000001</c:v>
                </c:pt>
                <c:pt idx="778">
                  <c:v>-45.949800000000003</c:v>
                </c:pt>
                <c:pt idx="779">
                  <c:v>-45.918199999999999</c:v>
                </c:pt>
                <c:pt idx="780">
                  <c:v>-45.886600000000001</c:v>
                </c:pt>
                <c:pt idx="781">
                  <c:v>-45.854999999999997</c:v>
                </c:pt>
                <c:pt idx="782">
                  <c:v>-45.823399999999999</c:v>
                </c:pt>
                <c:pt idx="783">
                  <c:v>-45.791899999999998</c:v>
                </c:pt>
                <c:pt idx="784">
                  <c:v>-45.760300000000001</c:v>
                </c:pt>
                <c:pt idx="785">
                  <c:v>-45.728700000000003</c:v>
                </c:pt>
                <c:pt idx="786">
                  <c:v>-45.697099999999999</c:v>
                </c:pt>
                <c:pt idx="787">
                  <c:v>-45.665500000000002</c:v>
                </c:pt>
                <c:pt idx="788">
                  <c:v>-45.633899999999997</c:v>
                </c:pt>
                <c:pt idx="789">
                  <c:v>-45.6023</c:v>
                </c:pt>
                <c:pt idx="790">
                  <c:v>-45.570799999999998</c:v>
                </c:pt>
                <c:pt idx="791">
                  <c:v>-45.539200000000001</c:v>
                </c:pt>
                <c:pt idx="792">
                  <c:v>-45.507599999999996</c:v>
                </c:pt>
                <c:pt idx="793">
                  <c:v>-45.474200000000003</c:v>
                </c:pt>
                <c:pt idx="794">
                  <c:v>-45.440199999999997</c:v>
                </c:pt>
                <c:pt idx="795">
                  <c:v>-45.406199999999998</c:v>
                </c:pt>
                <c:pt idx="796">
                  <c:v>-45.372300000000003</c:v>
                </c:pt>
                <c:pt idx="797">
                  <c:v>-45.338299999999997</c:v>
                </c:pt>
                <c:pt idx="798">
                  <c:v>-45.304299999999998</c:v>
                </c:pt>
                <c:pt idx="799">
                  <c:v>-45.270400000000002</c:v>
                </c:pt>
                <c:pt idx="800">
                  <c:v>-45.236400000000003</c:v>
                </c:pt>
                <c:pt idx="801">
                  <c:v>-45.202399999999997</c:v>
                </c:pt>
                <c:pt idx="802">
                  <c:v>-45.168500000000002</c:v>
                </c:pt>
                <c:pt idx="803">
                  <c:v>-45.134500000000003</c:v>
                </c:pt>
                <c:pt idx="804">
                  <c:v>-45.100499999999997</c:v>
                </c:pt>
                <c:pt idx="805">
                  <c:v>-45.066600000000001</c:v>
                </c:pt>
                <c:pt idx="806">
                  <c:v>-45.032600000000002</c:v>
                </c:pt>
                <c:pt idx="807">
                  <c:v>-44.998699999999999</c:v>
                </c:pt>
                <c:pt idx="808">
                  <c:v>-44.9666</c:v>
                </c:pt>
                <c:pt idx="809">
                  <c:v>-44.934399999999997</c:v>
                </c:pt>
                <c:pt idx="810">
                  <c:v>-44.902299999999997</c:v>
                </c:pt>
                <c:pt idx="811">
                  <c:v>-44.870199999999997</c:v>
                </c:pt>
                <c:pt idx="812">
                  <c:v>-44.838000000000001</c:v>
                </c:pt>
                <c:pt idx="813">
                  <c:v>-44.805900000000001</c:v>
                </c:pt>
                <c:pt idx="814">
                  <c:v>-44.773800000000001</c:v>
                </c:pt>
                <c:pt idx="815">
                  <c:v>-44.741599999999998</c:v>
                </c:pt>
                <c:pt idx="816">
                  <c:v>-44.709499999999998</c:v>
                </c:pt>
                <c:pt idx="817">
                  <c:v>-44.677399999999999</c:v>
                </c:pt>
                <c:pt idx="818">
                  <c:v>-44.645200000000003</c:v>
                </c:pt>
                <c:pt idx="819">
                  <c:v>-44.613100000000003</c:v>
                </c:pt>
                <c:pt idx="820">
                  <c:v>-44.581000000000003</c:v>
                </c:pt>
                <c:pt idx="821">
                  <c:v>-44.5488</c:v>
                </c:pt>
                <c:pt idx="822">
                  <c:v>-44.5167</c:v>
                </c:pt>
                <c:pt idx="823">
                  <c:v>-44.482700000000001</c:v>
                </c:pt>
                <c:pt idx="824">
                  <c:v>-44.4467</c:v>
                </c:pt>
                <c:pt idx="825">
                  <c:v>-44.410699999999999</c:v>
                </c:pt>
                <c:pt idx="826">
                  <c:v>-44.374600000000001</c:v>
                </c:pt>
                <c:pt idx="827">
                  <c:v>-44.3386</c:v>
                </c:pt>
                <c:pt idx="828">
                  <c:v>-44.302599999999998</c:v>
                </c:pt>
                <c:pt idx="829">
                  <c:v>-44.266599999999997</c:v>
                </c:pt>
                <c:pt idx="830">
                  <c:v>-44.230499999999999</c:v>
                </c:pt>
                <c:pt idx="831">
                  <c:v>-44.194499999999998</c:v>
                </c:pt>
                <c:pt idx="832">
                  <c:v>-44.158499999999997</c:v>
                </c:pt>
                <c:pt idx="833">
                  <c:v>-44.122500000000002</c:v>
                </c:pt>
                <c:pt idx="834">
                  <c:v>-44.086500000000001</c:v>
                </c:pt>
                <c:pt idx="835">
                  <c:v>-44.050400000000003</c:v>
                </c:pt>
                <c:pt idx="836">
                  <c:v>-44.014400000000002</c:v>
                </c:pt>
                <c:pt idx="837">
                  <c:v>-43.978000000000002</c:v>
                </c:pt>
                <c:pt idx="838">
                  <c:v>-43.941299999999998</c:v>
                </c:pt>
                <c:pt idx="839">
                  <c:v>-43.904600000000002</c:v>
                </c:pt>
                <c:pt idx="840">
                  <c:v>-43.867800000000003</c:v>
                </c:pt>
                <c:pt idx="841">
                  <c:v>-43.831099999999999</c:v>
                </c:pt>
                <c:pt idx="842">
                  <c:v>-43.794400000000003</c:v>
                </c:pt>
                <c:pt idx="843">
                  <c:v>-43.7577</c:v>
                </c:pt>
                <c:pt idx="844">
                  <c:v>-43.720999999999997</c:v>
                </c:pt>
                <c:pt idx="845">
                  <c:v>-43.6843</c:v>
                </c:pt>
                <c:pt idx="846">
                  <c:v>-43.647599999999997</c:v>
                </c:pt>
                <c:pt idx="847">
                  <c:v>-43.610900000000001</c:v>
                </c:pt>
                <c:pt idx="848">
                  <c:v>-43.574199999999998</c:v>
                </c:pt>
                <c:pt idx="849">
                  <c:v>-43.537399999999998</c:v>
                </c:pt>
                <c:pt idx="850">
                  <c:v>-43.500700000000002</c:v>
                </c:pt>
                <c:pt idx="851">
                  <c:v>-43.142299999999999</c:v>
                </c:pt>
                <c:pt idx="852">
                  <c:v>-43.13</c:v>
                </c:pt>
                <c:pt idx="853">
                  <c:v>-43.117600000000003</c:v>
                </c:pt>
                <c:pt idx="854">
                  <c:v>-43.1053</c:v>
                </c:pt>
                <c:pt idx="855">
                  <c:v>-43.0929</c:v>
                </c:pt>
                <c:pt idx="856">
                  <c:v>-43.080599999999997</c:v>
                </c:pt>
                <c:pt idx="857">
                  <c:v>-43.068199999999997</c:v>
                </c:pt>
                <c:pt idx="858">
                  <c:v>-43.055900000000001</c:v>
                </c:pt>
                <c:pt idx="859">
                  <c:v>-43.043500000000002</c:v>
                </c:pt>
                <c:pt idx="860">
                  <c:v>-43.031100000000002</c:v>
                </c:pt>
                <c:pt idx="861">
                  <c:v>-43.018799999999999</c:v>
                </c:pt>
                <c:pt idx="862">
                  <c:v>-43.006399999999999</c:v>
                </c:pt>
                <c:pt idx="863">
                  <c:v>-42.697400000000002</c:v>
                </c:pt>
                <c:pt idx="864">
                  <c:v>-42.654699999999998</c:v>
                </c:pt>
                <c:pt idx="865">
                  <c:v>-42.640599999999999</c:v>
                </c:pt>
                <c:pt idx="866">
                  <c:v>-42.626600000000003</c:v>
                </c:pt>
                <c:pt idx="867">
                  <c:v>-42.6126</c:v>
                </c:pt>
                <c:pt idx="868">
                  <c:v>-42.598500000000001</c:v>
                </c:pt>
                <c:pt idx="869">
                  <c:v>-42.584499999999998</c:v>
                </c:pt>
                <c:pt idx="870">
                  <c:v>-42.570500000000003</c:v>
                </c:pt>
                <c:pt idx="871">
                  <c:v>-42.556399999999996</c:v>
                </c:pt>
                <c:pt idx="872">
                  <c:v>-42.542400000000001</c:v>
                </c:pt>
                <c:pt idx="873">
                  <c:v>-42.528399999999998</c:v>
                </c:pt>
                <c:pt idx="874">
                  <c:v>-42.514299999999999</c:v>
                </c:pt>
                <c:pt idx="875">
                  <c:v>-42.500300000000003</c:v>
                </c:pt>
                <c:pt idx="876">
                  <c:v>-42.452300000000001</c:v>
                </c:pt>
                <c:pt idx="877">
                  <c:v>-42.403700000000001</c:v>
                </c:pt>
                <c:pt idx="878">
                  <c:v>-42.3551</c:v>
                </c:pt>
                <c:pt idx="879">
                  <c:v>-42.306399999999996</c:v>
                </c:pt>
                <c:pt idx="880">
                  <c:v>-42.257800000000003</c:v>
                </c:pt>
                <c:pt idx="881">
                  <c:v>-42.209099999999999</c:v>
                </c:pt>
                <c:pt idx="882">
                  <c:v>-42.160499999999999</c:v>
                </c:pt>
                <c:pt idx="883">
                  <c:v>-42.111899999999999</c:v>
                </c:pt>
                <c:pt idx="884">
                  <c:v>-42.063200000000002</c:v>
                </c:pt>
                <c:pt idx="885">
                  <c:v>-42.014600000000002</c:v>
                </c:pt>
                <c:pt idx="886">
                  <c:v>-41.724200000000003</c:v>
                </c:pt>
                <c:pt idx="887">
                  <c:v>-41.663600000000002</c:v>
                </c:pt>
                <c:pt idx="888">
                  <c:v>-41.645699999999998</c:v>
                </c:pt>
                <c:pt idx="889">
                  <c:v>-41.627800000000001</c:v>
                </c:pt>
                <c:pt idx="890">
                  <c:v>-41.6098</c:v>
                </c:pt>
                <c:pt idx="891">
                  <c:v>-41.591900000000003</c:v>
                </c:pt>
                <c:pt idx="892">
                  <c:v>-41.573999999999998</c:v>
                </c:pt>
                <c:pt idx="893">
                  <c:v>-41.556100000000001</c:v>
                </c:pt>
                <c:pt idx="894">
                  <c:v>-41.538200000000003</c:v>
                </c:pt>
                <c:pt idx="895">
                  <c:v>-41.520200000000003</c:v>
                </c:pt>
                <c:pt idx="896">
                  <c:v>-41.502299999999998</c:v>
                </c:pt>
                <c:pt idx="897">
                  <c:v>-41.3352</c:v>
                </c:pt>
                <c:pt idx="898">
                  <c:v>-41.293399999999998</c:v>
                </c:pt>
                <c:pt idx="899">
                  <c:v>-41.251600000000003</c:v>
                </c:pt>
                <c:pt idx="900">
                  <c:v>-41.209800000000001</c:v>
                </c:pt>
                <c:pt idx="901">
                  <c:v>-41.167999999999999</c:v>
                </c:pt>
                <c:pt idx="902">
                  <c:v>-41.126199999999997</c:v>
                </c:pt>
                <c:pt idx="903">
                  <c:v>-41.084400000000002</c:v>
                </c:pt>
                <c:pt idx="904">
                  <c:v>-41.0426</c:v>
                </c:pt>
                <c:pt idx="905">
                  <c:v>-41.000799999999998</c:v>
                </c:pt>
                <c:pt idx="906">
                  <c:v>-40.671399999999998</c:v>
                </c:pt>
                <c:pt idx="907">
                  <c:v>-40.555799999999998</c:v>
                </c:pt>
                <c:pt idx="908">
                  <c:v>-40.547400000000003</c:v>
                </c:pt>
                <c:pt idx="909">
                  <c:v>-40.539000000000001</c:v>
                </c:pt>
                <c:pt idx="910">
                  <c:v>-40.5306</c:v>
                </c:pt>
                <c:pt idx="911">
                  <c:v>-40.522100000000002</c:v>
                </c:pt>
                <c:pt idx="912">
                  <c:v>-40.5137</c:v>
                </c:pt>
                <c:pt idx="913">
                  <c:v>-40.505299999999998</c:v>
                </c:pt>
                <c:pt idx="914">
                  <c:v>-40.349400000000003</c:v>
                </c:pt>
                <c:pt idx="915">
                  <c:v>-40.113599999999998</c:v>
                </c:pt>
                <c:pt idx="916">
                  <c:v>-40.094200000000001</c:v>
                </c:pt>
                <c:pt idx="917">
                  <c:v>-40.0747</c:v>
                </c:pt>
                <c:pt idx="918">
                  <c:v>-40.055300000000003</c:v>
                </c:pt>
                <c:pt idx="919">
                  <c:v>-40.035899999999998</c:v>
                </c:pt>
                <c:pt idx="920">
                  <c:v>-40.016500000000001</c:v>
                </c:pt>
                <c:pt idx="921">
                  <c:v>-39.784999999999997</c:v>
                </c:pt>
                <c:pt idx="922">
                  <c:v>-39.551299999999998</c:v>
                </c:pt>
                <c:pt idx="923">
                  <c:v>-39.543199999999999</c:v>
                </c:pt>
                <c:pt idx="924">
                  <c:v>-39.5351</c:v>
                </c:pt>
                <c:pt idx="925">
                  <c:v>-39.527000000000001</c:v>
                </c:pt>
                <c:pt idx="926">
                  <c:v>-39.518900000000002</c:v>
                </c:pt>
                <c:pt idx="927">
                  <c:v>-39.510800000000003</c:v>
                </c:pt>
                <c:pt idx="928">
                  <c:v>-39.502800000000001</c:v>
                </c:pt>
                <c:pt idx="929">
                  <c:v>-39.109900000000003</c:v>
                </c:pt>
                <c:pt idx="930">
                  <c:v>-39.093800000000002</c:v>
                </c:pt>
                <c:pt idx="931">
                  <c:v>-39.077800000000003</c:v>
                </c:pt>
                <c:pt idx="932">
                  <c:v>-39.061700000000002</c:v>
                </c:pt>
                <c:pt idx="933">
                  <c:v>-39.0456</c:v>
                </c:pt>
                <c:pt idx="934">
                  <c:v>-39.029600000000002</c:v>
                </c:pt>
                <c:pt idx="935">
                  <c:v>-39.013500000000001</c:v>
                </c:pt>
                <c:pt idx="936">
                  <c:v>-38.996600000000001</c:v>
                </c:pt>
                <c:pt idx="937">
                  <c:v>-38.604999999999997</c:v>
                </c:pt>
                <c:pt idx="938">
                  <c:v>-38.581299999999999</c:v>
                </c:pt>
                <c:pt idx="939">
                  <c:v>-38.567500000000003</c:v>
                </c:pt>
                <c:pt idx="940">
                  <c:v>-38.553699999999999</c:v>
                </c:pt>
                <c:pt idx="941">
                  <c:v>-38.539900000000003</c:v>
                </c:pt>
                <c:pt idx="942">
                  <c:v>-38.5261</c:v>
                </c:pt>
                <c:pt idx="943">
                  <c:v>-38.512300000000003</c:v>
                </c:pt>
                <c:pt idx="944">
                  <c:v>-38.487000000000002</c:v>
                </c:pt>
                <c:pt idx="945">
                  <c:v>-38.335099999999997</c:v>
                </c:pt>
                <c:pt idx="946">
                  <c:v>-38.1783</c:v>
                </c:pt>
                <c:pt idx="947">
                  <c:v>-38.048099999999998</c:v>
                </c:pt>
                <c:pt idx="948">
                  <c:v>-38.040799999999997</c:v>
                </c:pt>
                <c:pt idx="949">
                  <c:v>-38.033499999999997</c:v>
                </c:pt>
                <c:pt idx="950">
                  <c:v>-38.026299999999999</c:v>
                </c:pt>
                <c:pt idx="951">
                  <c:v>-38.018999999999998</c:v>
                </c:pt>
                <c:pt idx="952">
                  <c:v>-38.011699999999998</c:v>
                </c:pt>
                <c:pt idx="953">
                  <c:v>-38.004399999999997</c:v>
                </c:pt>
                <c:pt idx="954">
                  <c:v>-37.874499999999998</c:v>
                </c:pt>
                <c:pt idx="955">
                  <c:v>-37.674300000000002</c:v>
                </c:pt>
                <c:pt idx="956">
                  <c:v>-37.604599999999998</c:v>
                </c:pt>
                <c:pt idx="957">
                  <c:v>-37.5349</c:v>
                </c:pt>
                <c:pt idx="958">
                  <c:v>-37.485399999999998</c:v>
                </c:pt>
                <c:pt idx="959">
                  <c:v>-37.173999999999999</c:v>
                </c:pt>
                <c:pt idx="960">
                  <c:v>-37.136200000000002</c:v>
                </c:pt>
                <c:pt idx="961">
                  <c:v>-37.098500000000001</c:v>
                </c:pt>
                <c:pt idx="962">
                  <c:v>-37.0608</c:v>
                </c:pt>
                <c:pt idx="963">
                  <c:v>-37.023000000000003</c:v>
                </c:pt>
                <c:pt idx="964">
                  <c:v>-36.798900000000003</c:v>
                </c:pt>
                <c:pt idx="965">
                  <c:v>-36.616399999999999</c:v>
                </c:pt>
                <c:pt idx="966">
                  <c:v>-36.574399999999997</c:v>
                </c:pt>
                <c:pt idx="967">
                  <c:v>-36.532400000000003</c:v>
                </c:pt>
                <c:pt idx="968">
                  <c:v>-36.419699999999999</c:v>
                </c:pt>
                <c:pt idx="969">
                  <c:v>-36.291499999999999</c:v>
                </c:pt>
                <c:pt idx="970">
                  <c:v>-36.152700000000003</c:v>
                </c:pt>
                <c:pt idx="971">
                  <c:v>-36.0139</c:v>
                </c:pt>
                <c:pt idx="972">
                  <c:v>-35.6586</c:v>
                </c:pt>
                <c:pt idx="973">
                  <c:v>-35.587200000000003</c:v>
                </c:pt>
                <c:pt idx="974">
                  <c:v>-35.512</c:v>
                </c:pt>
                <c:pt idx="975">
                  <c:v>-35.302399999999999</c:v>
                </c:pt>
                <c:pt idx="976">
                  <c:v>-35.127400000000002</c:v>
                </c:pt>
                <c:pt idx="977">
                  <c:v>-35.023299999999999</c:v>
                </c:pt>
                <c:pt idx="978">
                  <c:v>-34.524799999999999</c:v>
                </c:pt>
                <c:pt idx="979">
                  <c:v>-34.493099999999998</c:v>
                </c:pt>
                <c:pt idx="980">
                  <c:v>-34.168799999999997</c:v>
                </c:pt>
                <c:pt idx="981">
                  <c:v>-34.081800000000001</c:v>
                </c:pt>
                <c:pt idx="982">
                  <c:v>-33.989899999999999</c:v>
                </c:pt>
                <c:pt idx="983">
                  <c:v>-33.8979</c:v>
                </c:pt>
                <c:pt idx="984">
                  <c:v>-33.782200000000003</c:v>
                </c:pt>
                <c:pt idx="985">
                  <c:v>-33.4968</c:v>
                </c:pt>
                <c:pt idx="986">
                  <c:v>-33.010899999999999</c:v>
                </c:pt>
                <c:pt idx="987">
                  <c:v>-32.969299999999997</c:v>
                </c:pt>
                <c:pt idx="988">
                  <c:v>-32.7316</c:v>
                </c:pt>
                <c:pt idx="989">
                  <c:v>-32.543199999999999</c:v>
                </c:pt>
                <c:pt idx="990">
                  <c:v>-32.498100000000001</c:v>
                </c:pt>
                <c:pt idx="991">
                  <c:v>-32.081699999999998</c:v>
                </c:pt>
                <c:pt idx="992">
                  <c:v>-31.904800000000002</c:v>
                </c:pt>
                <c:pt idx="993">
                  <c:v>-31.441800000000001</c:v>
                </c:pt>
                <c:pt idx="994">
                  <c:v>-30.9055</c:v>
                </c:pt>
                <c:pt idx="995">
                  <c:v>-30.226600000000001</c:v>
                </c:pt>
                <c:pt idx="996">
                  <c:v>-29.8566</c:v>
                </c:pt>
                <c:pt idx="997">
                  <c:v>-29.442900000000002</c:v>
                </c:pt>
                <c:pt idx="998">
                  <c:v>-27.6511</c:v>
                </c:pt>
                <c:pt idx="999">
                  <c:v>-25.054400000000001</c:v>
                </c:pt>
                <c:pt idx="1000">
                  <c:v>-19.208300000000001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946-4BC5-91A7-A20270DDEE64}"/>
            </c:ext>
          </c:extLst>
        </c:ser>
        <c:ser>
          <c:idx val="6"/>
          <c:order val="6"/>
          <c:tx>
            <c:v>Mediatek</c:v>
          </c:tx>
          <c:marker>
            <c:symbol val="none"/>
          </c:marker>
          <c:xVal>
            <c:numRef>
              <c:f>'[NR-U indoor sub7 calibration_final_v3.xlsx](15,20,20,40), UE RSSI'!$H$2:$H$1002</c:f>
              <c:numCache>
                <c:formatCode>General</c:formatCode>
                <c:ptCount val="1001"/>
                <c:pt idx="0">
                  <c:v>-83.917100000000005</c:v>
                </c:pt>
                <c:pt idx="1">
                  <c:v>-82.417000000000002</c:v>
                </c:pt>
                <c:pt idx="2">
                  <c:v>-81.474199999999996</c:v>
                </c:pt>
                <c:pt idx="3">
                  <c:v>-80.965299999999999</c:v>
                </c:pt>
                <c:pt idx="4">
                  <c:v>-80.479299999999995</c:v>
                </c:pt>
                <c:pt idx="5">
                  <c:v>-80.234099999999998</c:v>
                </c:pt>
                <c:pt idx="6">
                  <c:v>-79.741</c:v>
                </c:pt>
                <c:pt idx="7">
                  <c:v>-79.498400000000004</c:v>
                </c:pt>
                <c:pt idx="8">
                  <c:v>-78.642499999999998</c:v>
                </c:pt>
                <c:pt idx="9">
                  <c:v>-78.051500000000004</c:v>
                </c:pt>
                <c:pt idx="10">
                  <c:v>-77.680899999999994</c:v>
                </c:pt>
                <c:pt idx="11">
                  <c:v>-77.355599999999995</c:v>
                </c:pt>
                <c:pt idx="12">
                  <c:v>-77.334400000000002</c:v>
                </c:pt>
                <c:pt idx="13">
                  <c:v>-76.749499999999998</c:v>
                </c:pt>
                <c:pt idx="14">
                  <c:v>-76.534499999999994</c:v>
                </c:pt>
                <c:pt idx="15">
                  <c:v>-76.397400000000005</c:v>
                </c:pt>
                <c:pt idx="16">
                  <c:v>-76.360600000000005</c:v>
                </c:pt>
                <c:pt idx="17">
                  <c:v>-76.1648</c:v>
                </c:pt>
                <c:pt idx="18">
                  <c:v>-76.158199999999994</c:v>
                </c:pt>
                <c:pt idx="19">
                  <c:v>-76.032300000000006</c:v>
                </c:pt>
                <c:pt idx="20">
                  <c:v>-75.985900000000001</c:v>
                </c:pt>
                <c:pt idx="21">
                  <c:v>-75.828699999999998</c:v>
                </c:pt>
                <c:pt idx="22">
                  <c:v>-75.505700000000004</c:v>
                </c:pt>
                <c:pt idx="23">
                  <c:v>-75.409400000000005</c:v>
                </c:pt>
                <c:pt idx="24">
                  <c:v>-74.474599999999995</c:v>
                </c:pt>
                <c:pt idx="25">
                  <c:v>-74.428799999999995</c:v>
                </c:pt>
                <c:pt idx="26">
                  <c:v>-74.298599999999993</c:v>
                </c:pt>
                <c:pt idx="27">
                  <c:v>-74.265199999999993</c:v>
                </c:pt>
                <c:pt idx="28">
                  <c:v>-74.203999999999994</c:v>
                </c:pt>
                <c:pt idx="29">
                  <c:v>-74.1815</c:v>
                </c:pt>
                <c:pt idx="30">
                  <c:v>-74.122299999999996</c:v>
                </c:pt>
                <c:pt idx="31">
                  <c:v>-74.022599999999997</c:v>
                </c:pt>
                <c:pt idx="32">
                  <c:v>-73.785700000000006</c:v>
                </c:pt>
                <c:pt idx="33">
                  <c:v>-73.715400000000002</c:v>
                </c:pt>
                <c:pt idx="34">
                  <c:v>-73.712599999999995</c:v>
                </c:pt>
                <c:pt idx="35">
                  <c:v>-73.505200000000002</c:v>
                </c:pt>
                <c:pt idx="36">
                  <c:v>-73.148799999999994</c:v>
                </c:pt>
                <c:pt idx="37">
                  <c:v>-73.0886</c:v>
                </c:pt>
                <c:pt idx="38">
                  <c:v>-72.994900000000001</c:v>
                </c:pt>
                <c:pt idx="39">
                  <c:v>-72.721299999999999</c:v>
                </c:pt>
                <c:pt idx="40">
                  <c:v>-72.634299999999996</c:v>
                </c:pt>
                <c:pt idx="41">
                  <c:v>-72.620999999999995</c:v>
                </c:pt>
                <c:pt idx="42">
                  <c:v>-72.509200000000007</c:v>
                </c:pt>
                <c:pt idx="43">
                  <c:v>-72.314499999999995</c:v>
                </c:pt>
                <c:pt idx="44">
                  <c:v>-72.051599999999993</c:v>
                </c:pt>
                <c:pt idx="45">
                  <c:v>-71.839399999999998</c:v>
                </c:pt>
                <c:pt idx="46">
                  <c:v>-71.8065</c:v>
                </c:pt>
                <c:pt idx="47">
                  <c:v>-71.593500000000006</c:v>
                </c:pt>
                <c:pt idx="48">
                  <c:v>-71.566999999999993</c:v>
                </c:pt>
                <c:pt idx="49">
                  <c:v>-71.440100000000001</c:v>
                </c:pt>
                <c:pt idx="50">
                  <c:v>-71.0578</c:v>
                </c:pt>
                <c:pt idx="51">
                  <c:v>-71.049800000000005</c:v>
                </c:pt>
                <c:pt idx="52">
                  <c:v>-70.871200000000002</c:v>
                </c:pt>
                <c:pt idx="53">
                  <c:v>-70.865200000000002</c:v>
                </c:pt>
                <c:pt idx="54">
                  <c:v>-70.860799999999998</c:v>
                </c:pt>
                <c:pt idx="55">
                  <c:v>-70.740099999999998</c:v>
                </c:pt>
                <c:pt idx="56">
                  <c:v>-70.695499999999996</c:v>
                </c:pt>
                <c:pt idx="57">
                  <c:v>-70.639399999999995</c:v>
                </c:pt>
                <c:pt idx="58">
                  <c:v>-70.606399999999994</c:v>
                </c:pt>
                <c:pt idx="59">
                  <c:v>-70.601799999999997</c:v>
                </c:pt>
                <c:pt idx="60">
                  <c:v>-70.5809</c:v>
                </c:pt>
                <c:pt idx="61">
                  <c:v>-70.4773</c:v>
                </c:pt>
                <c:pt idx="62">
                  <c:v>-70.4148</c:v>
                </c:pt>
                <c:pt idx="63">
                  <c:v>-70.283799999999999</c:v>
                </c:pt>
                <c:pt idx="64">
                  <c:v>-70.212199999999996</c:v>
                </c:pt>
                <c:pt idx="65">
                  <c:v>-70.212100000000007</c:v>
                </c:pt>
                <c:pt idx="66">
                  <c:v>-70.181100000000001</c:v>
                </c:pt>
                <c:pt idx="67">
                  <c:v>-70.048299999999998</c:v>
                </c:pt>
                <c:pt idx="68">
                  <c:v>-69.978700000000003</c:v>
                </c:pt>
                <c:pt idx="69">
                  <c:v>-69.944900000000004</c:v>
                </c:pt>
                <c:pt idx="70">
                  <c:v>-69.863500000000002</c:v>
                </c:pt>
                <c:pt idx="71">
                  <c:v>-69.706000000000003</c:v>
                </c:pt>
                <c:pt idx="72">
                  <c:v>-69.650099999999995</c:v>
                </c:pt>
                <c:pt idx="73">
                  <c:v>-69.623800000000003</c:v>
                </c:pt>
                <c:pt idx="74">
                  <c:v>-69.543999999999997</c:v>
                </c:pt>
                <c:pt idx="75">
                  <c:v>-69.380700000000004</c:v>
                </c:pt>
                <c:pt idx="76">
                  <c:v>-69.215100000000007</c:v>
                </c:pt>
                <c:pt idx="77">
                  <c:v>-69.170900000000003</c:v>
                </c:pt>
                <c:pt idx="78">
                  <c:v>-69.119100000000003</c:v>
                </c:pt>
                <c:pt idx="79">
                  <c:v>-68.992900000000006</c:v>
                </c:pt>
                <c:pt idx="80">
                  <c:v>-68.968699999999998</c:v>
                </c:pt>
                <c:pt idx="81">
                  <c:v>-68.948700000000002</c:v>
                </c:pt>
                <c:pt idx="82">
                  <c:v>-68.891400000000004</c:v>
                </c:pt>
                <c:pt idx="83">
                  <c:v>-68.828699999999998</c:v>
                </c:pt>
                <c:pt idx="84">
                  <c:v>-68.812600000000003</c:v>
                </c:pt>
                <c:pt idx="85">
                  <c:v>-68.793899999999994</c:v>
                </c:pt>
                <c:pt idx="86">
                  <c:v>-68.7286</c:v>
                </c:pt>
                <c:pt idx="87">
                  <c:v>-68.676000000000002</c:v>
                </c:pt>
                <c:pt idx="88">
                  <c:v>-68.675899999999999</c:v>
                </c:pt>
                <c:pt idx="89">
                  <c:v>-68.581800000000001</c:v>
                </c:pt>
                <c:pt idx="90">
                  <c:v>-68.572699999999998</c:v>
                </c:pt>
                <c:pt idx="91">
                  <c:v>-68.483099999999993</c:v>
                </c:pt>
                <c:pt idx="92">
                  <c:v>-68.455299999999994</c:v>
                </c:pt>
                <c:pt idx="93">
                  <c:v>-68.2971</c:v>
                </c:pt>
                <c:pt idx="94">
                  <c:v>-68.205100000000002</c:v>
                </c:pt>
                <c:pt idx="95">
                  <c:v>-68.055999999999997</c:v>
                </c:pt>
                <c:pt idx="96">
                  <c:v>-67.754499999999993</c:v>
                </c:pt>
                <c:pt idx="97">
                  <c:v>-67.696200000000005</c:v>
                </c:pt>
                <c:pt idx="98">
                  <c:v>-67.617999999999995</c:v>
                </c:pt>
                <c:pt idx="99">
                  <c:v>-67.483599999999996</c:v>
                </c:pt>
                <c:pt idx="100">
                  <c:v>-67.447999999999993</c:v>
                </c:pt>
                <c:pt idx="101">
                  <c:v>-67.421000000000006</c:v>
                </c:pt>
                <c:pt idx="102">
                  <c:v>-67.263800000000003</c:v>
                </c:pt>
                <c:pt idx="103">
                  <c:v>-67.235500000000002</c:v>
                </c:pt>
                <c:pt idx="104">
                  <c:v>-67.233199999999997</c:v>
                </c:pt>
                <c:pt idx="105">
                  <c:v>-67.219099999999997</c:v>
                </c:pt>
                <c:pt idx="106">
                  <c:v>-66.981499999999997</c:v>
                </c:pt>
                <c:pt idx="107">
                  <c:v>-66.913200000000003</c:v>
                </c:pt>
                <c:pt idx="108">
                  <c:v>-66.905799999999999</c:v>
                </c:pt>
                <c:pt idx="109">
                  <c:v>-66.888999999999996</c:v>
                </c:pt>
                <c:pt idx="110">
                  <c:v>-66.863500000000002</c:v>
                </c:pt>
                <c:pt idx="111">
                  <c:v>-66.812600000000003</c:v>
                </c:pt>
                <c:pt idx="112">
                  <c:v>-66.798199999999994</c:v>
                </c:pt>
                <c:pt idx="113">
                  <c:v>-66.755099999999999</c:v>
                </c:pt>
                <c:pt idx="114">
                  <c:v>-66.724500000000006</c:v>
                </c:pt>
                <c:pt idx="115">
                  <c:v>-66.684299999999993</c:v>
                </c:pt>
                <c:pt idx="116">
                  <c:v>-66.633700000000005</c:v>
                </c:pt>
                <c:pt idx="117">
                  <c:v>-66.602699999999999</c:v>
                </c:pt>
                <c:pt idx="118">
                  <c:v>-66.556299999999993</c:v>
                </c:pt>
                <c:pt idx="119">
                  <c:v>-66.429400000000001</c:v>
                </c:pt>
                <c:pt idx="120">
                  <c:v>-66.391499999999994</c:v>
                </c:pt>
                <c:pt idx="121">
                  <c:v>-66.343999999999994</c:v>
                </c:pt>
                <c:pt idx="122">
                  <c:v>-66.338700000000003</c:v>
                </c:pt>
                <c:pt idx="123">
                  <c:v>-66.330600000000004</c:v>
                </c:pt>
                <c:pt idx="124">
                  <c:v>-66.288499999999999</c:v>
                </c:pt>
                <c:pt idx="125">
                  <c:v>-66.156300000000002</c:v>
                </c:pt>
                <c:pt idx="126">
                  <c:v>-66.149000000000001</c:v>
                </c:pt>
                <c:pt idx="127">
                  <c:v>-66.123699999999999</c:v>
                </c:pt>
                <c:pt idx="128">
                  <c:v>-66.115899999999996</c:v>
                </c:pt>
                <c:pt idx="129">
                  <c:v>-66.0441</c:v>
                </c:pt>
                <c:pt idx="130">
                  <c:v>-66.041399999999996</c:v>
                </c:pt>
                <c:pt idx="131">
                  <c:v>-65.950599999999994</c:v>
                </c:pt>
                <c:pt idx="132">
                  <c:v>-65.849400000000003</c:v>
                </c:pt>
                <c:pt idx="133">
                  <c:v>-65.845500000000001</c:v>
                </c:pt>
                <c:pt idx="134">
                  <c:v>-65.816999999999993</c:v>
                </c:pt>
                <c:pt idx="135">
                  <c:v>-65.8018</c:v>
                </c:pt>
                <c:pt idx="136">
                  <c:v>-65.772400000000005</c:v>
                </c:pt>
                <c:pt idx="137">
                  <c:v>-65.748500000000007</c:v>
                </c:pt>
                <c:pt idx="138">
                  <c:v>-65.740300000000005</c:v>
                </c:pt>
                <c:pt idx="139">
                  <c:v>-65.555599999999998</c:v>
                </c:pt>
                <c:pt idx="140">
                  <c:v>-65.421099999999996</c:v>
                </c:pt>
                <c:pt idx="141">
                  <c:v>-65.324700000000007</c:v>
                </c:pt>
                <c:pt idx="142">
                  <c:v>-65.263599999999997</c:v>
                </c:pt>
                <c:pt idx="143">
                  <c:v>-65.262500000000003</c:v>
                </c:pt>
                <c:pt idx="144">
                  <c:v>-65.179299999999998</c:v>
                </c:pt>
                <c:pt idx="145">
                  <c:v>-65.135099999999994</c:v>
                </c:pt>
                <c:pt idx="146">
                  <c:v>-65.135000000000005</c:v>
                </c:pt>
                <c:pt idx="147">
                  <c:v>-65.087800000000001</c:v>
                </c:pt>
                <c:pt idx="148">
                  <c:v>-65.061899999999994</c:v>
                </c:pt>
                <c:pt idx="149">
                  <c:v>-65.0184</c:v>
                </c:pt>
                <c:pt idx="150">
                  <c:v>-64.999899999999997</c:v>
                </c:pt>
                <c:pt idx="151">
                  <c:v>-64.941999999999993</c:v>
                </c:pt>
                <c:pt idx="152">
                  <c:v>-64.934100000000001</c:v>
                </c:pt>
                <c:pt idx="153">
                  <c:v>-64.922700000000006</c:v>
                </c:pt>
                <c:pt idx="154">
                  <c:v>-64.917900000000003</c:v>
                </c:pt>
                <c:pt idx="155">
                  <c:v>-64.837100000000007</c:v>
                </c:pt>
                <c:pt idx="156">
                  <c:v>-64.797700000000006</c:v>
                </c:pt>
                <c:pt idx="157">
                  <c:v>-64.789400000000001</c:v>
                </c:pt>
                <c:pt idx="158">
                  <c:v>-64.763900000000007</c:v>
                </c:pt>
                <c:pt idx="159">
                  <c:v>-64.720200000000006</c:v>
                </c:pt>
                <c:pt idx="160">
                  <c:v>-64.697800000000001</c:v>
                </c:pt>
                <c:pt idx="161">
                  <c:v>-64.659099999999995</c:v>
                </c:pt>
                <c:pt idx="162">
                  <c:v>-64.625500000000002</c:v>
                </c:pt>
                <c:pt idx="163">
                  <c:v>-64.488399999999999</c:v>
                </c:pt>
                <c:pt idx="164">
                  <c:v>-64.433400000000006</c:v>
                </c:pt>
                <c:pt idx="165">
                  <c:v>-64.431299999999993</c:v>
                </c:pt>
                <c:pt idx="166">
                  <c:v>-64.424800000000005</c:v>
                </c:pt>
                <c:pt idx="167">
                  <c:v>-64.358400000000003</c:v>
                </c:pt>
                <c:pt idx="168">
                  <c:v>-64.3553</c:v>
                </c:pt>
                <c:pt idx="169">
                  <c:v>-64.307000000000002</c:v>
                </c:pt>
                <c:pt idx="170">
                  <c:v>-64.264700000000005</c:v>
                </c:pt>
                <c:pt idx="171">
                  <c:v>-64.245900000000006</c:v>
                </c:pt>
                <c:pt idx="172">
                  <c:v>-64.119399999999999</c:v>
                </c:pt>
                <c:pt idx="173">
                  <c:v>-64.057900000000004</c:v>
                </c:pt>
                <c:pt idx="174">
                  <c:v>-64.045699999999997</c:v>
                </c:pt>
                <c:pt idx="175">
                  <c:v>-64.033799999999999</c:v>
                </c:pt>
                <c:pt idx="176">
                  <c:v>-64.011200000000002</c:v>
                </c:pt>
                <c:pt idx="177">
                  <c:v>-63.927300000000002</c:v>
                </c:pt>
                <c:pt idx="178">
                  <c:v>-63.8842</c:v>
                </c:pt>
                <c:pt idx="179">
                  <c:v>-63.884099999999997</c:v>
                </c:pt>
                <c:pt idx="180">
                  <c:v>-63.8827</c:v>
                </c:pt>
                <c:pt idx="181">
                  <c:v>-63.839199999999998</c:v>
                </c:pt>
                <c:pt idx="182">
                  <c:v>-63.7423</c:v>
                </c:pt>
                <c:pt idx="183">
                  <c:v>-63.738399999999999</c:v>
                </c:pt>
                <c:pt idx="184">
                  <c:v>-63.656599999999997</c:v>
                </c:pt>
                <c:pt idx="185">
                  <c:v>-63.635100000000001</c:v>
                </c:pt>
                <c:pt idx="186">
                  <c:v>-63.607599999999998</c:v>
                </c:pt>
                <c:pt idx="187">
                  <c:v>-63.569800000000001</c:v>
                </c:pt>
                <c:pt idx="188">
                  <c:v>-63.5685</c:v>
                </c:pt>
                <c:pt idx="189">
                  <c:v>-63.562899999999999</c:v>
                </c:pt>
                <c:pt idx="190">
                  <c:v>-63.525300000000001</c:v>
                </c:pt>
                <c:pt idx="191">
                  <c:v>-63.5184</c:v>
                </c:pt>
                <c:pt idx="192">
                  <c:v>-63.469099999999997</c:v>
                </c:pt>
                <c:pt idx="193">
                  <c:v>-63.412700000000001</c:v>
                </c:pt>
                <c:pt idx="194">
                  <c:v>-63.408900000000003</c:v>
                </c:pt>
                <c:pt idx="195">
                  <c:v>-63.4056</c:v>
                </c:pt>
                <c:pt idx="196">
                  <c:v>-63.404899999999998</c:v>
                </c:pt>
                <c:pt idx="197">
                  <c:v>-63.301600000000001</c:v>
                </c:pt>
                <c:pt idx="198">
                  <c:v>-63.145200000000003</c:v>
                </c:pt>
                <c:pt idx="199">
                  <c:v>-63.116799999999998</c:v>
                </c:pt>
                <c:pt idx="200">
                  <c:v>-63.110900000000001</c:v>
                </c:pt>
                <c:pt idx="201">
                  <c:v>-63.013100000000001</c:v>
                </c:pt>
                <c:pt idx="202">
                  <c:v>-62.992699999999999</c:v>
                </c:pt>
                <c:pt idx="203">
                  <c:v>-62.945900000000002</c:v>
                </c:pt>
                <c:pt idx="204">
                  <c:v>-62.926699999999997</c:v>
                </c:pt>
                <c:pt idx="205">
                  <c:v>-62.9253</c:v>
                </c:pt>
                <c:pt idx="206">
                  <c:v>-62.923299999999998</c:v>
                </c:pt>
                <c:pt idx="207">
                  <c:v>-62.915999999999997</c:v>
                </c:pt>
                <c:pt idx="208">
                  <c:v>-62.903799999999997</c:v>
                </c:pt>
                <c:pt idx="209">
                  <c:v>-62.887300000000003</c:v>
                </c:pt>
                <c:pt idx="210">
                  <c:v>-62.878</c:v>
                </c:pt>
                <c:pt idx="211">
                  <c:v>-62.872300000000003</c:v>
                </c:pt>
                <c:pt idx="212">
                  <c:v>-62.8628</c:v>
                </c:pt>
                <c:pt idx="213">
                  <c:v>-62.849800000000002</c:v>
                </c:pt>
                <c:pt idx="214">
                  <c:v>-62.818600000000004</c:v>
                </c:pt>
                <c:pt idx="215">
                  <c:v>-62.792099999999998</c:v>
                </c:pt>
                <c:pt idx="216">
                  <c:v>-62.766599999999997</c:v>
                </c:pt>
                <c:pt idx="217">
                  <c:v>-62.735500000000002</c:v>
                </c:pt>
                <c:pt idx="218">
                  <c:v>-62.703600000000002</c:v>
                </c:pt>
                <c:pt idx="219">
                  <c:v>-62.681800000000003</c:v>
                </c:pt>
                <c:pt idx="220">
                  <c:v>-62.641399999999997</c:v>
                </c:pt>
                <c:pt idx="221">
                  <c:v>-62.627699999999997</c:v>
                </c:pt>
                <c:pt idx="222">
                  <c:v>-62.610500000000002</c:v>
                </c:pt>
                <c:pt idx="223">
                  <c:v>-62.5946</c:v>
                </c:pt>
                <c:pt idx="224">
                  <c:v>-62.5413</c:v>
                </c:pt>
                <c:pt idx="225">
                  <c:v>-62.4681</c:v>
                </c:pt>
                <c:pt idx="226">
                  <c:v>-62.395400000000002</c:v>
                </c:pt>
                <c:pt idx="227">
                  <c:v>-62.301900000000003</c:v>
                </c:pt>
                <c:pt idx="228">
                  <c:v>-62.293100000000003</c:v>
                </c:pt>
                <c:pt idx="229">
                  <c:v>-62.1965</c:v>
                </c:pt>
                <c:pt idx="230">
                  <c:v>-62.1845</c:v>
                </c:pt>
                <c:pt idx="231">
                  <c:v>-62.134</c:v>
                </c:pt>
                <c:pt idx="232">
                  <c:v>-62.108499999999999</c:v>
                </c:pt>
                <c:pt idx="233">
                  <c:v>-62.101700000000001</c:v>
                </c:pt>
                <c:pt idx="234">
                  <c:v>-62.070500000000003</c:v>
                </c:pt>
                <c:pt idx="235">
                  <c:v>-62.065399999999997</c:v>
                </c:pt>
                <c:pt idx="236">
                  <c:v>-61.928100000000001</c:v>
                </c:pt>
                <c:pt idx="237">
                  <c:v>-61.8309</c:v>
                </c:pt>
                <c:pt idx="238">
                  <c:v>-61.803899999999999</c:v>
                </c:pt>
                <c:pt idx="239">
                  <c:v>-61.7774</c:v>
                </c:pt>
                <c:pt idx="240">
                  <c:v>-61.679499999999997</c:v>
                </c:pt>
                <c:pt idx="241">
                  <c:v>-61.643000000000001</c:v>
                </c:pt>
                <c:pt idx="242">
                  <c:v>-61.465800000000002</c:v>
                </c:pt>
                <c:pt idx="243">
                  <c:v>-61.449199999999998</c:v>
                </c:pt>
                <c:pt idx="244">
                  <c:v>-61.445700000000002</c:v>
                </c:pt>
                <c:pt idx="245">
                  <c:v>-61.418300000000002</c:v>
                </c:pt>
                <c:pt idx="246">
                  <c:v>-61.366100000000003</c:v>
                </c:pt>
                <c:pt idx="247">
                  <c:v>-61.296199999999999</c:v>
                </c:pt>
                <c:pt idx="248">
                  <c:v>-61.226999999999997</c:v>
                </c:pt>
                <c:pt idx="249">
                  <c:v>-61.218600000000002</c:v>
                </c:pt>
                <c:pt idx="250">
                  <c:v>-61.208199999999998</c:v>
                </c:pt>
                <c:pt idx="251">
                  <c:v>-61.154600000000002</c:v>
                </c:pt>
                <c:pt idx="252">
                  <c:v>-61.118699999999997</c:v>
                </c:pt>
                <c:pt idx="253">
                  <c:v>-61.095799999999997</c:v>
                </c:pt>
                <c:pt idx="254">
                  <c:v>-60.967300000000002</c:v>
                </c:pt>
                <c:pt idx="255">
                  <c:v>-60.930900000000001</c:v>
                </c:pt>
                <c:pt idx="256">
                  <c:v>-60.886499999999998</c:v>
                </c:pt>
                <c:pt idx="257">
                  <c:v>-60.869599999999998</c:v>
                </c:pt>
                <c:pt idx="258">
                  <c:v>-60.851999999999997</c:v>
                </c:pt>
                <c:pt idx="259">
                  <c:v>-60.773200000000003</c:v>
                </c:pt>
                <c:pt idx="260">
                  <c:v>-60.759700000000002</c:v>
                </c:pt>
                <c:pt idx="261">
                  <c:v>-60.7286</c:v>
                </c:pt>
                <c:pt idx="262">
                  <c:v>-60.7286</c:v>
                </c:pt>
                <c:pt idx="263">
                  <c:v>-60.719299999999997</c:v>
                </c:pt>
                <c:pt idx="264">
                  <c:v>-60.6905</c:v>
                </c:pt>
                <c:pt idx="265">
                  <c:v>-60.649099999999997</c:v>
                </c:pt>
                <c:pt idx="266">
                  <c:v>-60.649000000000001</c:v>
                </c:pt>
                <c:pt idx="267">
                  <c:v>-60.597200000000001</c:v>
                </c:pt>
                <c:pt idx="268">
                  <c:v>-60.549399999999999</c:v>
                </c:pt>
                <c:pt idx="269">
                  <c:v>-60.5366</c:v>
                </c:pt>
                <c:pt idx="270">
                  <c:v>-60.533000000000001</c:v>
                </c:pt>
                <c:pt idx="271">
                  <c:v>-60.486199999999997</c:v>
                </c:pt>
                <c:pt idx="272">
                  <c:v>-60.465800000000002</c:v>
                </c:pt>
                <c:pt idx="273">
                  <c:v>-60.464599999999997</c:v>
                </c:pt>
                <c:pt idx="274">
                  <c:v>-60.370199999999997</c:v>
                </c:pt>
                <c:pt idx="275">
                  <c:v>-60.365499999999997</c:v>
                </c:pt>
                <c:pt idx="276">
                  <c:v>-60.360599999999998</c:v>
                </c:pt>
                <c:pt idx="277">
                  <c:v>-60.320900000000002</c:v>
                </c:pt>
                <c:pt idx="278">
                  <c:v>-60.0916</c:v>
                </c:pt>
                <c:pt idx="279">
                  <c:v>-60.0396</c:v>
                </c:pt>
                <c:pt idx="280">
                  <c:v>-59.958199999999998</c:v>
                </c:pt>
                <c:pt idx="281">
                  <c:v>-59.895400000000002</c:v>
                </c:pt>
                <c:pt idx="282">
                  <c:v>-59.8538</c:v>
                </c:pt>
                <c:pt idx="283">
                  <c:v>-59.815300000000001</c:v>
                </c:pt>
                <c:pt idx="284">
                  <c:v>-59.807099999999998</c:v>
                </c:pt>
                <c:pt idx="285">
                  <c:v>-59.805999999999997</c:v>
                </c:pt>
                <c:pt idx="286">
                  <c:v>-59.779000000000003</c:v>
                </c:pt>
                <c:pt idx="287">
                  <c:v>-59.723300000000002</c:v>
                </c:pt>
                <c:pt idx="288">
                  <c:v>-59.704500000000003</c:v>
                </c:pt>
                <c:pt idx="289">
                  <c:v>-59.668100000000003</c:v>
                </c:pt>
                <c:pt idx="290">
                  <c:v>-59.612699999999997</c:v>
                </c:pt>
                <c:pt idx="291">
                  <c:v>-59.61</c:v>
                </c:pt>
                <c:pt idx="292">
                  <c:v>-59.600299999999997</c:v>
                </c:pt>
                <c:pt idx="293">
                  <c:v>-59.591700000000003</c:v>
                </c:pt>
                <c:pt idx="294">
                  <c:v>-59.544800000000002</c:v>
                </c:pt>
                <c:pt idx="295">
                  <c:v>-59.5383</c:v>
                </c:pt>
                <c:pt idx="296">
                  <c:v>-59.505499999999998</c:v>
                </c:pt>
                <c:pt idx="297">
                  <c:v>-59.482700000000001</c:v>
                </c:pt>
                <c:pt idx="298">
                  <c:v>-59.456000000000003</c:v>
                </c:pt>
                <c:pt idx="299">
                  <c:v>-59.429600000000001</c:v>
                </c:pt>
                <c:pt idx="300">
                  <c:v>-59.412799999999997</c:v>
                </c:pt>
                <c:pt idx="301">
                  <c:v>-59.383899999999997</c:v>
                </c:pt>
                <c:pt idx="302">
                  <c:v>-59.334299999999999</c:v>
                </c:pt>
                <c:pt idx="303">
                  <c:v>-59.320900000000002</c:v>
                </c:pt>
                <c:pt idx="304">
                  <c:v>-59.247100000000003</c:v>
                </c:pt>
                <c:pt idx="305">
                  <c:v>-59.136600000000001</c:v>
                </c:pt>
                <c:pt idx="306">
                  <c:v>-59.125599999999999</c:v>
                </c:pt>
                <c:pt idx="307">
                  <c:v>-59.066099999999999</c:v>
                </c:pt>
                <c:pt idx="308">
                  <c:v>-58.9589</c:v>
                </c:pt>
                <c:pt idx="309">
                  <c:v>-58.858400000000003</c:v>
                </c:pt>
                <c:pt idx="310">
                  <c:v>-58.8352</c:v>
                </c:pt>
                <c:pt idx="311">
                  <c:v>-58.813699999999997</c:v>
                </c:pt>
                <c:pt idx="312">
                  <c:v>-58.695700000000002</c:v>
                </c:pt>
                <c:pt idx="313">
                  <c:v>-58.683500000000002</c:v>
                </c:pt>
                <c:pt idx="314">
                  <c:v>-58.671999999999997</c:v>
                </c:pt>
                <c:pt idx="315">
                  <c:v>-58.6051</c:v>
                </c:pt>
                <c:pt idx="316">
                  <c:v>-58.566800000000001</c:v>
                </c:pt>
                <c:pt idx="317">
                  <c:v>-58.456800000000001</c:v>
                </c:pt>
                <c:pt idx="318">
                  <c:v>-58.386899999999997</c:v>
                </c:pt>
                <c:pt idx="319">
                  <c:v>-58.356999999999999</c:v>
                </c:pt>
                <c:pt idx="320">
                  <c:v>-58.312399999999997</c:v>
                </c:pt>
                <c:pt idx="321">
                  <c:v>-58.2834</c:v>
                </c:pt>
                <c:pt idx="322">
                  <c:v>-58.265300000000003</c:v>
                </c:pt>
                <c:pt idx="323">
                  <c:v>-58.258299999999998</c:v>
                </c:pt>
                <c:pt idx="324">
                  <c:v>-58.222700000000003</c:v>
                </c:pt>
                <c:pt idx="325">
                  <c:v>-58.200200000000002</c:v>
                </c:pt>
                <c:pt idx="326">
                  <c:v>-58.1892</c:v>
                </c:pt>
                <c:pt idx="327">
                  <c:v>-58.120699999999999</c:v>
                </c:pt>
                <c:pt idx="328">
                  <c:v>-58.103400000000001</c:v>
                </c:pt>
                <c:pt idx="329">
                  <c:v>-58.087400000000002</c:v>
                </c:pt>
                <c:pt idx="330">
                  <c:v>-58.081000000000003</c:v>
                </c:pt>
                <c:pt idx="331">
                  <c:v>-58.073099999999997</c:v>
                </c:pt>
                <c:pt idx="332">
                  <c:v>-58.052</c:v>
                </c:pt>
                <c:pt idx="333">
                  <c:v>-58.031500000000001</c:v>
                </c:pt>
                <c:pt idx="334">
                  <c:v>-58.024700000000003</c:v>
                </c:pt>
                <c:pt idx="335">
                  <c:v>-57.997700000000002</c:v>
                </c:pt>
                <c:pt idx="336">
                  <c:v>-57.974699999999999</c:v>
                </c:pt>
                <c:pt idx="337">
                  <c:v>-57.938800000000001</c:v>
                </c:pt>
                <c:pt idx="338">
                  <c:v>-57.919800000000002</c:v>
                </c:pt>
                <c:pt idx="339">
                  <c:v>-57.898400000000002</c:v>
                </c:pt>
                <c:pt idx="340">
                  <c:v>-57.883499999999998</c:v>
                </c:pt>
                <c:pt idx="341">
                  <c:v>-57.843699999999998</c:v>
                </c:pt>
                <c:pt idx="342">
                  <c:v>-57.822099999999999</c:v>
                </c:pt>
                <c:pt idx="343">
                  <c:v>-57.780200000000001</c:v>
                </c:pt>
                <c:pt idx="344">
                  <c:v>-57.774000000000001</c:v>
                </c:pt>
                <c:pt idx="345">
                  <c:v>-57.731700000000004</c:v>
                </c:pt>
                <c:pt idx="346">
                  <c:v>-57.703200000000002</c:v>
                </c:pt>
                <c:pt idx="347">
                  <c:v>-57.700299999999999</c:v>
                </c:pt>
                <c:pt idx="348">
                  <c:v>-57.698</c:v>
                </c:pt>
                <c:pt idx="349">
                  <c:v>-57.693100000000001</c:v>
                </c:pt>
                <c:pt idx="350">
                  <c:v>-57.626399999999997</c:v>
                </c:pt>
                <c:pt idx="351">
                  <c:v>-57.595999999999997</c:v>
                </c:pt>
                <c:pt idx="352">
                  <c:v>-57.549799999999998</c:v>
                </c:pt>
                <c:pt idx="353">
                  <c:v>-57.534799999999997</c:v>
                </c:pt>
                <c:pt idx="354">
                  <c:v>-57.527999999999999</c:v>
                </c:pt>
                <c:pt idx="355">
                  <c:v>-57.502699999999997</c:v>
                </c:pt>
                <c:pt idx="356">
                  <c:v>-57.491900000000001</c:v>
                </c:pt>
                <c:pt idx="357">
                  <c:v>-57.444299999999998</c:v>
                </c:pt>
                <c:pt idx="358">
                  <c:v>-57.379899999999999</c:v>
                </c:pt>
                <c:pt idx="359">
                  <c:v>-57.3782</c:v>
                </c:pt>
                <c:pt idx="360">
                  <c:v>-57.354100000000003</c:v>
                </c:pt>
                <c:pt idx="361">
                  <c:v>-57.297199999999997</c:v>
                </c:pt>
                <c:pt idx="362">
                  <c:v>-57.203099999999999</c:v>
                </c:pt>
                <c:pt idx="363">
                  <c:v>-57.195500000000003</c:v>
                </c:pt>
                <c:pt idx="364">
                  <c:v>-57.180599999999998</c:v>
                </c:pt>
                <c:pt idx="365">
                  <c:v>-57.163800000000002</c:v>
                </c:pt>
                <c:pt idx="366">
                  <c:v>-57.149299999999997</c:v>
                </c:pt>
                <c:pt idx="367">
                  <c:v>-57.143000000000001</c:v>
                </c:pt>
                <c:pt idx="368">
                  <c:v>-57.102800000000002</c:v>
                </c:pt>
                <c:pt idx="369">
                  <c:v>-57.088200000000001</c:v>
                </c:pt>
                <c:pt idx="370">
                  <c:v>-57.084600000000002</c:v>
                </c:pt>
                <c:pt idx="371">
                  <c:v>-57.074599999999997</c:v>
                </c:pt>
                <c:pt idx="372">
                  <c:v>-57.066499999999998</c:v>
                </c:pt>
                <c:pt idx="373">
                  <c:v>-57.022599999999997</c:v>
                </c:pt>
                <c:pt idx="374">
                  <c:v>-56.985999999999997</c:v>
                </c:pt>
                <c:pt idx="375">
                  <c:v>-56.942900000000002</c:v>
                </c:pt>
                <c:pt idx="376">
                  <c:v>-56.884</c:v>
                </c:pt>
                <c:pt idx="377">
                  <c:v>-56.864899999999999</c:v>
                </c:pt>
                <c:pt idx="378">
                  <c:v>-56.777099999999997</c:v>
                </c:pt>
                <c:pt idx="379">
                  <c:v>-56.700699999999998</c:v>
                </c:pt>
                <c:pt idx="380">
                  <c:v>-56.669200000000004</c:v>
                </c:pt>
                <c:pt idx="381">
                  <c:v>-56.6571</c:v>
                </c:pt>
                <c:pt idx="382">
                  <c:v>-56.624499999999998</c:v>
                </c:pt>
                <c:pt idx="383">
                  <c:v>-56.621499999999997</c:v>
                </c:pt>
                <c:pt idx="384">
                  <c:v>-56.610799999999998</c:v>
                </c:pt>
                <c:pt idx="385">
                  <c:v>-56.602899999999998</c:v>
                </c:pt>
                <c:pt idx="386">
                  <c:v>-56.534199999999998</c:v>
                </c:pt>
                <c:pt idx="387">
                  <c:v>-56.505899999999997</c:v>
                </c:pt>
                <c:pt idx="388">
                  <c:v>-56.4848</c:v>
                </c:pt>
                <c:pt idx="389">
                  <c:v>-56.410800000000002</c:v>
                </c:pt>
                <c:pt idx="390">
                  <c:v>-56.3461</c:v>
                </c:pt>
                <c:pt idx="391">
                  <c:v>-56.298000000000002</c:v>
                </c:pt>
                <c:pt idx="392">
                  <c:v>-56.294800000000002</c:v>
                </c:pt>
                <c:pt idx="393">
                  <c:v>-56.218000000000004</c:v>
                </c:pt>
                <c:pt idx="394">
                  <c:v>-56.2074</c:v>
                </c:pt>
                <c:pt idx="395">
                  <c:v>-56.165300000000002</c:v>
                </c:pt>
                <c:pt idx="396">
                  <c:v>-56.131500000000003</c:v>
                </c:pt>
                <c:pt idx="397">
                  <c:v>-56.011699999999998</c:v>
                </c:pt>
                <c:pt idx="398">
                  <c:v>-55.988100000000003</c:v>
                </c:pt>
                <c:pt idx="399">
                  <c:v>-55.937399999999997</c:v>
                </c:pt>
                <c:pt idx="400">
                  <c:v>-55.901400000000002</c:v>
                </c:pt>
                <c:pt idx="401">
                  <c:v>-55.775300000000001</c:v>
                </c:pt>
                <c:pt idx="402">
                  <c:v>-55.7577</c:v>
                </c:pt>
                <c:pt idx="403">
                  <c:v>-55.741500000000002</c:v>
                </c:pt>
                <c:pt idx="404">
                  <c:v>-55.725499999999997</c:v>
                </c:pt>
                <c:pt idx="405">
                  <c:v>-55.707900000000002</c:v>
                </c:pt>
                <c:pt idx="406">
                  <c:v>-55.7</c:v>
                </c:pt>
                <c:pt idx="407">
                  <c:v>-55.676200000000001</c:v>
                </c:pt>
                <c:pt idx="408">
                  <c:v>-55.638399999999997</c:v>
                </c:pt>
                <c:pt idx="409">
                  <c:v>-55.505400000000002</c:v>
                </c:pt>
                <c:pt idx="410">
                  <c:v>-55.422499999999999</c:v>
                </c:pt>
                <c:pt idx="411">
                  <c:v>-55.397799999999997</c:v>
                </c:pt>
                <c:pt idx="412">
                  <c:v>-55.291499999999999</c:v>
                </c:pt>
                <c:pt idx="413">
                  <c:v>-55.283900000000003</c:v>
                </c:pt>
                <c:pt idx="414">
                  <c:v>-55.212200000000003</c:v>
                </c:pt>
                <c:pt idx="415">
                  <c:v>-55.206699999999998</c:v>
                </c:pt>
                <c:pt idx="416">
                  <c:v>-55.174300000000002</c:v>
                </c:pt>
                <c:pt idx="417">
                  <c:v>-55.170499999999997</c:v>
                </c:pt>
                <c:pt idx="418">
                  <c:v>-55.162500000000001</c:v>
                </c:pt>
                <c:pt idx="419">
                  <c:v>-55.122100000000003</c:v>
                </c:pt>
                <c:pt idx="420">
                  <c:v>-55.038699999999999</c:v>
                </c:pt>
                <c:pt idx="421">
                  <c:v>-54.988799999999998</c:v>
                </c:pt>
                <c:pt idx="422">
                  <c:v>-54.983600000000003</c:v>
                </c:pt>
                <c:pt idx="423">
                  <c:v>-54.922400000000003</c:v>
                </c:pt>
                <c:pt idx="424">
                  <c:v>-54.877000000000002</c:v>
                </c:pt>
                <c:pt idx="425">
                  <c:v>-54.872999999999998</c:v>
                </c:pt>
                <c:pt idx="426">
                  <c:v>-54.851599999999998</c:v>
                </c:pt>
                <c:pt idx="427">
                  <c:v>-54.825899999999997</c:v>
                </c:pt>
                <c:pt idx="428">
                  <c:v>-54.8078</c:v>
                </c:pt>
                <c:pt idx="429">
                  <c:v>-54.767099999999999</c:v>
                </c:pt>
                <c:pt idx="430">
                  <c:v>-54.756300000000003</c:v>
                </c:pt>
                <c:pt idx="431">
                  <c:v>-54.697600000000001</c:v>
                </c:pt>
                <c:pt idx="432">
                  <c:v>-54.665700000000001</c:v>
                </c:pt>
                <c:pt idx="433">
                  <c:v>-54.616799999999998</c:v>
                </c:pt>
                <c:pt idx="434">
                  <c:v>-54.596400000000003</c:v>
                </c:pt>
                <c:pt idx="435">
                  <c:v>-54.574800000000003</c:v>
                </c:pt>
                <c:pt idx="436">
                  <c:v>-54.5747</c:v>
                </c:pt>
                <c:pt idx="437">
                  <c:v>-54.521299999999997</c:v>
                </c:pt>
                <c:pt idx="438">
                  <c:v>-54.509799999999998</c:v>
                </c:pt>
                <c:pt idx="439">
                  <c:v>-54.4938</c:v>
                </c:pt>
                <c:pt idx="440">
                  <c:v>-54.493000000000002</c:v>
                </c:pt>
                <c:pt idx="441">
                  <c:v>-54.473500000000001</c:v>
                </c:pt>
                <c:pt idx="442">
                  <c:v>-54.420499999999997</c:v>
                </c:pt>
                <c:pt idx="443">
                  <c:v>-54.416400000000003</c:v>
                </c:pt>
                <c:pt idx="444">
                  <c:v>-54.412700000000001</c:v>
                </c:pt>
                <c:pt idx="445">
                  <c:v>-54.394399999999997</c:v>
                </c:pt>
                <c:pt idx="446">
                  <c:v>-54.392600000000002</c:v>
                </c:pt>
                <c:pt idx="447">
                  <c:v>-54.362099999999998</c:v>
                </c:pt>
                <c:pt idx="448">
                  <c:v>-54.298699999999997</c:v>
                </c:pt>
                <c:pt idx="449">
                  <c:v>-54.296999999999997</c:v>
                </c:pt>
                <c:pt idx="450">
                  <c:v>-54.286499999999997</c:v>
                </c:pt>
                <c:pt idx="451">
                  <c:v>-54.193600000000004</c:v>
                </c:pt>
                <c:pt idx="452">
                  <c:v>-54.173000000000002</c:v>
                </c:pt>
                <c:pt idx="453">
                  <c:v>-54.142299999999999</c:v>
                </c:pt>
                <c:pt idx="454">
                  <c:v>-54.133800000000001</c:v>
                </c:pt>
                <c:pt idx="455">
                  <c:v>-54.133200000000002</c:v>
                </c:pt>
                <c:pt idx="456">
                  <c:v>-54.090400000000002</c:v>
                </c:pt>
                <c:pt idx="457">
                  <c:v>-54.069699999999997</c:v>
                </c:pt>
                <c:pt idx="458">
                  <c:v>-54.052599999999998</c:v>
                </c:pt>
                <c:pt idx="459">
                  <c:v>-54.035699999999999</c:v>
                </c:pt>
                <c:pt idx="460">
                  <c:v>-54.0077</c:v>
                </c:pt>
                <c:pt idx="461">
                  <c:v>-53.928400000000003</c:v>
                </c:pt>
                <c:pt idx="462">
                  <c:v>-53.927900000000001</c:v>
                </c:pt>
                <c:pt idx="463">
                  <c:v>-53.884799999999998</c:v>
                </c:pt>
                <c:pt idx="464">
                  <c:v>-53.8645</c:v>
                </c:pt>
                <c:pt idx="465">
                  <c:v>-53.8444</c:v>
                </c:pt>
                <c:pt idx="466">
                  <c:v>-53.824399999999997</c:v>
                </c:pt>
                <c:pt idx="467">
                  <c:v>-53.817900000000002</c:v>
                </c:pt>
                <c:pt idx="468">
                  <c:v>-53.809100000000001</c:v>
                </c:pt>
                <c:pt idx="469">
                  <c:v>-53.770400000000002</c:v>
                </c:pt>
                <c:pt idx="470">
                  <c:v>-53.733499999999999</c:v>
                </c:pt>
                <c:pt idx="471">
                  <c:v>-53.694600000000001</c:v>
                </c:pt>
                <c:pt idx="472">
                  <c:v>-53.6509</c:v>
                </c:pt>
                <c:pt idx="473">
                  <c:v>-53.622700000000002</c:v>
                </c:pt>
                <c:pt idx="474">
                  <c:v>-53.588200000000001</c:v>
                </c:pt>
                <c:pt idx="475">
                  <c:v>-53.577300000000001</c:v>
                </c:pt>
                <c:pt idx="476">
                  <c:v>-53.575099999999999</c:v>
                </c:pt>
                <c:pt idx="477">
                  <c:v>-53.565899999999999</c:v>
                </c:pt>
                <c:pt idx="478">
                  <c:v>-53.534999999999997</c:v>
                </c:pt>
                <c:pt idx="479">
                  <c:v>-53.532400000000003</c:v>
                </c:pt>
                <c:pt idx="480">
                  <c:v>-53.472200000000001</c:v>
                </c:pt>
                <c:pt idx="481">
                  <c:v>-53.464300000000001</c:v>
                </c:pt>
                <c:pt idx="482">
                  <c:v>-53.446100000000001</c:v>
                </c:pt>
                <c:pt idx="483">
                  <c:v>-53.385199999999998</c:v>
                </c:pt>
                <c:pt idx="484">
                  <c:v>-53.374899999999997</c:v>
                </c:pt>
                <c:pt idx="485">
                  <c:v>-53.3523</c:v>
                </c:pt>
                <c:pt idx="486">
                  <c:v>-53.314100000000003</c:v>
                </c:pt>
                <c:pt idx="487">
                  <c:v>-53.289499999999997</c:v>
                </c:pt>
                <c:pt idx="488">
                  <c:v>-53.277700000000003</c:v>
                </c:pt>
                <c:pt idx="489">
                  <c:v>-53.242400000000004</c:v>
                </c:pt>
                <c:pt idx="490">
                  <c:v>-53.239800000000002</c:v>
                </c:pt>
                <c:pt idx="491">
                  <c:v>-53.225200000000001</c:v>
                </c:pt>
                <c:pt idx="492">
                  <c:v>-53.224699999999999</c:v>
                </c:pt>
                <c:pt idx="493">
                  <c:v>-53.200200000000002</c:v>
                </c:pt>
                <c:pt idx="494">
                  <c:v>-53.198799999999999</c:v>
                </c:pt>
                <c:pt idx="495">
                  <c:v>-53.172499999999999</c:v>
                </c:pt>
                <c:pt idx="496">
                  <c:v>-53.169400000000003</c:v>
                </c:pt>
                <c:pt idx="497">
                  <c:v>-53.117899999999999</c:v>
                </c:pt>
                <c:pt idx="498">
                  <c:v>-53.105699999999999</c:v>
                </c:pt>
                <c:pt idx="499">
                  <c:v>-53.059199999999997</c:v>
                </c:pt>
                <c:pt idx="500">
                  <c:v>-52.972700000000003</c:v>
                </c:pt>
                <c:pt idx="501">
                  <c:v>-52.94</c:v>
                </c:pt>
                <c:pt idx="502">
                  <c:v>-52.928800000000003</c:v>
                </c:pt>
                <c:pt idx="503">
                  <c:v>-52.901299999999999</c:v>
                </c:pt>
                <c:pt idx="504">
                  <c:v>-52.866700000000002</c:v>
                </c:pt>
                <c:pt idx="505">
                  <c:v>-52.813099999999999</c:v>
                </c:pt>
                <c:pt idx="506">
                  <c:v>-52.8065</c:v>
                </c:pt>
                <c:pt idx="507">
                  <c:v>-52.754600000000003</c:v>
                </c:pt>
                <c:pt idx="508">
                  <c:v>-52.714599999999997</c:v>
                </c:pt>
                <c:pt idx="509">
                  <c:v>-52.713200000000001</c:v>
                </c:pt>
                <c:pt idx="510">
                  <c:v>-52.698799999999999</c:v>
                </c:pt>
                <c:pt idx="511">
                  <c:v>-52.665399999999998</c:v>
                </c:pt>
                <c:pt idx="512">
                  <c:v>-52.631</c:v>
                </c:pt>
                <c:pt idx="513">
                  <c:v>-52.626399999999997</c:v>
                </c:pt>
                <c:pt idx="514">
                  <c:v>-52.589300000000001</c:v>
                </c:pt>
                <c:pt idx="515">
                  <c:v>-52.587499999999999</c:v>
                </c:pt>
                <c:pt idx="516">
                  <c:v>-52.577300000000001</c:v>
                </c:pt>
                <c:pt idx="517">
                  <c:v>-52.571599999999997</c:v>
                </c:pt>
                <c:pt idx="518">
                  <c:v>-52.5565</c:v>
                </c:pt>
                <c:pt idx="519">
                  <c:v>-52.498399999999997</c:v>
                </c:pt>
                <c:pt idx="520">
                  <c:v>-52.488599999999998</c:v>
                </c:pt>
                <c:pt idx="521">
                  <c:v>-52.487099999999998</c:v>
                </c:pt>
                <c:pt idx="522">
                  <c:v>-52.485799999999998</c:v>
                </c:pt>
                <c:pt idx="523">
                  <c:v>-52.484099999999998</c:v>
                </c:pt>
                <c:pt idx="524">
                  <c:v>-52.475900000000003</c:v>
                </c:pt>
                <c:pt idx="525">
                  <c:v>-52.464599999999997</c:v>
                </c:pt>
                <c:pt idx="526">
                  <c:v>-52.460700000000003</c:v>
                </c:pt>
                <c:pt idx="527">
                  <c:v>-52.450400000000002</c:v>
                </c:pt>
                <c:pt idx="528">
                  <c:v>-52.380099999999999</c:v>
                </c:pt>
                <c:pt idx="529">
                  <c:v>-52.345399999999998</c:v>
                </c:pt>
                <c:pt idx="530">
                  <c:v>-52.342100000000002</c:v>
                </c:pt>
                <c:pt idx="531">
                  <c:v>-52.333300000000001</c:v>
                </c:pt>
                <c:pt idx="532">
                  <c:v>-52.240699999999997</c:v>
                </c:pt>
                <c:pt idx="533">
                  <c:v>-52.229900000000001</c:v>
                </c:pt>
                <c:pt idx="534">
                  <c:v>-52.193399999999997</c:v>
                </c:pt>
                <c:pt idx="535">
                  <c:v>-52.155500000000004</c:v>
                </c:pt>
                <c:pt idx="536">
                  <c:v>-52.148699999999998</c:v>
                </c:pt>
                <c:pt idx="537">
                  <c:v>-52.061500000000002</c:v>
                </c:pt>
                <c:pt idx="538">
                  <c:v>-52.009599999999999</c:v>
                </c:pt>
                <c:pt idx="539">
                  <c:v>-51.989400000000003</c:v>
                </c:pt>
                <c:pt idx="540">
                  <c:v>-51.970799999999997</c:v>
                </c:pt>
                <c:pt idx="541">
                  <c:v>-51.909500000000001</c:v>
                </c:pt>
                <c:pt idx="542">
                  <c:v>-51.897599999999997</c:v>
                </c:pt>
                <c:pt idx="543">
                  <c:v>-51.890599999999999</c:v>
                </c:pt>
                <c:pt idx="544">
                  <c:v>-51.844200000000001</c:v>
                </c:pt>
                <c:pt idx="545">
                  <c:v>-51.843299999999999</c:v>
                </c:pt>
                <c:pt idx="546">
                  <c:v>-51.826099999999997</c:v>
                </c:pt>
                <c:pt idx="547">
                  <c:v>-51.811900000000001</c:v>
                </c:pt>
                <c:pt idx="548">
                  <c:v>-51.733499999999999</c:v>
                </c:pt>
                <c:pt idx="549">
                  <c:v>-51.7181</c:v>
                </c:pt>
                <c:pt idx="550">
                  <c:v>-51.665300000000002</c:v>
                </c:pt>
                <c:pt idx="551">
                  <c:v>-51.628500000000003</c:v>
                </c:pt>
                <c:pt idx="552">
                  <c:v>-51.580300000000001</c:v>
                </c:pt>
                <c:pt idx="553">
                  <c:v>-51.563200000000002</c:v>
                </c:pt>
                <c:pt idx="554">
                  <c:v>-51.552900000000001</c:v>
                </c:pt>
                <c:pt idx="555">
                  <c:v>-51.537799999999997</c:v>
                </c:pt>
                <c:pt idx="556">
                  <c:v>-51.5349</c:v>
                </c:pt>
                <c:pt idx="557">
                  <c:v>-51.466999999999999</c:v>
                </c:pt>
                <c:pt idx="558">
                  <c:v>-51.384900000000002</c:v>
                </c:pt>
                <c:pt idx="559">
                  <c:v>-51.381900000000002</c:v>
                </c:pt>
                <c:pt idx="560">
                  <c:v>-51.364400000000003</c:v>
                </c:pt>
                <c:pt idx="561">
                  <c:v>-51.232199999999999</c:v>
                </c:pt>
                <c:pt idx="562">
                  <c:v>-51.215899999999998</c:v>
                </c:pt>
                <c:pt idx="563">
                  <c:v>-51.126199999999997</c:v>
                </c:pt>
                <c:pt idx="564">
                  <c:v>-51.113</c:v>
                </c:pt>
                <c:pt idx="565">
                  <c:v>-51.103099999999998</c:v>
                </c:pt>
                <c:pt idx="566">
                  <c:v>-51.101399999999998</c:v>
                </c:pt>
                <c:pt idx="567">
                  <c:v>-51.037100000000002</c:v>
                </c:pt>
                <c:pt idx="568">
                  <c:v>-51.028599999999997</c:v>
                </c:pt>
                <c:pt idx="569">
                  <c:v>-51.025300000000001</c:v>
                </c:pt>
                <c:pt idx="570">
                  <c:v>-51.015099999999997</c:v>
                </c:pt>
                <c:pt idx="571">
                  <c:v>-51.012</c:v>
                </c:pt>
                <c:pt idx="572">
                  <c:v>-50.934899999999999</c:v>
                </c:pt>
                <c:pt idx="573">
                  <c:v>-50.8947</c:v>
                </c:pt>
                <c:pt idx="574">
                  <c:v>-50.886499999999998</c:v>
                </c:pt>
                <c:pt idx="575">
                  <c:v>-50.825400000000002</c:v>
                </c:pt>
                <c:pt idx="576">
                  <c:v>-50.800199999999997</c:v>
                </c:pt>
                <c:pt idx="577">
                  <c:v>-50.788800000000002</c:v>
                </c:pt>
                <c:pt idx="578">
                  <c:v>-50.779499999999999</c:v>
                </c:pt>
                <c:pt idx="579">
                  <c:v>-50.7607</c:v>
                </c:pt>
                <c:pt idx="580">
                  <c:v>-50.735999999999997</c:v>
                </c:pt>
                <c:pt idx="581">
                  <c:v>-50.711300000000001</c:v>
                </c:pt>
                <c:pt idx="582">
                  <c:v>-50.694899999999997</c:v>
                </c:pt>
                <c:pt idx="583">
                  <c:v>-50.680500000000002</c:v>
                </c:pt>
                <c:pt idx="584">
                  <c:v>-50.628100000000003</c:v>
                </c:pt>
                <c:pt idx="585">
                  <c:v>-50.606900000000003</c:v>
                </c:pt>
                <c:pt idx="586">
                  <c:v>-50.588700000000003</c:v>
                </c:pt>
                <c:pt idx="587">
                  <c:v>-50.56</c:v>
                </c:pt>
                <c:pt idx="588">
                  <c:v>-50.527299999999997</c:v>
                </c:pt>
                <c:pt idx="589">
                  <c:v>-50.500599999999999</c:v>
                </c:pt>
                <c:pt idx="590">
                  <c:v>-50.470199999999998</c:v>
                </c:pt>
                <c:pt idx="591">
                  <c:v>-50.462400000000002</c:v>
                </c:pt>
                <c:pt idx="592">
                  <c:v>-50.458500000000001</c:v>
                </c:pt>
                <c:pt idx="593">
                  <c:v>-50.336599999999997</c:v>
                </c:pt>
                <c:pt idx="594">
                  <c:v>-50.281999999999996</c:v>
                </c:pt>
                <c:pt idx="595">
                  <c:v>-50.2669</c:v>
                </c:pt>
                <c:pt idx="596">
                  <c:v>-50.212699999999998</c:v>
                </c:pt>
                <c:pt idx="597">
                  <c:v>-50.1922</c:v>
                </c:pt>
                <c:pt idx="598">
                  <c:v>-50.1327</c:v>
                </c:pt>
                <c:pt idx="599">
                  <c:v>-50.1175</c:v>
                </c:pt>
                <c:pt idx="600">
                  <c:v>-50.115900000000003</c:v>
                </c:pt>
                <c:pt idx="601">
                  <c:v>-50.104799999999997</c:v>
                </c:pt>
                <c:pt idx="602">
                  <c:v>-50.101500000000001</c:v>
                </c:pt>
                <c:pt idx="603">
                  <c:v>-50.080399999999997</c:v>
                </c:pt>
                <c:pt idx="604">
                  <c:v>-50.0779</c:v>
                </c:pt>
                <c:pt idx="605">
                  <c:v>-50.049799999999998</c:v>
                </c:pt>
                <c:pt idx="606">
                  <c:v>-50.030700000000003</c:v>
                </c:pt>
                <c:pt idx="607">
                  <c:v>-50.012500000000003</c:v>
                </c:pt>
                <c:pt idx="608">
                  <c:v>-49.995800000000003</c:v>
                </c:pt>
                <c:pt idx="609">
                  <c:v>-49.947000000000003</c:v>
                </c:pt>
                <c:pt idx="610">
                  <c:v>-49.944699999999997</c:v>
                </c:pt>
                <c:pt idx="611">
                  <c:v>-49.926699999999997</c:v>
                </c:pt>
                <c:pt idx="612">
                  <c:v>-49.899700000000003</c:v>
                </c:pt>
                <c:pt idx="613">
                  <c:v>-49.785600000000002</c:v>
                </c:pt>
                <c:pt idx="614">
                  <c:v>-49.740200000000002</c:v>
                </c:pt>
                <c:pt idx="615">
                  <c:v>-49.733600000000003</c:v>
                </c:pt>
                <c:pt idx="616">
                  <c:v>-49.726100000000002</c:v>
                </c:pt>
                <c:pt idx="617">
                  <c:v>-49.715400000000002</c:v>
                </c:pt>
                <c:pt idx="618">
                  <c:v>-49.682299999999998</c:v>
                </c:pt>
                <c:pt idx="619">
                  <c:v>-49.631999999999998</c:v>
                </c:pt>
                <c:pt idx="620">
                  <c:v>-49.629100000000001</c:v>
                </c:pt>
                <c:pt idx="621">
                  <c:v>-49.627499999999998</c:v>
                </c:pt>
                <c:pt idx="622">
                  <c:v>-49.622599999999998</c:v>
                </c:pt>
                <c:pt idx="623">
                  <c:v>-49.603099999999998</c:v>
                </c:pt>
                <c:pt idx="624">
                  <c:v>-49.592799999999997</c:v>
                </c:pt>
                <c:pt idx="625">
                  <c:v>-49.589700000000001</c:v>
                </c:pt>
                <c:pt idx="626">
                  <c:v>-49.580199999999998</c:v>
                </c:pt>
                <c:pt idx="627">
                  <c:v>-49.569099999999999</c:v>
                </c:pt>
                <c:pt idx="628">
                  <c:v>-49.552</c:v>
                </c:pt>
                <c:pt idx="629">
                  <c:v>-49.499200000000002</c:v>
                </c:pt>
                <c:pt idx="630">
                  <c:v>-49.474499999999999</c:v>
                </c:pt>
                <c:pt idx="631">
                  <c:v>-49.4529</c:v>
                </c:pt>
                <c:pt idx="632">
                  <c:v>-49.445700000000002</c:v>
                </c:pt>
                <c:pt idx="633">
                  <c:v>-49.442100000000003</c:v>
                </c:pt>
                <c:pt idx="634">
                  <c:v>-49.371000000000002</c:v>
                </c:pt>
                <c:pt idx="635">
                  <c:v>-49.321100000000001</c:v>
                </c:pt>
                <c:pt idx="636">
                  <c:v>-49.313499999999998</c:v>
                </c:pt>
                <c:pt idx="637">
                  <c:v>-49.302599999999998</c:v>
                </c:pt>
                <c:pt idx="638">
                  <c:v>-49.300899999999999</c:v>
                </c:pt>
                <c:pt idx="639">
                  <c:v>-49.256700000000002</c:v>
                </c:pt>
                <c:pt idx="640">
                  <c:v>-49.250999999999998</c:v>
                </c:pt>
                <c:pt idx="641">
                  <c:v>-49.243699999999997</c:v>
                </c:pt>
                <c:pt idx="642">
                  <c:v>-49.228200000000001</c:v>
                </c:pt>
                <c:pt idx="643">
                  <c:v>-49.216900000000003</c:v>
                </c:pt>
                <c:pt idx="644">
                  <c:v>-49.162300000000002</c:v>
                </c:pt>
                <c:pt idx="645">
                  <c:v>-49.135599999999997</c:v>
                </c:pt>
                <c:pt idx="646">
                  <c:v>-49.107100000000003</c:v>
                </c:pt>
                <c:pt idx="647">
                  <c:v>-49.057000000000002</c:v>
                </c:pt>
                <c:pt idx="648">
                  <c:v>-49.013199999999998</c:v>
                </c:pt>
                <c:pt idx="649">
                  <c:v>-48.987299999999998</c:v>
                </c:pt>
                <c:pt idx="650">
                  <c:v>-48.977600000000002</c:v>
                </c:pt>
                <c:pt idx="651">
                  <c:v>-48.968400000000003</c:v>
                </c:pt>
                <c:pt idx="652">
                  <c:v>-48.8568</c:v>
                </c:pt>
                <c:pt idx="653">
                  <c:v>-48.7898</c:v>
                </c:pt>
                <c:pt idx="654">
                  <c:v>-48.759799999999998</c:v>
                </c:pt>
                <c:pt idx="655">
                  <c:v>-48.6982</c:v>
                </c:pt>
                <c:pt idx="656">
                  <c:v>-48.692</c:v>
                </c:pt>
                <c:pt idx="657">
                  <c:v>-48.686500000000002</c:v>
                </c:pt>
                <c:pt idx="658">
                  <c:v>-48.651000000000003</c:v>
                </c:pt>
                <c:pt idx="659">
                  <c:v>-48.607500000000002</c:v>
                </c:pt>
                <c:pt idx="660">
                  <c:v>-48.590299999999999</c:v>
                </c:pt>
                <c:pt idx="661">
                  <c:v>-48.566099999999999</c:v>
                </c:pt>
                <c:pt idx="662">
                  <c:v>-48.463200000000001</c:v>
                </c:pt>
                <c:pt idx="663">
                  <c:v>-48.462499999999999</c:v>
                </c:pt>
                <c:pt idx="664">
                  <c:v>-48.452399999999997</c:v>
                </c:pt>
                <c:pt idx="665">
                  <c:v>-48.418199999999999</c:v>
                </c:pt>
                <c:pt idx="666">
                  <c:v>-48.348199999999999</c:v>
                </c:pt>
                <c:pt idx="667">
                  <c:v>-48.333599999999997</c:v>
                </c:pt>
                <c:pt idx="668">
                  <c:v>-48.3172</c:v>
                </c:pt>
                <c:pt idx="669">
                  <c:v>-48.2821</c:v>
                </c:pt>
                <c:pt idx="670">
                  <c:v>-48.270699999999998</c:v>
                </c:pt>
                <c:pt idx="671">
                  <c:v>-48.245899999999999</c:v>
                </c:pt>
                <c:pt idx="672">
                  <c:v>-48.2271</c:v>
                </c:pt>
                <c:pt idx="673">
                  <c:v>-48.136699999999998</c:v>
                </c:pt>
                <c:pt idx="674">
                  <c:v>-48.102600000000002</c:v>
                </c:pt>
                <c:pt idx="675">
                  <c:v>-48.080300000000001</c:v>
                </c:pt>
                <c:pt idx="676">
                  <c:v>-48.055500000000002</c:v>
                </c:pt>
                <c:pt idx="677">
                  <c:v>-48.055300000000003</c:v>
                </c:pt>
                <c:pt idx="678">
                  <c:v>-47.985700000000001</c:v>
                </c:pt>
                <c:pt idx="679">
                  <c:v>-47.905099999999997</c:v>
                </c:pt>
                <c:pt idx="680">
                  <c:v>-47.895800000000001</c:v>
                </c:pt>
                <c:pt idx="681">
                  <c:v>-47.892000000000003</c:v>
                </c:pt>
                <c:pt idx="682">
                  <c:v>-47.828699999999998</c:v>
                </c:pt>
                <c:pt idx="683">
                  <c:v>-47.825400000000002</c:v>
                </c:pt>
                <c:pt idx="684">
                  <c:v>-47.808399999999999</c:v>
                </c:pt>
                <c:pt idx="685">
                  <c:v>-47.7746</c:v>
                </c:pt>
                <c:pt idx="686">
                  <c:v>-47.734200000000001</c:v>
                </c:pt>
                <c:pt idx="687">
                  <c:v>-47.726700000000001</c:v>
                </c:pt>
                <c:pt idx="688">
                  <c:v>-47.7072</c:v>
                </c:pt>
                <c:pt idx="689">
                  <c:v>-47.698399999999999</c:v>
                </c:pt>
                <c:pt idx="690">
                  <c:v>-47.671300000000002</c:v>
                </c:pt>
                <c:pt idx="691">
                  <c:v>-47.665799999999997</c:v>
                </c:pt>
                <c:pt idx="692">
                  <c:v>-47.660299999999999</c:v>
                </c:pt>
                <c:pt idx="693">
                  <c:v>-47.655900000000003</c:v>
                </c:pt>
                <c:pt idx="694">
                  <c:v>-47.6053</c:v>
                </c:pt>
                <c:pt idx="695">
                  <c:v>-47.575200000000002</c:v>
                </c:pt>
                <c:pt idx="696">
                  <c:v>-47.568800000000003</c:v>
                </c:pt>
                <c:pt idx="697">
                  <c:v>-47.567999999999998</c:v>
                </c:pt>
                <c:pt idx="698">
                  <c:v>-47.534599999999998</c:v>
                </c:pt>
                <c:pt idx="699">
                  <c:v>-47.499400000000001</c:v>
                </c:pt>
                <c:pt idx="700">
                  <c:v>-47.49</c:v>
                </c:pt>
                <c:pt idx="701">
                  <c:v>-47.478900000000003</c:v>
                </c:pt>
                <c:pt idx="702">
                  <c:v>-47.472200000000001</c:v>
                </c:pt>
                <c:pt idx="703">
                  <c:v>-47.461100000000002</c:v>
                </c:pt>
                <c:pt idx="704">
                  <c:v>-47.423999999999999</c:v>
                </c:pt>
                <c:pt idx="705">
                  <c:v>-47.394800000000004</c:v>
                </c:pt>
                <c:pt idx="706">
                  <c:v>-47.3003</c:v>
                </c:pt>
                <c:pt idx="707">
                  <c:v>-47.2074</c:v>
                </c:pt>
                <c:pt idx="708">
                  <c:v>-47.171500000000002</c:v>
                </c:pt>
                <c:pt idx="709">
                  <c:v>-47.164200000000001</c:v>
                </c:pt>
                <c:pt idx="710">
                  <c:v>-47.154800000000002</c:v>
                </c:pt>
                <c:pt idx="711">
                  <c:v>-47.12</c:v>
                </c:pt>
                <c:pt idx="712">
                  <c:v>-47.077300000000001</c:v>
                </c:pt>
                <c:pt idx="713">
                  <c:v>-47.028300000000002</c:v>
                </c:pt>
                <c:pt idx="714">
                  <c:v>-47.0246</c:v>
                </c:pt>
                <c:pt idx="715">
                  <c:v>-46.967700000000001</c:v>
                </c:pt>
                <c:pt idx="716">
                  <c:v>-46.966999999999999</c:v>
                </c:pt>
                <c:pt idx="717">
                  <c:v>-46.956800000000001</c:v>
                </c:pt>
                <c:pt idx="718">
                  <c:v>-46.927599999999998</c:v>
                </c:pt>
                <c:pt idx="719">
                  <c:v>-46.878900000000002</c:v>
                </c:pt>
                <c:pt idx="720">
                  <c:v>-46.8767</c:v>
                </c:pt>
                <c:pt idx="721">
                  <c:v>-46.868899999999996</c:v>
                </c:pt>
                <c:pt idx="722">
                  <c:v>-46.856499999999997</c:v>
                </c:pt>
                <c:pt idx="723">
                  <c:v>-46.796700000000001</c:v>
                </c:pt>
                <c:pt idx="724">
                  <c:v>-46.773699999999998</c:v>
                </c:pt>
                <c:pt idx="725">
                  <c:v>-46.748399999999997</c:v>
                </c:pt>
                <c:pt idx="726">
                  <c:v>-46.7211</c:v>
                </c:pt>
                <c:pt idx="727">
                  <c:v>-46.719099999999997</c:v>
                </c:pt>
                <c:pt idx="728">
                  <c:v>-46.704000000000001</c:v>
                </c:pt>
                <c:pt idx="729">
                  <c:v>-46.693899999999999</c:v>
                </c:pt>
                <c:pt idx="730">
                  <c:v>-46.685600000000001</c:v>
                </c:pt>
                <c:pt idx="731">
                  <c:v>-46.681600000000003</c:v>
                </c:pt>
                <c:pt idx="732">
                  <c:v>-46.674999999999997</c:v>
                </c:pt>
                <c:pt idx="733">
                  <c:v>-46.654200000000003</c:v>
                </c:pt>
                <c:pt idx="734">
                  <c:v>-46.610799999999998</c:v>
                </c:pt>
                <c:pt idx="735">
                  <c:v>-46.595700000000001</c:v>
                </c:pt>
                <c:pt idx="736">
                  <c:v>-46.593299999999999</c:v>
                </c:pt>
                <c:pt idx="737">
                  <c:v>-46.574800000000003</c:v>
                </c:pt>
                <c:pt idx="738">
                  <c:v>-46.509</c:v>
                </c:pt>
                <c:pt idx="739">
                  <c:v>-46.493099999999998</c:v>
                </c:pt>
                <c:pt idx="740">
                  <c:v>-46.450400000000002</c:v>
                </c:pt>
                <c:pt idx="741">
                  <c:v>-46.429699999999997</c:v>
                </c:pt>
                <c:pt idx="742">
                  <c:v>-46.4116</c:v>
                </c:pt>
                <c:pt idx="743">
                  <c:v>-46.348799999999997</c:v>
                </c:pt>
                <c:pt idx="744">
                  <c:v>-46.345999999999997</c:v>
                </c:pt>
                <c:pt idx="745">
                  <c:v>-46.3339</c:v>
                </c:pt>
                <c:pt idx="746">
                  <c:v>-46.294400000000003</c:v>
                </c:pt>
                <c:pt idx="747">
                  <c:v>-46.134799999999998</c:v>
                </c:pt>
                <c:pt idx="748">
                  <c:v>-46.125999999999998</c:v>
                </c:pt>
                <c:pt idx="749">
                  <c:v>-46.122900000000001</c:v>
                </c:pt>
                <c:pt idx="750">
                  <c:v>-46.103000000000002</c:v>
                </c:pt>
                <c:pt idx="751">
                  <c:v>-46.101700000000001</c:v>
                </c:pt>
                <c:pt idx="752">
                  <c:v>-46.097999999999999</c:v>
                </c:pt>
                <c:pt idx="753">
                  <c:v>-46.090699999999998</c:v>
                </c:pt>
                <c:pt idx="754">
                  <c:v>-46.032600000000002</c:v>
                </c:pt>
                <c:pt idx="755">
                  <c:v>-45.9758</c:v>
                </c:pt>
                <c:pt idx="756">
                  <c:v>-45.903500000000001</c:v>
                </c:pt>
                <c:pt idx="757">
                  <c:v>-45.8917</c:v>
                </c:pt>
                <c:pt idx="758">
                  <c:v>-45.863399999999999</c:v>
                </c:pt>
                <c:pt idx="759">
                  <c:v>-45.847299999999997</c:v>
                </c:pt>
                <c:pt idx="760">
                  <c:v>-45.8324</c:v>
                </c:pt>
                <c:pt idx="761">
                  <c:v>-45.786200000000001</c:v>
                </c:pt>
                <c:pt idx="762">
                  <c:v>-45.768700000000003</c:v>
                </c:pt>
                <c:pt idx="763">
                  <c:v>-45.7059</c:v>
                </c:pt>
                <c:pt idx="764">
                  <c:v>-45.655999999999999</c:v>
                </c:pt>
                <c:pt idx="765">
                  <c:v>-45.586599999999997</c:v>
                </c:pt>
                <c:pt idx="766">
                  <c:v>-45.547600000000003</c:v>
                </c:pt>
                <c:pt idx="767">
                  <c:v>-45.531599999999997</c:v>
                </c:pt>
                <c:pt idx="768">
                  <c:v>-45.498399999999997</c:v>
                </c:pt>
                <c:pt idx="769">
                  <c:v>-45.4831</c:v>
                </c:pt>
                <c:pt idx="770">
                  <c:v>-45.423699999999997</c:v>
                </c:pt>
                <c:pt idx="771">
                  <c:v>-45.385199999999998</c:v>
                </c:pt>
                <c:pt idx="772">
                  <c:v>-45.367600000000003</c:v>
                </c:pt>
                <c:pt idx="773">
                  <c:v>-45.306899999999999</c:v>
                </c:pt>
                <c:pt idx="774">
                  <c:v>-45.299500000000002</c:v>
                </c:pt>
                <c:pt idx="775">
                  <c:v>-45.255099999999999</c:v>
                </c:pt>
                <c:pt idx="776">
                  <c:v>-45.213200000000001</c:v>
                </c:pt>
                <c:pt idx="777">
                  <c:v>-45.181800000000003</c:v>
                </c:pt>
                <c:pt idx="778">
                  <c:v>-45.161099999999998</c:v>
                </c:pt>
                <c:pt idx="779">
                  <c:v>-45.101700000000001</c:v>
                </c:pt>
                <c:pt idx="780">
                  <c:v>-45.093699999999998</c:v>
                </c:pt>
                <c:pt idx="781">
                  <c:v>-45.075499999999998</c:v>
                </c:pt>
                <c:pt idx="782">
                  <c:v>-45.008600000000001</c:v>
                </c:pt>
                <c:pt idx="783">
                  <c:v>-45.005600000000001</c:v>
                </c:pt>
                <c:pt idx="784">
                  <c:v>-44.930399999999999</c:v>
                </c:pt>
                <c:pt idx="785">
                  <c:v>-44.824399999999997</c:v>
                </c:pt>
                <c:pt idx="786">
                  <c:v>-44.819800000000001</c:v>
                </c:pt>
                <c:pt idx="787">
                  <c:v>-44.756399999999999</c:v>
                </c:pt>
                <c:pt idx="788">
                  <c:v>-44.7502</c:v>
                </c:pt>
                <c:pt idx="789">
                  <c:v>-44.717700000000001</c:v>
                </c:pt>
                <c:pt idx="790">
                  <c:v>-44.717599999999997</c:v>
                </c:pt>
                <c:pt idx="791">
                  <c:v>-44.704500000000003</c:v>
                </c:pt>
                <c:pt idx="792">
                  <c:v>-44.703699999999998</c:v>
                </c:pt>
                <c:pt idx="793">
                  <c:v>-44.695700000000002</c:v>
                </c:pt>
                <c:pt idx="794">
                  <c:v>-44.683300000000003</c:v>
                </c:pt>
                <c:pt idx="795">
                  <c:v>-44.668599999999998</c:v>
                </c:pt>
                <c:pt idx="796">
                  <c:v>-44.646999999999998</c:v>
                </c:pt>
                <c:pt idx="797">
                  <c:v>-44.566400000000002</c:v>
                </c:pt>
                <c:pt idx="798">
                  <c:v>-44.564300000000003</c:v>
                </c:pt>
                <c:pt idx="799">
                  <c:v>-44.4041</c:v>
                </c:pt>
                <c:pt idx="800">
                  <c:v>-44.344700000000003</c:v>
                </c:pt>
                <c:pt idx="801">
                  <c:v>-44.325899999999997</c:v>
                </c:pt>
                <c:pt idx="802">
                  <c:v>-44.288800000000002</c:v>
                </c:pt>
                <c:pt idx="803">
                  <c:v>-44.197699999999998</c:v>
                </c:pt>
                <c:pt idx="804">
                  <c:v>-44.181199999999997</c:v>
                </c:pt>
                <c:pt idx="805">
                  <c:v>-44.151400000000002</c:v>
                </c:pt>
                <c:pt idx="806">
                  <c:v>-44.1434</c:v>
                </c:pt>
                <c:pt idx="807">
                  <c:v>-44.075499999999998</c:v>
                </c:pt>
                <c:pt idx="808">
                  <c:v>-44.017400000000002</c:v>
                </c:pt>
                <c:pt idx="809">
                  <c:v>-44.005699999999997</c:v>
                </c:pt>
                <c:pt idx="810">
                  <c:v>-44.005299999999998</c:v>
                </c:pt>
                <c:pt idx="811">
                  <c:v>-43.98</c:v>
                </c:pt>
                <c:pt idx="812">
                  <c:v>-43.938299999999998</c:v>
                </c:pt>
                <c:pt idx="813">
                  <c:v>-43.866700000000002</c:v>
                </c:pt>
                <c:pt idx="814">
                  <c:v>-43.859499999999997</c:v>
                </c:pt>
                <c:pt idx="815">
                  <c:v>-43.8035</c:v>
                </c:pt>
                <c:pt idx="816">
                  <c:v>-43.792900000000003</c:v>
                </c:pt>
                <c:pt idx="817">
                  <c:v>-43.711599999999997</c:v>
                </c:pt>
                <c:pt idx="818">
                  <c:v>-43.674100000000003</c:v>
                </c:pt>
                <c:pt idx="819">
                  <c:v>-43.560600000000001</c:v>
                </c:pt>
                <c:pt idx="820">
                  <c:v>-43.556399999999996</c:v>
                </c:pt>
                <c:pt idx="821">
                  <c:v>-43.509599999999999</c:v>
                </c:pt>
                <c:pt idx="822">
                  <c:v>-43.502200000000002</c:v>
                </c:pt>
                <c:pt idx="823">
                  <c:v>-43.495899999999999</c:v>
                </c:pt>
                <c:pt idx="824">
                  <c:v>-43.408700000000003</c:v>
                </c:pt>
                <c:pt idx="825">
                  <c:v>-43.374099999999999</c:v>
                </c:pt>
                <c:pt idx="826">
                  <c:v>-43.329799999999999</c:v>
                </c:pt>
                <c:pt idx="827">
                  <c:v>-43.307600000000001</c:v>
                </c:pt>
                <c:pt idx="828">
                  <c:v>-43.293799999999997</c:v>
                </c:pt>
                <c:pt idx="829">
                  <c:v>-43.229500000000002</c:v>
                </c:pt>
                <c:pt idx="830">
                  <c:v>-43.2104</c:v>
                </c:pt>
                <c:pt idx="831">
                  <c:v>-43.106200000000001</c:v>
                </c:pt>
                <c:pt idx="832">
                  <c:v>-43.052700000000002</c:v>
                </c:pt>
                <c:pt idx="833">
                  <c:v>-42.997999999999998</c:v>
                </c:pt>
                <c:pt idx="834">
                  <c:v>-42.956000000000003</c:v>
                </c:pt>
                <c:pt idx="835">
                  <c:v>-42.8827</c:v>
                </c:pt>
                <c:pt idx="836">
                  <c:v>-42.852499999999999</c:v>
                </c:pt>
                <c:pt idx="837">
                  <c:v>-42.779299999999999</c:v>
                </c:pt>
                <c:pt idx="838">
                  <c:v>-42.775300000000001</c:v>
                </c:pt>
                <c:pt idx="839">
                  <c:v>-42.696199999999997</c:v>
                </c:pt>
                <c:pt idx="840">
                  <c:v>-42.613399999999999</c:v>
                </c:pt>
                <c:pt idx="841">
                  <c:v>-42.6051</c:v>
                </c:pt>
                <c:pt idx="842">
                  <c:v>-42.545900000000003</c:v>
                </c:pt>
                <c:pt idx="843">
                  <c:v>-42.420099999999998</c:v>
                </c:pt>
                <c:pt idx="844">
                  <c:v>-42.395899999999997</c:v>
                </c:pt>
                <c:pt idx="845">
                  <c:v>-42.392200000000003</c:v>
                </c:pt>
                <c:pt idx="846">
                  <c:v>-42.364199999999997</c:v>
                </c:pt>
                <c:pt idx="847">
                  <c:v>-42.3508</c:v>
                </c:pt>
                <c:pt idx="848">
                  <c:v>-42.344999999999999</c:v>
                </c:pt>
                <c:pt idx="849">
                  <c:v>-42.338299999999997</c:v>
                </c:pt>
                <c:pt idx="850">
                  <c:v>-42.2804</c:v>
                </c:pt>
                <c:pt idx="851">
                  <c:v>-42.244399999999999</c:v>
                </c:pt>
                <c:pt idx="852">
                  <c:v>-42.154600000000002</c:v>
                </c:pt>
                <c:pt idx="853">
                  <c:v>-42.123100000000001</c:v>
                </c:pt>
                <c:pt idx="854">
                  <c:v>-42.0867</c:v>
                </c:pt>
                <c:pt idx="855">
                  <c:v>-42.084200000000003</c:v>
                </c:pt>
                <c:pt idx="856">
                  <c:v>-42.072299999999998</c:v>
                </c:pt>
                <c:pt idx="857">
                  <c:v>-42.058399999999999</c:v>
                </c:pt>
                <c:pt idx="858">
                  <c:v>-41.980899999999998</c:v>
                </c:pt>
                <c:pt idx="859">
                  <c:v>-41.910400000000003</c:v>
                </c:pt>
                <c:pt idx="860">
                  <c:v>-41.881500000000003</c:v>
                </c:pt>
                <c:pt idx="861">
                  <c:v>-41.786299999999997</c:v>
                </c:pt>
                <c:pt idx="862">
                  <c:v>-41.752200000000002</c:v>
                </c:pt>
                <c:pt idx="863">
                  <c:v>-41.701300000000003</c:v>
                </c:pt>
                <c:pt idx="864">
                  <c:v>-41.637900000000002</c:v>
                </c:pt>
                <c:pt idx="865">
                  <c:v>-41.5578</c:v>
                </c:pt>
                <c:pt idx="866">
                  <c:v>-41.537500000000001</c:v>
                </c:pt>
                <c:pt idx="867">
                  <c:v>-41.497900000000001</c:v>
                </c:pt>
                <c:pt idx="868">
                  <c:v>-41.494300000000003</c:v>
                </c:pt>
                <c:pt idx="869">
                  <c:v>-41.409500000000001</c:v>
                </c:pt>
                <c:pt idx="870">
                  <c:v>-41.399500000000003</c:v>
                </c:pt>
                <c:pt idx="871">
                  <c:v>-41.378999999999998</c:v>
                </c:pt>
                <c:pt idx="872">
                  <c:v>-41.192500000000003</c:v>
                </c:pt>
                <c:pt idx="873">
                  <c:v>-41.184699999999999</c:v>
                </c:pt>
                <c:pt idx="874">
                  <c:v>-41.055599999999998</c:v>
                </c:pt>
                <c:pt idx="875">
                  <c:v>-41.020899999999997</c:v>
                </c:pt>
                <c:pt idx="876">
                  <c:v>-41.003999999999998</c:v>
                </c:pt>
                <c:pt idx="877">
                  <c:v>-40.936100000000003</c:v>
                </c:pt>
                <c:pt idx="878">
                  <c:v>-40.856400000000001</c:v>
                </c:pt>
                <c:pt idx="879">
                  <c:v>-40.8123</c:v>
                </c:pt>
                <c:pt idx="880">
                  <c:v>-40.8018</c:v>
                </c:pt>
                <c:pt idx="881">
                  <c:v>-40.674399999999999</c:v>
                </c:pt>
                <c:pt idx="882">
                  <c:v>-40.634</c:v>
                </c:pt>
                <c:pt idx="883">
                  <c:v>-40.612900000000003</c:v>
                </c:pt>
                <c:pt idx="884">
                  <c:v>-40.558799999999998</c:v>
                </c:pt>
                <c:pt idx="885">
                  <c:v>-40.543500000000002</c:v>
                </c:pt>
                <c:pt idx="886">
                  <c:v>-40.436999999999998</c:v>
                </c:pt>
                <c:pt idx="887">
                  <c:v>-40.339799999999997</c:v>
                </c:pt>
                <c:pt idx="888">
                  <c:v>-40.335599999999999</c:v>
                </c:pt>
                <c:pt idx="889">
                  <c:v>-40.170299999999997</c:v>
                </c:pt>
                <c:pt idx="890">
                  <c:v>-40.125399999999999</c:v>
                </c:pt>
                <c:pt idx="891">
                  <c:v>-40.117199999999997</c:v>
                </c:pt>
                <c:pt idx="892">
                  <c:v>-40.107999999999997</c:v>
                </c:pt>
                <c:pt idx="893">
                  <c:v>-40.070599999999999</c:v>
                </c:pt>
                <c:pt idx="894">
                  <c:v>-40.014299999999999</c:v>
                </c:pt>
                <c:pt idx="895">
                  <c:v>-39.854599999999998</c:v>
                </c:pt>
                <c:pt idx="896">
                  <c:v>-39.8337</c:v>
                </c:pt>
                <c:pt idx="897">
                  <c:v>-39.767699999999998</c:v>
                </c:pt>
                <c:pt idx="898">
                  <c:v>-39.659199999999998</c:v>
                </c:pt>
                <c:pt idx="899">
                  <c:v>-39.656100000000002</c:v>
                </c:pt>
                <c:pt idx="900">
                  <c:v>-39.612499999999997</c:v>
                </c:pt>
                <c:pt idx="901">
                  <c:v>-39.581800000000001</c:v>
                </c:pt>
                <c:pt idx="902">
                  <c:v>-39.516399999999997</c:v>
                </c:pt>
                <c:pt idx="903">
                  <c:v>-39.453200000000002</c:v>
                </c:pt>
                <c:pt idx="904">
                  <c:v>-39.414999999999999</c:v>
                </c:pt>
                <c:pt idx="905">
                  <c:v>-39.336399999999998</c:v>
                </c:pt>
                <c:pt idx="906">
                  <c:v>-39.331099999999999</c:v>
                </c:pt>
                <c:pt idx="907">
                  <c:v>-39.233899999999998</c:v>
                </c:pt>
                <c:pt idx="908">
                  <c:v>-39.089599999999997</c:v>
                </c:pt>
                <c:pt idx="909">
                  <c:v>-39.082599999999999</c:v>
                </c:pt>
                <c:pt idx="910">
                  <c:v>-39.066099999999999</c:v>
                </c:pt>
                <c:pt idx="911">
                  <c:v>-39.040999999999997</c:v>
                </c:pt>
                <c:pt idx="912">
                  <c:v>-38.902500000000003</c:v>
                </c:pt>
                <c:pt idx="913">
                  <c:v>-38.849299999999999</c:v>
                </c:pt>
                <c:pt idx="914">
                  <c:v>-38.8367</c:v>
                </c:pt>
                <c:pt idx="915">
                  <c:v>-38.743499999999997</c:v>
                </c:pt>
                <c:pt idx="916">
                  <c:v>-38.7361</c:v>
                </c:pt>
                <c:pt idx="917">
                  <c:v>-38.669499999999999</c:v>
                </c:pt>
                <c:pt idx="918">
                  <c:v>-38.610900000000001</c:v>
                </c:pt>
                <c:pt idx="919">
                  <c:v>-38.575000000000003</c:v>
                </c:pt>
                <c:pt idx="920">
                  <c:v>-38.367100000000001</c:v>
                </c:pt>
                <c:pt idx="921">
                  <c:v>-38.341700000000003</c:v>
                </c:pt>
                <c:pt idx="922">
                  <c:v>-38.3337</c:v>
                </c:pt>
                <c:pt idx="923">
                  <c:v>-38.251399999999997</c:v>
                </c:pt>
                <c:pt idx="924">
                  <c:v>-38.150500000000001</c:v>
                </c:pt>
                <c:pt idx="925">
                  <c:v>-38.090000000000003</c:v>
                </c:pt>
                <c:pt idx="926">
                  <c:v>-38.043500000000002</c:v>
                </c:pt>
                <c:pt idx="927">
                  <c:v>-37.963799999999999</c:v>
                </c:pt>
                <c:pt idx="928">
                  <c:v>-37.735100000000003</c:v>
                </c:pt>
                <c:pt idx="929">
                  <c:v>-37.694600000000001</c:v>
                </c:pt>
                <c:pt idx="930">
                  <c:v>-37.507599999999996</c:v>
                </c:pt>
                <c:pt idx="931">
                  <c:v>-37.451000000000001</c:v>
                </c:pt>
                <c:pt idx="932">
                  <c:v>-37.447600000000001</c:v>
                </c:pt>
                <c:pt idx="933">
                  <c:v>-37.410400000000003</c:v>
                </c:pt>
                <c:pt idx="934">
                  <c:v>-37.1875</c:v>
                </c:pt>
                <c:pt idx="935">
                  <c:v>-37.068199999999997</c:v>
                </c:pt>
                <c:pt idx="936">
                  <c:v>-36.9191</c:v>
                </c:pt>
                <c:pt idx="937">
                  <c:v>-36.8977</c:v>
                </c:pt>
                <c:pt idx="938">
                  <c:v>-36.894500000000001</c:v>
                </c:pt>
                <c:pt idx="939">
                  <c:v>-36.888199999999998</c:v>
                </c:pt>
                <c:pt idx="940">
                  <c:v>-36.866100000000003</c:v>
                </c:pt>
                <c:pt idx="941">
                  <c:v>-36.857900000000001</c:v>
                </c:pt>
                <c:pt idx="942">
                  <c:v>-36.609699999999997</c:v>
                </c:pt>
                <c:pt idx="943">
                  <c:v>-36.606000000000002</c:v>
                </c:pt>
                <c:pt idx="944">
                  <c:v>-36.4636</c:v>
                </c:pt>
                <c:pt idx="945">
                  <c:v>-36.386099999999999</c:v>
                </c:pt>
                <c:pt idx="946">
                  <c:v>-36.324300000000001</c:v>
                </c:pt>
                <c:pt idx="947">
                  <c:v>-36.321399999999997</c:v>
                </c:pt>
                <c:pt idx="948">
                  <c:v>-36.191099999999999</c:v>
                </c:pt>
                <c:pt idx="949">
                  <c:v>-36.1843</c:v>
                </c:pt>
                <c:pt idx="950">
                  <c:v>-36.174500000000002</c:v>
                </c:pt>
                <c:pt idx="951">
                  <c:v>-36.017099999999999</c:v>
                </c:pt>
                <c:pt idx="952">
                  <c:v>-35.962200000000003</c:v>
                </c:pt>
                <c:pt idx="953">
                  <c:v>-35.9009</c:v>
                </c:pt>
                <c:pt idx="954">
                  <c:v>-35.563800000000001</c:v>
                </c:pt>
                <c:pt idx="955">
                  <c:v>-35.491700000000002</c:v>
                </c:pt>
                <c:pt idx="956">
                  <c:v>-35.371600000000001</c:v>
                </c:pt>
                <c:pt idx="957">
                  <c:v>-35.165399999999998</c:v>
                </c:pt>
                <c:pt idx="958">
                  <c:v>-35.055799999999998</c:v>
                </c:pt>
                <c:pt idx="959">
                  <c:v>-35.0152</c:v>
                </c:pt>
                <c:pt idx="960">
                  <c:v>-34.037500000000001</c:v>
                </c:pt>
                <c:pt idx="961">
                  <c:v>-33.959000000000003</c:v>
                </c:pt>
                <c:pt idx="962">
                  <c:v>-33.941299999999998</c:v>
                </c:pt>
                <c:pt idx="963">
                  <c:v>-33.8962</c:v>
                </c:pt>
                <c:pt idx="964">
                  <c:v>-33.882899999999999</c:v>
                </c:pt>
                <c:pt idx="965">
                  <c:v>-33.812100000000001</c:v>
                </c:pt>
                <c:pt idx="966">
                  <c:v>-33.499600000000001</c:v>
                </c:pt>
                <c:pt idx="967">
                  <c:v>-33.1907</c:v>
                </c:pt>
                <c:pt idx="968">
                  <c:v>-33.1828</c:v>
                </c:pt>
                <c:pt idx="969">
                  <c:v>-32.891800000000003</c:v>
                </c:pt>
                <c:pt idx="970">
                  <c:v>-32.649700000000003</c:v>
                </c:pt>
                <c:pt idx="971">
                  <c:v>-32.465899999999998</c:v>
                </c:pt>
                <c:pt idx="972">
                  <c:v>-32.350999999999999</c:v>
                </c:pt>
                <c:pt idx="973">
                  <c:v>-32.269800000000004</c:v>
                </c:pt>
                <c:pt idx="974">
                  <c:v>-31.881900000000002</c:v>
                </c:pt>
                <c:pt idx="975">
                  <c:v>-31.8674</c:v>
                </c:pt>
                <c:pt idx="976">
                  <c:v>-31.849499999999999</c:v>
                </c:pt>
                <c:pt idx="977">
                  <c:v>-31.664100000000001</c:v>
                </c:pt>
                <c:pt idx="978">
                  <c:v>-31.502700000000001</c:v>
                </c:pt>
                <c:pt idx="979">
                  <c:v>-31.4176</c:v>
                </c:pt>
                <c:pt idx="980">
                  <c:v>-31.249700000000001</c:v>
                </c:pt>
                <c:pt idx="981">
                  <c:v>-31.1265</c:v>
                </c:pt>
                <c:pt idx="982">
                  <c:v>-31.088200000000001</c:v>
                </c:pt>
                <c:pt idx="983">
                  <c:v>-31.026900000000001</c:v>
                </c:pt>
                <c:pt idx="984">
                  <c:v>-30.9816</c:v>
                </c:pt>
                <c:pt idx="985">
                  <c:v>-30.798400000000001</c:v>
                </c:pt>
                <c:pt idx="986">
                  <c:v>-30.679400000000001</c:v>
                </c:pt>
                <c:pt idx="987">
                  <c:v>-29.7272</c:v>
                </c:pt>
                <c:pt idx="988">
                  <c:v>-29.681100000000001</c:v>
                </c:pt>
                <c:pt idx="989">
                  <c:v>-29.077200000000001</c:v>
                </c:pt>
                <c:pt idx="990">
                  <c:v>-29.001200000000001</c:v>
                </c:pt>
                <c:pt idx="991">
                  <c:v>-28.7746</c:v>
                </c:pt>
                <c:pt idx="992">
                  <c:v>-27.8569</c:v>
                </c:pt>
                <c:pt idx="993">
                  <c:v>-27.337299999999999</c:v>
                </c:pt>
                <c:pt idx="994">
                  <c:v>-27.148800000000001</c:v>
                </c:pt>
                <c:pt idx="995">
                  <c:v>-27.042899999999999</c:v>
                </c:pt>
                <c:pt idx="996">
                  <c:v>-26.258099999999999</c:v>
                </c:pt>
                <c:pt idx="997">
                  <c:v>-25.360800000000001</c:v>
                </c:pt>
                <c:pt idx="998">
                  <c:v>-25.162800000000001</c:v>
                </c:pt>
                <c:pt idx="999">
                  <c:v>-24.834700000000002</c:v>
                </c:pt>
                <c:pt idx="1000">
                  <c:v>-19.924700000000001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946-4BC5-91A7-A20270DDEE64}"/>
            </c:ext>
          </c:extLst>
        </c:ser>
        <c:ser>
          <c:idx val="7"/>
          <c:order val="7"/>
          <c:tx>
            <c:strRef>
              <c:f>'[NR-U indoor sub7 calibration_final_v3.xlsx](15,20,20,40), UE RSSI'!$I$1</c:f>
              <c:strCache>
                <c:ptCount val="1"/>
                <c:pt idx="0">
                  <c:v>Ericsson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RSSI'!$I$2:$I$1002</c:f>
              <c:numCache>
                <c:formatCode>General</c:formatCode>
                <c:ptCount val="1001"/>
                <c:pt idx="0">
                  <c:v>-81.993968113990803</c:v>
                </c:pt>
                <c:pt idx="1">
                  <c:v>-80.57375013596041</c:v>
                </c:pt>
                <c:pt idx="2">
                  <c:v>-79.588628290076684</c:v>
                </c:pt>
                <c:pt idx="3">
                  <c:v>-78.892112179183215</c:v>
                </c:pt>
                <c:pt idx="4">
                  <c:v>-78.341900792661704</c:v>
                </c:pt>
                <c:pt idx="5">
                  <c:v>-77.844938240245995</c:v>
                </c:pt>
                <c:pt idx="6">
                  <c:v>-77.55959404147228</c:v>
                </c:pt>
                <c:pt idx="7">
                  <c:v>-77.144325448990628</c:v>
                </c:pt>
                <c:pt idx="8">
                  <c:v>-76.839114150531088</c:v>
                </c:pt>
                <c:pt idx="9">
                  <c:v>-76.556179866821594</c:v>
                </c:pt>
                <c:pt idx="10">
                  <c:v>-76.23016868656461</c:v>
                </c:pt>
                <c:pt idx="11">
                  <c:v>-75.989447023920292</c:v>
                </c:pt>
                <c:pt idx="12">
                  <c:v>-75.797155666580323</c:v>
                </c:pt>
                <c:pt idx="13">
                  <c:v>-75.547109457992036</c:v>
                </c:pt>
                <c:pt idx="14">
                  <c:v>-75.328085958203388</c:v>
                </c:pt>
                <c:pt idx="15">
                  <c:v>-75.126435768191811</c:v>
                </c:pt>
                <c:pt idx="16">
                  <c:v>-74.961377080935662</c:v>
                </c:pt>
                <c:pt idx="17">
                  <c:v>-74.789698860774379</c:v>
                </c:pt>
                <c:pt idx="18">
                  <c:v>-74.627110343474598</c:v>
                </c:pt>
                <c:pt idx="19">
                  <c:v>-74.448962826250721</c:v>
                </c:pt>
                <c:pt idx="20">
                  <c:v>-74.294462082417809</c:v>
                </c:pt>
                <c:pt idx="21">
                  <c:v>-74.136058878072404</c:v>
                </c:pt>
                <c:pt idx="22">
                  <c:v>-74.003132265393404</c:v>
                </c:pt>
                <c:pt idx="23">
                  <c:v>-73.885407418102005</c:v>
                </c:pt>
                <c:pt idx="24">
                  <c:v>-73.756670354011021</c:v>
                </c:pt>
                <c:pt idx="25">
                  <c:v>-73.637279089228741</c:v>
                </c:pt>
                <c:pt idx="26">
                  <c:v>-73.511858729034898</c:v>
                </c:pt>
                <c:pt idx="27">
                  <c:v>-73.387304874052063</c:v>
                </c:pt>
                <c:pt idx="28">
                  <c:v>-73.27972730115863</c:v>
                </c:pt>
                <c:pt idx="29">
                  <c:v>-73.14770835298151</c:v>
                </c:pt>
                <c:pt idx="30">
                  <c:v>-73.048969463454782</c:v>
                </c:pt>
                <c:pt idx="31">
                  <c:v>-72.930831538917005</c:v>
                </c:pt>
                <c:pt idx="32">
                  <c:v>-72.807875573141928</c:v>
                </c:pt>
                <c:pt idx="33">
                  <c:v>-72.706992059866764</c:v>
                </c:pt>
                <c:pt idx="34">
                  <c:v>-72.626306065821893</c:v>
                </c:pt>
                <c:pt idx="35">
                  <c:v>-72.507030711205459</c:v>
                </c:pt>
                <c:pt idx="36">
                  <c:v>-72.401874653914845</c:v>
                </c:pt>
                <c:pt idx="37">
                  <c:v>-72.307975659175824</c:v>
                </c:pt>
                <c:pt idx="38">
                  <c:v>-72.213554940877614</c:v>
                </c:pt>
                <c:pt idx="39">
                  <c:v>-72.112701848943047</c:v>
                </c:pt>
                <c:pt idx="40">
                  <c:v>-72.022105293728444</c:v>
                </c:pt>
                <c:pt idx="41">
                  <c:v>-71.919291822365238</c:v>
                </c:pt>
                <c:pt idx="42">
                  <c:v>-71.815425935642395</c:v>
                </c:pt>
                <c:pt idx="43">
                  <c:v>-71.722415081134656</c:v>
                </c:pt>
                <c:pt idx="44">
                  <c:v>-71.631282276845781</c:v>
                </c:pt>
                <c:pt idx="45">
                  <c:v>-71.570896429450329</c:v>
                </c:pt>
                <c:pt idx="46">
                  <c:v>-71.482738381478597</c:v>
                </c:pt>
                <c:pt idx="47">
                  <c:v>-71.397369865635355</c:v>
                </c:pt>
                <c:pt idx="48">
                  <c:v>-71.307062367435478</c:v>
                </c:pt>
                <c:pt idx="49">
                  <c:v>-71.235797415975398</c:v>
                </c:pt>
                <c:pt idx="50">
                  <c:v>-71.152922720014303</c:v>
                </c:pt>
                <c:pt idx="51">
                  <c:v>-71.058333220280062</c:v>
                </c:pt>
                <c:pt idx="52">
                  <c:v>-70.97797859908728</c:v>
                </c:pt>
                <c:pt idx="53">
                  <c:v>-70.917992194591079</c:v>
                </c:pt>
                <c:pt idx="54">
                  <c:v>-70.83919882604134</c:v>
                </c:pt>
                <c:pt idx="55">
                  <c:v>-70.749406981340982</c:v>
                </c:pt>
                <c:pt idx="56">
                  <c:v>-70.68562131710685</c:v>
                </c:pt>
                <c:pt idx="57">
                  <c:v>-70.596399807182706</c:v>
                </c:pt>
                <c:pt idx="58">
                  <c:v>-70.525551098881138</c:v>
                </c:pt>
                <c:pt idx="59">
                  <c:v>-70.44507048302566</c:v>
                </c:pt>
                <c:pt idx="60">
                  <c:v>-70.384222598675905</c:v>
                </c:pt>
                <c:pt idx="61">
                  <c:v>-70.30984323795613</c:v>
                </c:pt>
                <c:pt idx="62">
                  <c:v>-70.23832631194341</c:v>
                </c:pt>
                <c:pt idx="63">
                  <c:v>-70.166912756382956</c:v>
                </c:pt>
                <c:pt idx="64">
                  <c:v>-70.086055046849296</c:v>
                </c:pt>
                <c:pt idx="65">
                  <c:v>-70.014058014511875</c:v>
                </c:pt>
                <c:pt idx="66">
                  <c:v>-69.94107086188896</c:v>
                </c:pt>
                <c:pt idx="67">
                  <c:v>-69.848812395148528</c:v>
                </c:pt>
                <c:pt idx="68">
                  <c:v>-69.78631149228606</c:v>
                </c:pt>
                <c:pt idx="69">
                  <c:v>-69.711993250324312</c:v>
                </c:pt>
                <c:pt idx="70">
                  <c:v>-69.650248152571834</c:v>
                </c:pt>
                <c:pt idx="71">
                  <c:v>-69.588445202055809</c:v>
                </c:pt>
                <c:pt idx="72">
                  <c:v>-69.505215364350846</c:v>
                </c:pt>
                <c:pt idx="73">
                  <c:v>-69.428033185238164</c:v>
                </c:pt>
                <c:pt idx="74">
                  <c:v>-69.373667980214336</c:v>
                </c:pt>
                <c:pt idx="75">
                  <c:v>-69.310323747118701</c:v>
                </c:pt>
                <c:pt idx="76">
                  <c:v>-69.247800124188799</c:v>
                </c:pt>
                <c:pt idx="77">
                  <c:v>-69.179577123868157</c:v>
                </c:pt>
                <c:pt idx="78">
                  <c:v>-69.121015856767215</c:v>
                </c:pt>
                <c:pt idx="79">
                  <c:v>-69.054975029473511</c:v>
                </c:pt>
                <c:pt idx="80">
                  <c:v>-68.995543493059031</c:v>
                </c:pt>
                <c:pt idx="81">
                  <c:v>-68.925643161453607</c:v>
                </c:pt>
                <c:pt idx="82">
                  <c:v>-68.863441156332271</c:v>
                </c:pt>
                <c:pt idx="83">
                  <c:v>-68.802602528904544</c:v>
                </c:pt>
                <c:pt idx="84">
                  <c:v>-68.740699904302531</c:v>
                </c:pt>
                <c:pt idx="85">
                  <c:v>-68.683560810208462</c:v>
                </c:pt>
                <c:pt idx="86">
                  <c:v>-68.634589642041419</c:v>
                </c:pt>
                <c:pt idx="87">
                  <c:v>-68.581791605661166</c:v>
                </c:pt>
                <c:pt idx="88">
                  <c:v>-68.527269156178619</c:v>
                </c:pt>
                <c:pt idx="89">
                  <c:v>-68.468484238230502</c:v>
                </c:pt>
                <c:pt idx="90">
                  <c:v>-68.414106984003638</c:v>
                </c:pt>
                <c:pt idx="91">
                  <c:v>-68.356226977633114</c:v>
                </c:pt>
                <c:pt idx="92">
                  <c:v>-68.289672859702321</c:v>
                </c:pt>
                <c:pt idx="93">
                  <c:v>-68.233337065931721</c:v>
                </c:pt>
                <c:pt idx="94">
                  <c:v>-68.169772774359231</c:v>
                </c:pt>
                <c:pt idx="95">
                  <c:v>-68.120372174511445</c:v>
                </c:pt>
                <c:pt idx="96">
                  <c:v>-68.068425178996989</c:v>
                </c:pt>
                <c:pt idx="97">
                  <c:v>-68.019347377612931</c:v>
                </c:pt>
                <c:pt idx="98">
                  <c:v>-67.963374415629914</c:v>
                </c:pt>
                <c:pt idx="99">
                  <c:v>-67.912023239386869</c:v>
                </c:pt>
                <c:pt idx="100">
                  <c:v>-67.866290078235821</c:v>
                </c:pt>
                <c:pt idx="101">
                  <c:v>-67.816612255359814</c:v>
                </c:pt>
                <c:pt idx="102">
                  <c:v>-67.765100252054282</c:v>
                </c:pt>
                <c:pt idx="103">
                  <c:v>-67.720229157317789</c:v>
                </c:pt>
                <c:pt idx="104">
                  <c:v>-67.666465753180645</c:v>
                </c:pt>
                <c:pt idx="105">
                  <c:v>-67.612078428081617</c:v>
                </c:pt>
                <c:pt idx="106">
                  <c:v>-67.565813932445494</c:v>
                </c:pt>
                <c:pt idx="107">
                  <c:v>-67.510717190099157</c:v>
                </c:pt>
                <c:pt idx="108">
                  <c:v>-67.460048744833159</c:v>
                </c:pt>
                <c:pt idx="109">
                  <c:v>-67.411671263801438</c:v>
                </c:pt>
                <c:pt idx="110">
                  <c:v>-67.355712210527997</c:v>
                </c:pt>
                <c:pt idx="111">
                  <c:v>-67.306668308264392</c:v>
                </c:pt>
                <c:pt idx="112">
                  <c:v>-67.256090575379147</c:v>
                </c:pt>
                <c:pt idx="113">
                  <c:v>-67.201094801226404</c:v>
                </c:pt>
                <c:pt idx="114">
                  <c:v>-67.148020625868583</c:v>
                </c:pt>
                <c:pt idx="115">
                  <c:v>-67.097403083425533</c:v>
                </c:pt>
                <c:pt idx="116">
                  <c:v>-67.053929684979366</c:v>
                </c:pt>
                <c:pt idx="117">
                  <c:v>-67.006883020092459</c:v>
                </c:pt>
                <c:pt idx="118">
                  <c:v>-66.962889652139722</c:v>
                </c:pt>
                <c:pt idx="119">
                  <c:v>-66.914702357745654</c:v>
                </c:pt>
                <c:pt idx="120">
                  <c:v>-66.869961135234675</c:v>
                </c:pt>
                <c:pt idx="121">
                  <c:v>-66.82648938945691</c:v>
                </c:pt>
                <c:pt idx="122">
                  <c:v>-66.780846456294469</c:v>
                </c:pt>
                <c:pt idx="123">
                  <c:v>-66.733611840990946</c:v>
                </c:pt>
                <c:pt idx="124">
                  <c:v>-66.690572266670969</c:v>
                </c:pt>
                <c:pt idx="125">
                  <c:v>-66.64691247567869</c:v>
                </c:pt>
                <c:pt idx="126">
                  <c:v>-66.598276098490544</c:v>
                </c:pt>
                <c:pt idx="127">
                  <c:v>-66.556904794538099</c:v>
                </c:pt>
                <c:pt idx="128">
                  <c:v>-66.514094779111744</c:v>
                </c:pt>
                <c:pt idx="129">
                  <c:v>-66.464757152270067</c:v>
                </c:pt>
                <c:pt idx="130">
                  <c:v>-66.410070090854404</c:v>
                </c:pt>
                <c:pt idx="131">
                  <c:v>-66.370108083460636</c:v>
                </c:pt>
                <c:pt idx="132">
                  <c:v>-66.321988187570938</c:v>
                </c:pt>
                <c:pt idx="133">
                  <c:v>-66.272294563763126</c:v>
                </c:pt>
                <c:pt idx="134">
                  <c:v>-66.220306329732523</c:v>
                </c:pt>
                <c:pt idx="135">
                  <c:v>-66.176870283719907</c:v>
                </c:pt>
                <c:pt idx="136">
                  <c:v>-66.132667883330029</c:v>
                </c:pt>
                <c:pt idx="137">
                  <c:v>-66.090500949819116</c:v>
                </c:pt>
                <c:pt idx="138">
                  <c:v>-66.04745522066321</c:v>
                </c:pt>
                <c:pt idx="139">
                  <c:v>-66.002665191452678</c:v>
                </c:pt>
                <c:pt idx="140">
                  <c:v>-65.960603279376542</c:v>
                </c:pt>
                <c:pt idx="141">
                  <c:v>-65.917803626579555</c:v>
                </c:pt>
                <c:pt idx="142">
                  <c:v>-65.871357203737773</c:v>
                </c:pt>
                <c:pt idx="143">
                  <c:v>-65.826308328715513</c:v>
                </c:pt>
                <c:pt idx="144">
                  <c:v>-65.783216192666103</c:v>
                </c:pt>
                <c:pt idx="145">
                  <c:v>-65.740236081996684</c:v>
                </c:pt>
                <c:pt idx="146">
                  <c:v>-65.695074417679677</c:v>
                </c:pt>
                <c:pt idx="147">
                  <c:v>-65.656841180927501</c:v>
                </c:pt>
                <c:pt idx="148">
                  <c:v>-65.618469401268783</c:v>
                </c:pt>
                <c:pt idx="149">
                  <c:v>-65.565205782062918</c:v>
                </c:pt>
                <c:pt idx="150">
                  <c:v>-65.523439931982239</c:v>
                </c:pt>
                <c:pt idx="151">
                  <c:v>-65.483007615025812</c:v>
                </c:pt>
                <c:pt idx="152">
                  <c:v>-65.436301216313325</c:v>
                </c:pt>
                <c:pt idx="153">
                  <c:v>-65.390998122136153</c:v>
                </c:pt>
                <c:pt idx="154">
                  <c:v>-65.347957266441739</c:v>
                </c:pt>
                <c:pt idx="155">
                  <c:v>-65.29840169702895</c:v>
                </c:pt>
                <c:pt idx="156">
                  <c:v>-65.255245948279011</c:v>
                </c:pt>
                <c:pt idx="157">
                  <c:v>-65.208566711046956</c:v>
                </c:pt>
                <c:pt idx="158">
                  <c:v>-65.172402846276142</c:v>
                </c:pt>
                <c:pt idx="159">
                  <c:v>-65.134021325611656</c:v>
                </c:pt>
                <c:pt idx="160">
                  <c:v>-65.084748557378987</c:v>
                </c:pt>
                <c:pt idx="161">
                  <c:v>-65.037151517505848</c:v>
                </c:pt>
                <c:pt idx="162">
                  <c:v>-64.985475298546731</c:v>
                </c:pt>
                <c:pt idx="163">
                  <c:v>-64.947810687267506</c:v>
                </c:pt>
                <c:pt idx="164">
                  <c:v>-64.909757428340981</c:v>
                </c:pt>
                <c:pt idx="165">
                  <c:v>-64.873376977147146</c:v>
                </c:pt>
                <c:pt idx="166">
                  <c:v>-64.822638169719099</c:v>
                </c:pt>
                <c:pt idx="167">
                  <c:v>-64.779895767648028</c:v>
                </c:pt>
                <c:pt idx="168">
                  <c:v>-64.733863429088373</c:v>
                </c:pt>
                <c:pt idx="169">
                  <c:v>-64.697884432196815</c:v>
                </c:pt>
                <c:pt idx="170">
                  <c:v>-64.655596165911689</c:v>
                </c:pt>
                <c:pt idx="171">
                  <c:v>-64.618978459597329</c:v>
                </c:pt>
                <c:pt idx="172">
                  <c:v>-64.577879149319415</c:v>
                </c:pt>
                <c:pt idx="173">
                  <c:v>-64.535935787932587</c:v>
                </c:pt>
                <c:pt idx="174">
                  <c:v>-64.495508728397439</c:v>
                </c:pt>
                <c:pt idx="175">
                  <c:v>-64.456816600447254</c:v>
                </c:pt>
                <c:pt idx="176">
                  <c:v>-64.418178124119038</c:v>
                </c:pt>
                <c:pt idx="177">
                  <c:v>-64.372743825730709</c:v>
                </c:pt>
                <c:pt idx="178">
                  <c:v>-64.330159116142411</c:v>
                </c:pt>
                <c:pt idx="179">
                  <c:v>-64.280313387576584</c:v>
                </c:pt>
                <c:pt idx="180">
                  <c:v>-64.24300454066784</c:v>
                </c:pt>
                <c:pt idx="181">
                  <c:v>-64.200842254054294</c:v>
                </c:pt>
                <c:pt idx="182">
                  <c:v>-64.167748089244242</c:v>
                </c:pt>
                <c:pt idx="183">
                  <c:v>-64.128054353325183</c:v>
                </c:pt>
                <c:pt idx="184">
                  <c:v>-64.086765069327299</c:v>
                </c:pt>
                <c:pt idx="185">
                  <c:v>-64.045312571207589</c:v>
                </c:pt>
                <c:pt idx="186">
                  <c:v>-64.000334264167094</c:v>
                </c:pt>
                <c:pt idx="187">
                  <c:v>-63.959806358974362</c:v>
                </c:pt>
                <c:pt idx="188">
                  <c:v>-63.920195171146801</c:v>
                </c:pt>
                <c:pt idx="189">
                  <c:v>-63.884174217456263</c:v>
                </c:pt>
                <c:pt idx="190">
                  <c:v>-63.844865722446144</c:v>
                </c:pt>
                <c:pt idx="191">
                  <c:v>-63.804389610277397</c:v>
                </c:pt>
                <c:pt idx="192">
                  <c:v>-63.763990173049422</c:v>
                </c:pt>
                <c:pt idx="193">
                  <c:v>-63.722197666420882</c:v>
                </c:pt>
                <c:pt idx="194">
                  <c:v>-63.681614499006898</c:v>
                </c:pt>
                <c:pt idx="195">
                  <c:v>-63.644181215611994</c:v>
                </c:pt>
                <c:pt idx="196">
                  <c:v>-63.607324511944441</c:v>
                </c:pt>
                <c:pt idx="197">
                  <c:v>-63.569339917354014</c:v>
                </c:pt>
                <c:pt idx="198">
                  <c:v>-63.533843670001858</c:v>
                </c:pt>
                <c:pt idx="199">
                  <c:v>-63.496031558352101</c:v>
                </c:pt>
                <c:pt idx="200">
                  <c:v>-63.45249098730396</c:v>
                </c:pt>
                <c:pt idx="201">
                  <c:v>-63.415290779663039</c:v>
                </c:pt>
                <c:pt idx="202">
                  <c:v>-63.380243372650639</c:v>
                </c:pt>
                <c:pt idx="203">
                  <c:v>-63.342930230362612</c:v>
                </c:pt>
                <c:pt idx="204">
                  <c:v>-63.311331792923539</c:v>
                </c:pt>
                <c:pt idx="205">
                  <c:v>-63.279112376658105</c:v>
                </c:pt>
                <c:pt idx="206">
                  <c:v>-63.243329063752597</c:v>
                </c:pt>
                <c:pt idx="207">
                  <c:v>-63.206731298228505</c:v>
                </c:pt>
                <c:pt idx="208">
                  <c:v>-63.171113483618711</c:v>
                </c:pt>
                <c:pt idx="209">
                  <c:v>-63.131951113123819</c:v>
                </c:pt>
                <c:pt idx="210">
                  <c:v>-63.095667453811103</c:v>
                </c:pt>
                <c:pt idx="211">
                  <c:v>-63.059611661627571</c:v>
                </c:pt>
                <c:pt idx="212">
                  <c:v>-63.01869833753149</c:v>
                </c:pt>
                <c:pt idx="213">
                  <c:v>-62.985139900322949</c:v>
                </c:pt>
                <c:pt idx="214">
                  <c:v>-62.946493648335661</c:v>
                </c:pt>
                <c:pt idx="215">
                  <c:v>-62.910602823119689</c:v>
                </c:pt>
                <c:pt idx="216">
                  <c:v>-62.873731866951459</c:v>
                </c:pt>
                <c:pt idx="217">
                  <c:v>-62.834581690538201</c:v>
                </c:pt>
                <c:pt idx="218">
                  <c:v>-62.795720531028934</c:v>
                </c:pt>
                <c:pt idx="219">
                  <c:v>-62.752392199798663</c:v>
                </c:pt>
                <c:pt idx="220">
                  <c:v>-62.713834372492656</c:v>
                </c:pt>
                <c:pt idx="221">
                  <c:v>-62.675042064515011</c:v>
                </c:pt>
                <c:pt idx="222">
                  <c:v>-62.638799994016836</c:v>
                </c:pt>
                <c:pt idx="223">
                  <c:v>-62.610732783896424</c:v>
                </c:pt>
                <c:pt idx="224">
                  <c:v>-62.574296748924169</c:v>
                </c:pt>
                <c:pt idx="225">
                  <c:v>-62.540317414132829</c:v>
                </c:pt>
                <c:pt idx="226">
                  <c:v>-62.501073780004191</c:v>
                </c:pt>
                <c:pt idx="227">
                  <c:v>-62.464274165166898</c:v>
                </c:pt>
                <c:pt idx="228">
                  <c:v>-62.434988927611286</c:v>
                </c:pt>
                <c:pt idx="229">
                  <c:v>-62.396417939399115</c:v>
                </c:pt>
                <c:pt idx="230">
                  <c:v>-62.352903343434946</c:v>
                </c:pt>
                <c:pt idx="231">
                  <c:v>-62.312536348624377</c:v>
                </c:pt>
                <c:pt idx="232">
                  <c:v>-62.276049509904823</c:v>
                </c:pt>
                <c:pt idx="233">
                  <c:v>-62.235001469479997</c:v>
                </c:pt>
                <c:pt idx="234">
                  <c:v>-62.19858458167883</c:v>
                </c:pt>
                <c:pt idx="235">
                  <c:v>-62.158340831551897</c:v>
                </c:pt>
                <c:pt idx="236">
                  <c:v>-62.124600330097081</c:v>
                </c:pt>
                <c:pt idx="237">
                  <c:v>-62.088459394580156</c:v>
                </c:pt>
                <c:pt idx="238">
                  <c:v>-62.049931531186331</c:v>
                </c:pt>
                <c:pt idx="239">
                  <c:v>-62.016795164251263</c:v>
                </c:pt>
                <c:pt idx="240">
                  <c:v>-61.976924619493943</c:v>
                </c:pt>
                <c:pt idx="241">
                  <c:v>-61.943375584039714</c:v>
                </c:pt>
                <c:pt idx="242">
                  <c:v>-61.906777399157534</c:v>
                </c:pt>
                <c:pt idx="243">
                  <c:v>-61.874392250562124</c:v>
                </c:pt>
                <c:pt idx="244">
                  <c:v>-61.839611496671068</c:v>
                </c:pt>
                <c:pt idx="245">
                  <c:v>-61.807468705112001</c:v>
                </c:pt>
                <c:pt idx="246">
                  <c:v>-61.767520295969931</c:v>
                </c:pt>
                <c:pt idx="247">
                  <c:v>-61.732453381946385</c:v>
                </c:pt>
                <c:pt idx="248">
                  <c:v>-61.699470202724825</c:v>
                </c:pt>
                <c:pt idx="249">
                  <c:v>-61.665937262063252</c:v>
                </c:pt>
                <c:pt idx="250">
                  <c:v>-61.623019547532152</c:v>
                </c:pt>
                <c:pt idx="251">
                  <c:v>-61.583471729399804</c:v>
                </c:pt>
                <c:pt idx="252">
                  <c:v>-61.547123116317124</c:v>
                </c:pt>
                <c:pt idx="253">
                  <c:v>-61.506114027520084</c:v>
                </c:pt>
                <c:pt idx="254">
                  <c:v>-61.463198107467875</c:v>
                </c:pt>
                <c:pt idx="255">
                  <c:v>-61.430228963073077</c:v>
                </c:pt>
                <c:pt idx="256">
                  <c:v>-61.390617650871931</c:v>
                </c:pt>
                <c:pt idx="257">
                  <c:v>-61.353843485486863</c:v>
                </c:pt>
                <c:pt idx="258">
                  <c:v>-61.318758730115022</c:v>
                </c:pt>
                <c:pt idx="259">
                  <c:v>-61.285314522331021</c:v>
                </c:pt>
                <c:pt idx="260">
                  <c:v>-61.24699833556862</c:v>
                </c:pt>
                <c:pt idx="261">
                  <c:v>-61.20928274330268</c:v>
                </c:pt>
                <c:pt idx="262">
                  <c:v>-61.17415411397694</c:v>
                </c:pt>
                <c:pt idx="263">
                  <c:v>-61.142263915830839</c:v>
                </c:pt>
                <c:pt idx="264">
                  <c:v>-61.107069121897808</c:v>
                </c:pt>
                <c:pt idx="265">
                  <c:v>-61.06581802448224</c:v>
                </c:pt>
                <c:pt idx="266">
                  <c:v>-61.035729128647631</c:v>
                </c:pt>
                <c:pt idx="267">
                  <c:v>-61.002676245888566</c:v>
                </c:pt>
                <c:pt idx="268">
                  <c:v>-60.967201555030002</c:v>
                </c:pt>
                <c:pt idx="269">
                  <c:v>-60.931386232072811</c:v>
                </c:pt>
                <c:pt idx="270">
                  <c:v>-60.890404802347859</c:v>
                </c:pt>
                <c:pt idx="271">
                  <c:v>-60.854252143932996</c:v>
                </c:pt>
                <c:pt idx="272">
                  <c:v>-60.813872011979299</c:v>
                </c:pt>
                <c:pt idx="273">
                  <c:v>-60.777958910761356</c:v>
                </c:pt>
                <c:pt idx="274">
                  <c:v>-60.749718473745332</c:v>
                </c:pt>
                <c:pt idx="275">
                  <c:v>-60.715578287358696</c:v>
                </c:pt>
                <c:pt idx="276">
                  <c:v>-60.677523341814961</c:v>
                </c:pt>
                <c:pt idx="277">
                  <c:v>-60.636886105871298</c:v>
                </c:pt>
                <c:pt idx="278">
                  <c:v>-60.601813039188556</c:v>
                </c:pt>
                <c:pt idx="279">
                  <c:v>-60.570292540392771</c:v>
                </c:pt>
                <c:pt idx="280">
                  <c:v>-60.536682579917255</c:v>
                </c:pt>
                <c:pt idx="281">
                  <c:v>-60.503777909434149</c:v>
                </c:pt>
                <c:pt idx="282">
                  <c:v>-60.472248193804546</c:v>
                </c:pt>
                <c:pt idx="283">
                  <c:v>-60.432048996758652</c:v>
                </c:pt>
                <c:pt idx="284">
                  <c:v>-60.387106877913155</c:v>
                </c:pt>
                <c:pt idx="285">
                  <c:v>-60.350596496589219</c:v>
                </c:pt>
                <c:pt idx="286">
                  <c:v>-60.313951214387487</c:v>
                </c:pt>
                <c:pt idx="287">
                  <c:v>-60.276417045588389</c:v>
                </c:pt>
                <c:pt idx="288">
                  <c:v>-60.241916806995278</c:v>
                </c:pt>
                <c:pt idx="289">
                  <c:v>-60.209496964996177</c:v>
                </c:pt>
                <c:pt idx="290">
                  <c:v>-60.175830951868278</c:v>
                </c:pt>
                <c:pt idx="291">
                  <c:v>-60.146431347466205</c:v>
                </c:pt>
                <c:pt idx="292">
                  <c:v>-60.117477913509575</c:v>
                </c:pt>
                <c:pt idx="293">
                  <c:v>-60.082964819231364</c:v>
                </c:pt>
                <c:pt idx="294">
                  <c:v>-60.046072802037713</c:v>
                </c:pt>
                <c:pt idx="295">
                  <c:v>-60.006687863037911</c:v>
                </c:pt>
                <c:pt idx="296">
                  <c:v>-59.972526638926823</c:v>
                </c:pt>
                <c:pt idx="297">
                  <c:v>-59.93322061803552</c:v>
                </c:pt>
                <c:pt idx="298">
                  <c:v>-59.896746186738596</c:v>
                </c:pt>
                <c:pt idx="299">
                  <c:v>-59.863391638234091</c:v>
                </c:pt>
                <c:pt idx="300">
                  <c:v>-59.828756522220502</c:v>
                </c:pt>
                <c:pt idx="301">
                  <c:v>-59.791240707519748</c:v>
                </c:pt>
                <c:pt idx="302">
                  <c:v>-59.758386407949843</c:v>
                </c:pt>
                <c:pt idx="303">
                  <c:v>-59.721033485666638</c:v>
                </c:pt>
                <c:pt idx="304">
                  <c:v>-59.687504326097041</c:v>
                </c:pt>
                <c:pt idx="305">
                  <c:v>-59.649784519736187</c:v>
                </c:pt>
                <c:pt idx="306">
                  <c:v>-59.609492764538729</c:v>
                </c:pt>
                <c:pt idx="307">
                  <c:v>-59.569640566238348</c:v>
                </c:pt>
                <c:pt idx="308">
                  <c:v>-59.527915375226343</c:v>
                </c:pt>
                <c:pt idx="309">
                  <c:v>-59.4945719527731</c:v>
                </c:pt>
                <c:pt idx="310">
                  <c:v>-59.454196552963069</c:v>
                </c:pt>
                <c:pt idx="311">
                  <c:v>-59.418388071933791</c:v>
                </c:pt>
                <c:pt idx="312">
                  <c:v>-59.379658890920865</c:v>
                </c:pt>
                <c:pt idx="313">
                  <c:v>-59.345812315423728</c:v>
                </c:pt>
                <c:pt idx="314">
                  <c:v>-59.31071339160161</c:v>
                </c:pt>
                <c:pt idx="315">
                  <c:v>-59.276017825442693</c:v>
                </c:pt>
                <c:pt idx="316">
                  <c:v>-59.241028909280303</c:v>
                </c:pt>
                <c:pt idx="317">
                  <c:v>-59.212992522295735</c:v>
                </c:pt>
                <c:pt idx="318">
                  <c:v>-59.171242825311708</c:v>
                </c:pt>
                <c:pt idx="319">
                  <c:v>-59.133594092897113</c:v>
                </c:pt>
                <c:pt idx="320">
                  <c:v>-59.101077680483698</c:v>
                </c:pt>
                <c:pt idx="321">
                  <c:v>-59.07106977283091</c:v>
                </c:pt>
                <c:pt idx="322">
                  <c:v>-59.03656030257946</c:v>
                </c:pt>
                <c:pt idx="323">
                  <c:v>-58.997781828564698</c:v>
                </c:pt>
                <c:pt idx="324">
                  <c:v>-58.960876906158092</c:v>
                </c:pt>
                <c:pt idx="325">
                  <c:v>-58.926453588132503</c:v>
                </c:pt>
                <c:pt idx="326">
                  <c:v>-58.889732840249863</c:v>
                </c:pt>
                <c:pt idx="327">
                  <c:v>-58.85581629736734</c:v>
                </c:pt>
                <c:pt idx="328">
                  <c:v>-58.821860171031062</c:v>
                </c:pt>
                <c:pt idx="329">
                  <c:v>-58.786005381557217</c:v>
                </c:pt>
                <c:pt idx="330">
                  <c:v>-58.747540306535626</c:v>
                </c:pt>
                <c:pt idx="331">
                  <c:v>-58.711966596587558</c:v>
                </c:pt>
                <c:pt idx="332">
                  <c:v>-58.672735658225776</c:v>
                </c:pt>
                <c:pt idx="333">
                  <c:v>-58.635382363916378</c:v>
                </c:pt>
                <c:pt idx="334">
                  <c:v>-58.601594231558167</c:v>
                </c:pt>
                <c:pt idx="335">
                  <c:v>-58.570845710382088</c:v>
                </c:pt>
                <c:pt idx="336">
                  <c:v>-58.538944188378025</c:v>
                </c:pt>
                <c:pt idx="337">
                  <c:v>-58.501897168922952</c:v>
                </c:pt>
                <c:pt idx="338">
                  <c:v>-58.462905005677243</c:v>
                </c:pt>
                <c:pt idx="339">
                  <c:v>-58.426363393763012</c:v>
                </c:pt>
                <c:pt idx="340">
                  <c:v>-58.394364359557869</c:v>
                </c:pt>
                <c:pt idx="341">
                  <c:v>-58.361250072309673</c:v>
                </c:pt>
                <c:pt idx="342">
                  <c:v>-58.321548626121029</c:v>
                </c:pt>
                <c:pt idx="343">
                  <c:v>-58.291367786723967</c:v>
                </c:pt>
                <c:pt idx="344">
                  <c:v>-58.253553452231372</c:v>
                </c:pt>
                <c:pt idx="345">
                  <c:v>-58.217892463293538</c:v>
                </c:pt>
                <c:pt idx="346">
                  <c:v>-58.186274030121623</c:v>
                </c:pt>
                <c:pt idx="347">
                  <c:v>-58.153904854755467</c:v>
                </c:pt>
                <c:pt idx="348">
                  <c:v>-58.119435192618255</c:v>
                </c:pt>
                <c:pt idx="349">
                  <c:v>-58.082059365329854</c:v>
                </c:pt>
                <c:pt idx="350">
                  <c:v>-58.043617275899393</c:v>
                </c:pt>
                <c:pt idx="351">
                  <c:v>-58.005730241601583</c:v>
                </c:pt>
                <c:pt idx="352">
                  <c:v>-57.965019526040834</c:v>
                </c:pt>
                <c:pt idx="353">
                  <c:v>-57.933058986815197</c:v>
                </c:pt>
                <c:pt idx="354">
                  <c:v>-57.898255413194036</c:v>
                </c:pt>
                <c:pt idx="355">
                  <c:v>-57.8578168818661</c:v>
                </c:pt>
                <c:pt idx="356">
                  <c:v>-57.821274800001035</c:v>
                </c:pt>
                <c:pt idx="357">
                  <c:v>-57.791990738085815</c:v>
                </c:pt>
                <c:pt idx="358">
                  <c:v>-57.753403262930732</c:v>
                </c:pt>
                <c:pt idx="359">
                  <c:v>-57.716666792922112</c:v>
                </c:pt>
                <c:pt idx="360">
                  <c:v>-57.684945124372035</c:v>
                </c:pt>
                <c:pt idx="361">
                  <c:v>-57.643665686355888</c:v>
                </c:pt>
                <c:pt idx="362">
                  <c:v>-57.604910026455883</c:v>
                </c:pt>
                <c:pt idx="363">
                  <c:v>-57.566915881362092</c:v>
                </c:pt>
                <c:pt idx="364">
                  <c:v>-57.534769843902311</c:v>
                </c:pt>
                <c:pt idx="365">
                  <c:v>-57.502435284448126</c:v>
                </c:pt>
                <c:pt idx="366">
                  <c:v>-57.473602113443164</c:v>
                </c:pt>
                <c:pt idx="367">
                  <c:v>-57.431609204787406</c:v>
                </c:pt>
                <c:pt idx="368">
                  <c:v>-57.394141197934616</c:v>
                </c:pt>
                <c:pt idx="369">
                  <c:v>-57.358146427030562</c:v>
                </c:pt>
                <c:pt idx="370">
                  <c:v>-57.324719356091819</c:v>
                </c:pt>
                <c:pt idx="371">
                  <c:v>-57.289436701463643</c:v>
                </c:pt>
                <c:pt idx="372">
                  <c:v>-57.252144393573701</c:v>
                </c:pt>
                <c:pt idx="373">
                  <c:v>-57.218613305844045</c:v>
                </c:pt>
                <c:pt idx="374">
                  <c:v>-57.185597833354706</c:v>
                </c:pt>
                <c:pt idx="375">
                  <c:v>-57.154756641813321</c:v>
                </c:pt>
                <c:pt idx="376">
                  <c:v>-57.123856525986653</c:v>
                </c:pt>
                <c:pt idx="377">
                  <c:v>-57.087301927907589</c:v>
                </c:pt>
                <c:pt idx="378">
                  <c:v>-57.056618540773258</c:v>
                </c:pt>
                <c:pt idx="379">
                  <c:v>-57.025396337465196</c:v>
                </c:pt>
                <c:pt idx="380">
                  <c:v>-56.98916743122129</c:v>
                </c:pt>
                <c:pt idx="381">
                  <c:v>-56.953320063718834</c:v>
                </c:pt>
                <c:pt idx="382">
                  <c:v>-56.919066215395191</c:v>
                </c:pt>
                <c:pt idx="383">
                  <c:v>-56.883818486196404</c:v>
                </c:pt>
                <c:pt idx="384">
                  <c:v>-56.852094355462668</c:v>
                </c:pt>
                <c:pt idx="385">
                  <c:v>-56.8169183739479</c:v>
                </c:pt>
                <c:pt idx="386">
                  <c:v>-56.780846099820366</c:v>
                </c:pt>
                <c:pt idx="387">
                  <c:v>-56.740007100759954</c:v>
                </c:pt>
                <c:pt idx="388">
                  <c:v>-56.701676066267581</c:v>
                </c:pt>
                <c:pt idx="389">
                  <c:v>-56.660832869911104</c:v>
                </c:pt>
                <c:pt idx="390">
                  <c:v>-56.631475678499939</c:v>
                </c:pt>
                <c:pt idx="391">
                  <c:v>-56.597457784127329</c:v>
                </c:pt>
                <c:pt idx="392">
                  <c:v>-56.567961765321385</c:v>
                </c:pt>
                <c:pt idx="393">
                  <c:v>-56.533869934525299</c:v>
                </c:pt>
                <c:pt idx="394">
                  <c:v>-56.502206058635153</c:v>
                </c:pt>
                <c:pt idx="395">
                  <c:v>-56.467466226000823</c:v>
                </c:pt>
                <c:pt idx="396">
                  <c:v>-56.437092227200623</c:v>
                </c:pt>
                <c:pt idx="397">
                  <c:v>-56.404383955998682</c:v>
                </c:pt>
                <c:pt idx="398">
                  <c:v>-56.370277256347009</c:v>
                </c:pt>
                <c:pt idx="399">
                  <c:v>-56.332100706411524</c:v>
                </c:pt>
                <c:pt idx="400">
                  <c:v>-56.29973024026755</c:v>
                </c:pt>
                <c:pt idx="401">
                  <c:v>-56.268477995535648</c:v>
                </c:pt>
                <c:pt idx="402">
                  <c:v>-56.233027516805464</c:v>
                </c:pt>
                <c:pt idx="403">
                  <c:v>-56.199505727580217</c:v>
                </c:pt>
                <c:pt idx="404">
                  <c:v>-56.163907867418075</c:v>
                </c:pt>
                <c:pt idx="405">
                  <c:v>-56.134143046079274</c:v>
                </c:pt>
                <c:pt idx="406">
                  <c:v>-56.098903039884917</c:v>
                </c:pt>
                <c:pt idx="407">
                  <c:v>-56.065540918938737</c:v>
                </c:pt>
                <c:pt idx="408">
                  <c:v>-56.026748441611076</c:v>
                </c:pt>
                <c:pt idx="409">
                  <c:v>-55.994700789787231</c:v>
                </c:pt>
                <c:pt idx="410">
                  <c:v>-55.955927999070695</c:v>
                </c:pt>
                <c:pt idx="411">
                  <c:v>-55.921511752520061</c:v>
                </c:pt>
                <c:pt idx="412">
                  <c:v>-55.887177689245178</c:v>
                </c:pt>
                <c:pt idx="413">
                  <c:v>-55.854514099099163</c:v>
                </c:pt>
                <c:pt idx="414">
                  <c:v>-55.81731035402214</c:v>
                </c:pt>
                <c:pt idx="415">
                  <c:v>-55.782088049765392</c:v>
                </c:pt>
                <c:pt idx="416">
                  <c:v>-55.745921484169884</c:v>
                </c:pt>
                <c:pt idx="417">
                  <c:v>-55.716814999466081</c:v>
                </c:pt>
                <c:pt idx="418">
                  <c:v>-55.681992377958792</c:v>
                </c:pt>
                <c:pt idx="419">
                  <c:v>-55.649455389792763</c:v>
                </c:pt>
                <c:pt idx="420">
                  <c:v>-55.609998612501684</c:v>
                </c:pt>
                <c:pt idx="421">
                  <c:v>-55.57707814759938</c:v>
                </c:pt>
                <c:pt idx="422">
                  <c:v>-55.542558099195901</c:v>
                </c:pt>
                <c:pt idx="423">
                  <c:v>-55.511390357221472</c:v>
                </c:pt>
                <c:pt idx="424">
                  <c:v>-55.471117924633006</c:v>
                </c:pt>
                <c:pt idx="425">
                  <c:v>-55.441723765509778</c:v>
                </c:pt>
                <c:pt idx="426">
                  <c:v>-55.411655911822479</c:v>
                </c:pt>
                <c:pt idx="427">
                  <c:v>-55.377545962543834</c:v>
                </c:pt>
                <c:pt idx="428">
                  <c:v>-55.345630936248369</c:v>
                </c:pt>
                <c:pt idx="429">
                  <c:v>-55.315316389096949</c:v>
                </c:pt>
                <c:pt idx="430">
                  <c:v>-55.282762157517467</c:v>
                </c:pt>
                <c:pt idx="431">
                  <c:v>-55.253002785056381</c:v>
                </c:pt>
                <c:pt idx="432">
                  <c:v>-55.217733920312938</c:v>
                </c:pt>
                <c:pt idx="433">
                  <c:v>-55.177167406241651</c:v>
                </c:pt>
                <c:pt idx="434">
                  <c:v>-55.139517546968833</c:v>
                </c:pt>
                <c:pt idx="435">
                  <c:v>-55.105398001727423</c:v>
                </c:pt>
                <c:pt idx="436">
                  <c:v>-55.071912893131838</c:v>
                </c:pt>
                <c:pt idx="437">
                  <c:v>-55.041625004428397</c:v>
                </c:pt>
                <c:pt idx="438">
                  <c:v>-54.999668364560463</c:v>
                </c:pt>
                <c:pt idx="439">
                  <c:v>-54.966201757564278</c:v>
                </c:pt>
                <c:pt idx="440">
                  <c:v>-54.936955745628183</c:v>
                </c:pt>
                <c:pt idx="441">
                  <c:v>-54.903149950129475</c:v>
                </c:pt>
                <c:pt idx="442">
                  <c:v>-54.875320562438162</c:v>
                </c:pt>
                <c:pt idx="443">
                  <c:v>-54.838337231873652</c:v>
                </c:pt>
                <c:pt idx="444">
                  <c:v>-54.803130668523266</c:v>
                </c:pt>
                <c:pt idx="445">
                  <c:v>-54.773639632099844</c:v>
                </c:pt>
                <c:pt idx="446">
                  <c:v>-54.734127864852923</c:v>
                </c:pt>
                <c:pt idx="447">
                  <c:v>-54.703216531338597</c:v>
                </c:pt>
                <c:pt idx="448">
                  <c:v>-54.670562467262215</c:v>
                </c:pt>
                <c:pt idx="449">
                  <c:v>-54.634478743106314</c:v>
                </c:pt>
                <c:pt idx="450">
                  <c:v>-54.605680646775255</c:v>
                </c:pt>
                <c:pt idx="451">
                  <c:v>-54.570023166391465</c:v>
                </c:pt>
                <c:pt idx="452">
                  <c:v>-54.536651328424625</c:v>
                </c:pt>
                <c:pt idx="453">
                  <c:v>-54.503823987315911</c:v>
                </c:pt>
                <c:pt idx="454">
                  <c:v>-54.474269406636367</c:v>
                </c:pt>
                <c:pt idx="455">
                  <c:v>-54.437911090370363</c:v>
                </c:pt>
                <c:pt idx="456">
                  <c:v>-54.40565000385952</c:v>
                </c:pt>
                <c:pt idx="457">
                  <c:v>-54.372584053833279</c:v>
                </c:pt>
                <c:pt idx="458">
                  <c:v>-54.341282788926762</c:v>
                </c:pt>
                <c:pt idx="459">
                  <c:v>-54.313537898778222</c:v>
                </c:pt>
                <c:pt idx="460">
                  <c:v>-54.280511789308747</c:v>
                </c:pt>
                <c:pt idx="461">
                  <c:v>-54.252114771034982</c:v>
                </c:pt>
                <c:pt idx="462">
                  <c:v>-54.214973171506855</c:v>
                </c:pt>
                <c:pt idx="463">
                  <c:v>-54.185317713895614</c:v>
                </c:pt>
                <c:pt idx="464">
                  <c:v>-54.151339152930433</c:v>
                </c:pt>
                <c:pt idx="465">
                  <c:v>-54.116322561382304</c:v>
                </c:pt>
                <c:pt idx="466">
                  <c:v>-54.086700665930252</c:v>
                </c:pt>
                <c:pt idx="467">
                  <c:v>-54.060511496472287</c:v>
                </c:pt>
                <c:pt idx="468">
                  <c:v>-54.025404816494913</c:v>
                </c:pt>
                <c:pt idx="469">
                  <c:v>-53.99564342732964</c:v>
                </c:pt>
                <c:pt idx="470">
                  <c:v>-53.961203154449251</c:v>
                </c:pt>
                <c:pt idx="471">
                  <c:v>-53.924246756790339</c:v>
                </c:pt>
                <c:pt idx="472">
                  <c:v>-53.883477435412956</c:v>
                </c:pt>
                <c:pt idx="473">
                  <c:v>-53.85446696560355</c:v>
                </c:pt>
                <c:pt idx="474">
                  <c:v>-53.821151596474792</c:v>
                </c:pt>
                <c:pt idx="475">
                  <c:v>-53.785259297258023</c:v>
                </c:pt>
                <c:pt idx="476">
                  <c:v>-53.755081643560615</c:v>
                </c:pt>
                <c:pt idx="477">
                  <c:v>-53.718391402666171</c:v>
                </c:pt>
                <c:pt idx="478">
                  <c:v>-53.685455378915435</c:v>
                </c:pt>
                <c:pt idx="479">
                  <c:v>-53.652089789130656</c:v>
                </c:pt>
                <c:pt idx="480">
                  <c:v>-53.624041720018383</c:v>
                </c:pt>
                <c:pt idx="481">
                  <c:v>-53.593272986987841</c:v>
                </c:pt>
                <c:pt idx="482">
                  <c:v>-53.551175793961292</c:v>
                </c:pt>
                <c:pt idx="483">
                  <c:v>-53.513974970533496</c:v>
                </c:pt>
                <c:pt idx="484">
                  <c:v>-53.484568461526663</c:v>
                </c:pt>
                <c:pt idx="485">
                  <c:v>-53.453825212829699</c:v>
                </c:pt>
                <c:pt idx="486">
                  <c:v>-53.421019637814709</c:v>
                </c:pt>
                <c:pt idx="487">
                  <c:v>-53.391104027609458</c:v>
                </c:pt>
                <c:pt idx="488">
                  <c:v>-53.356503343506347</c:v>
                </c:pt>
                <c:pt idx="489">
                  <c:v>-53.324679721622758</c:v>
                </c:pt>
                <c:pt idx="490">
                  <c:v>-53.29374268139064</c:v>
                </c:pt>
                <c:pt idx="491">
                  <c:v>-53.264004879015886</c:v>
                </c:pt>
                <c:pt idx="492">
                  <c:v>-53.232989159379997</c:v>
                </c:pt>
                <c:pt idx="493">
                  <c:v>-53.20212139536531</c:v>
                </c:pt>
                <c:pt idx="494">
                  <c:v>-53.168434107653255</c:v>
                </c:pt>
                <c:pt idx="495">
                  <c:v>-53.13724409447326</c:v>
                </c:pt>
                <c:pt idx="496">
                  <c:v>-53.104733510862644</c:v>
                </c:pt>
                <c:pt idx="497">
                  <c:v>-53.074720919704689</c:v>
                </c:pt>
                <c:pt idx="498">
                  <c:v>-53.045452352796843</c:v>
                </c:pt>
                <c:pt idx="499">
                  <c:v>-53.007910264396443</c:v>
                </c:pt>
                <c:pt idx="500">
                  <c:v>-52.973628598756903</c:v>
                </c:pt>
                <c:pt idx="501">
                  <c:v>-52.942795277290514</c:v>
                </c:pt>
                <c:pt idx="502">
                  <c:v>-52.910551003496067</c:v>
                </c:pt>
                <c:pt idx="503">
                  <c:v>-52.882777864771001</c:v>
                </c:pt>
                <c:pt idx="504">
                  <c:v>-52.853490498723701</c:v>
                </c:pt>
                <c:pt idx="505">
                  <c:v>-52.822752767845714</c:v>
                </c:pt>
                <c:pt idx="506">
                  <c:v>-52.790905993019948</c:v>
                </c:pt>
                <c:pt idx="507">
                  <c:v>-52.757164844918208</c:v>
                </c:pt>
                <c:pt idx="508">
                  <c:v>-52.731025115154068</c:v>
                </c:pt>
                <c:pt idx="509">
                  <c:v>-52.696548913855992</c:v>
                </c:pt>
                <c:pt idx="510">
                  <c:v>-52.669177159787594</c:v>
                </c:pt>
                <c:pt idx="511">
                  <c:v>-52.63903408334528</c:v>
                </c:pt>
                <c:pt idx="512">
                  <c:v>-52.611280198120241</c:v>
                </c:pt>
                <c:pt idx="513">
                  <c:v>-52.582615987890009</c:v>
                </c:pt>
                <c:pt idx="514">
                  <c:v>-52.553227660292762</c:v>
                </c:pt>
                <c:pt idx="515">
                  <c:v>-52.526320044661205</c:v>
                </c:pt>
                <c:pt idx="516">
                  <c:v>-52.49427968340251</c:v>
                </c:pt>
                <c:pt idx="517">
                  <c:v>-52.464368841421859</c:v>
                </c:pt>
                <c:pt idx="518">
                  <c:v>-52.436298223138309</c:v>
                </c:pt>
                <c:pt idx="519">
                  <c:v>-52.405565429962095</c:v>
                </c:pt>
                <c:pt idx="520">
                  <c:v>-52.374791501359326</c:v>
                </c:pt>
                <c:pt idx="521">
                  <c:v>-52.348171991575086</c:v>
                </c:pt>
                <c:pt idx="522">
                  <c:v>-52.315878593825715</c:v>
                </c:pt>
                <c:pt idx="523">
                  <c:v>-52.281128274001475</c:v>
                </c:pt>
                <c:pt idx="524">
                  <c:v>-52.251625435217548</c:v>
                </c:pt>
                <c:pt idx="525">
                  <c:v>-52.22312930777467</c:v>
                </c:pt>
                <c:pt idx="526">
                  <c:v>-52.190697099866924</c:v>
                </c:pt>
                <c:pt idx="527">
                  <c:v>-52.153666031155893</c:v>
                </c:pt>
                <c:pt idx="528">
                  <c:v>-52.119097109944818</c:v>
                </c:pt>
                <c:pt idx="529">
                  <c:v>-52.08705709725831</c:v>
                </c:pt>
                <c:pt idx="530">
                  <c:v>-52.058660490997795</c:v>
                </c:pt>
                <c:pt idx="531">
                  <c:v>-52.029116015372864</c:v>
                </c:pt>
                <c:pt idx="532">
                  <c:v>-51.99799570655469</c:v>
                </c:pt>
                <c:pt idx="533">
                  <c:v>-51.964929526414508</c:v>
                </c:pt>
                <c:pt idx="534">
                  <c:v>-51.929103046609754</c:v>
                </c:pt>
                <c:pt idx="535">
                  <c:v>-51.898437613605225</c:v>
                </c:pt>
                <c:pt idx="536">
                  <c:v>-51.868064138844275</c:v>
                </c:pt>
                <c:pt idx="537">
                  <c:v>-51.843395786127061</c:v>
                </c:pt>
                <c:pt idx="538">
                  <c:v>-51.812737250704728</c:v>
                </c:pt>
                <c:pt idx="539">
                  <c:v>-51.776943738760963</c:v>
                </c:pt>
                <c:pt idx="540">
                  <c:v>-51.744252611539821</c:v>
                </c:pt>
                <c:pt idx="541">
                  <c:v>-51.713847913265795</c:v>
                </c:pt>
                <c:pt idx="542">
                  <c:v>-51.682413301610097</c:v>
                </c:pt>
                <c:pt idx="543">
                  <c:v>-51.656674878850708</c:v>
                </c:pt>
                <c:pt idx="544">
                  <c:v>-51.632099892554166</c:v>
                </c:pt>
                <c:pt idx="545">
                  <c:v>-51.608328311640875</c:v>
                </c:pt>
                <c:pt idx="546">
                  <c:v>-51.579123080697741</c:v>
                </c:pt>
                <c:pt idx="547">
                  <c:v>-51.555047214403629</c:v>
                </c:pt>
                <c:pt idx="548">
                  <c:v>-51.527872980579986</c:v>
                </c:pt>
                <c:pt idx="549">
                  <c:v>-51.501939247719491</c:v>
                </c:pt>
                <c:pt idx="550">
                  <c:v>-51.475430826283258</c:v>
                </c:pt>
                <c:pt idx="551">
                  <c:v>-51.449568149446492</c:v>
                </c:pt>
                <c:pt idx="552">
                  <c:v>-51.423034088554829</c:v>
                </c:pt>
                <c:pt idx="553">
                  <c:v>-51.394251567115859</c:v>
                </c:pt>
                <c:pt idx="554">
                  <c:v>-51.36445779136784</c:v>
                </c:pt>
                <c:pt idx="555">
                  <c:v>-51.339057492288688</c:v>
                </c:pt>
                <c:pt idx="556">
                  <c:v>-51.306013526821573</c:v>
                </c:pt>
                <c:pt idx="557">
                  <c:v>-51.278196230686646</c:v>
                </c:pt>
                <c:pt idx="558">
                  <c:v>-51.249051834295884</c:v>
                </c:pt>
                <c:pt idx="559">
                  <c:v>-51.227043815647392</c:v>
                </c:pt>
                <c:pt idx="560">
                  <c:v>-51.197988912916983</c:v>
                </c:pt>
                <c:pt idx="561">
                  <c:v>-51.166189906354518</c:v>
                </c:pt>
                <c:pt idx="562">
                  <c:v>-51.137484236502686</c:v>
                </c:pt>
                <c:pt idx="563">
                  <c:v>-51.117033612999805</c:v>
                </c:pt>
                <c:pt idx="564">
                  <c:v>-51.089747878879109</c:v>
                </c:pt>
                <c:pt idx="565">
                  <c:v>-51.063230456781525</c:v>
                </c:pt>
                <c:pt idx="566">
                  <c:v>-51.035970598623862</c:v>
                </c:pt>
                <c:pt idx="567">
                  <c:v>-51.009592147131826</c:v>
                </c:pt>
                <c:pt idx="568">
                  <c:v>-50.983261211045729</c:v>
                </c:pt>
                <c:pt idx="569">
                  <c:v>-50.958027258336585</c:v>
                </c:pt>
                <c:pt idx="570">
                  <c:v>-50.932120764583956</c:v>
                </c:pt>
                <c:pt idx="571">
                  <c:v>-50.901243638785843</c:v>
                </c:pt>
                <c:pt idx="572">
                  <c:v>-50.869586146445073</c:v>
                </c:pt>
                <c:pt idx="573">
                  <c:v>-50.840722163161942</c:v>
                </c:pt>
                <c:pt idx="574">
                  <c:v>-50.809039357886434</c:v>
                </c:pt>
                <c:pt idx="575">
                  <c:v>-50.778841303213795</c:v>
                </c:pt>
                <c:pt idx="576">
                  <c:v>-50.751002254893478</c:v>
                </c:pt>
                <c:pt idx="577">
                  <c:v>-50.723349671994242</c:v>
                </c:pt>
                <c:pt idx="578">
                  <c:v>-50.691786003644239</c:v>
                </c:pt>
                <c:pt idx="579">
                  <c:v>-50.663218709610007</c:v>
                </c:pt>
                <c:pt idx="580">
                  <c:v>-50.632347899634183</c:v>
                </c:pt>
                <c:pt idx="581">
                  <c:v>-50.608204564933899</c:v>
                </c:pt>
                <c:pt idx="582">
                  <c:v>-50.579824032824021</c:v>
                </c:pt>
                <c:pt idx="583">
                  <c:v>-50.550513279733735</c:v>
                </c:pt>
                <c:pt idx="584">
                  <c:v>-50.522345502770833</c:v>
                </c:pt>
                <c:pt idx="585">
                  <c:v>-50.49187734348547</c:v>
                </c:pt>
                <c:pt idx="586">
                  <c:v>-50.460665867881787</c:v>
                </c:pt>
                <c:pt idx="587">
                  <c:v>-50.430497701409408</c:v>
                </c:pt>
                <c:pt idx="588">
                  <c:v>-50.405064639322575</c:v>
                </c:pt>
                <c:pt idx="589">
                  <c:v>-50.378075780568111</c:v>
                </c:pt>
                <c:pt idx="590">
                  <c:v>-50.349365337671415</c:v>
                </c:pt>
                <c:pt idx="591">
                  <c:v>-50.320704803763462</c:v>
                </c:pt>
                <c:pt idx="592">
                  <c:v>-50.29668432162714</c:v>
                </c:pt>
                <c:pt idx="593">
                  <c:v>-50.27056007226814</c:v>
                </c:pt>
                <c:pt idx="594">
                  <c:v>-50.243104777044465</c:v>
                </c:pt>
                <c:pt idx="595">
                  <c:v>-50.213129830478522</c:v>
                </c:pt>
                <c:pt idx="596">
                  <c:v>-50.182069926200327</c:v>
                </c:pt>
                <c:pt idx="597">
                  <c:v>-50.150085854986912</c:v>
                </c:pt>
                <c:pt idx="598">
                  <c:v>-50.122637461183544</c:v>
                </c:pt>
                <c:pt idx="599">
                  <c:v>-50.092058823443892</c:v>
                </c:pt>
                <c:pt idx="600">
                  <c:v>-50.062624306771738</c:v>
                </c:pt>
                <c:pt idx="601">
                  <c:v>-50.033904552788641</c:v>
                </c:pt>
                <c:pt idx="602">
                  <c:v>-50.00520255114759</c:v>
                </c:pt>
                <c:pt idx="603">
                  <c:v>-49.976008039462812</c:v>
                </c:pt>
                <c:pt idx="604">
                  <c:v>-49.944762867397969</c:v>
                </c:pt>
                <c:pt idx="605">
                  <c:v>-49.915458193085229</c:v>
                </c:pt>
                <c:pt idx="606">
                  <c:v>-49.884892904190664</c:v>
                </c:pt>
                <c:pt idx="607">
                  <c:v>-49.855815603857266</c:v>
                </c:pt>
                <c:pt idx="608">
                  <c:v>-49.828902220682622</c:v>
                </c:pt>
                <c:pt idx="609">
                  <c:v>-49.795716263063085</c:v>
                </c:pt>
                <c:pt idx="610">
                  <c:v>-49.767526166330796</c:v>
                </c:pt>
                <c:pt idx="611">
                  <c:v>-49.735293852209267</c:v>
                </c:pt>
                <c:pt idx="612">
                  <c:v>-49.710479408074065</c:v>
                </c:pt>
                <c:pt idx="613">
                  <c:v>-49.685058487565229</c:v>
                </c:pt>
                <c:pt idx="614">
                  <c:v>-49.65552570099031</c:v>
                </c:pt>
                <c:pt idx="615">
                  <c:v>-49.625870327420216</c:v>
                </c:pt>
                <c:pt idx="616">
                  <c:v>-49.597205406707999</c:v>
                </c:pt>
                <c:pt idx="617">
                  <c:v>-49.565466865779243</c:v>
                </c:pt>
                <c:pt idx="618">
                  <c:v>-49.533094528886608</c:v>
                </c:pt>
                <c:pt idx="619">
                  <c:v>-49.509257433176145</c:v>
                </c:pt>
                <c:pt idx="620">
                  <c:v>-49.482997710214832</c:v>
                </c:pt>
                <c:pt idx="621">
                  <c:v>-49.455896535151382</c:v>
                </c:pt>
                <c:pt idx="622">
                  <c:v>-49.429826398125769</c:v>
                </c:pt>
                <c:pt idx="623">
                  <c:v>-49.4055141870885</c:v>
                </c:pt>
                <c:pt idx="624">
                  <c:v>-49.378985282405694</c:v>
                </c:pt>
                <c:pt idx="625">
                  <c:v>-49.355408760111402</c:v>
                </c:pt>
                <c:pt idx="626">
                  <c:v>-49.327118131160915</c:v>
                </c:pt>
                <c:pt idx="627">
                  <c:v>-49.30020625526241</c:v>
                </c:pt>
                <c:pt idx="628">
                  <c:v>-49.268591416066229</c:v>
                </c:pt>
                <c:pt idx="629">
                  <c:v>-49.236493229240239</c:v>
                </c:pt>
                <c:pt idx="630">
                  <c:v>-49.211166390349618</c:v>
                </c:pt>
                <c:pt idx="631">
                  <c:v>-49.181268889941336</c:v>
                </c:pt>
                <c:pt idx="632">
                  <c:v>-49.153860057565694</c:v>
                </c:pt>
                <c:pt idx="633">
                  <c:v>-49.130492073643452</c:v>
                </c:pt>
                <c:pt idx="634">
                  <c:v>-49.101550993560267</c:v>
                </c:pt>
                <c:pt idx="635">
                  <c:v>-49.075224759061157</c:v>
                </c:pt>
                <c:pt idx="636">
                  <c:v>-49.050937656698977</c:v>
                </c:pt>
                <c:pt idx="637">
                  <c:v>-49.025159980072331</c:v>
                </c:pt>
                <c:pt idx="638">
                  <c:v>-49.001660774159717</c:v>
                </c:pt>
                <c:pt idx="639">
                  <c:v>-48.969376093920985</c:v>
                </c:pt>
                <c:pt idx="640">
                  <c:v>-48.943256686272889</c:v>
                </c:pt>
                <c:pt idx="641">
                  <c:v>-48.916860394552344</c:v>
                </c:pt>
                <c:pt idx="642">
                  <c:v>-48.89056886160121</c:v>
                </c:pt>
                <c:pt idx="643">
                  <c:v>-48.864056651997643</c:v>
                </c:pt>
                <c:pt idx="644">
                  <c:v>-48.833965325048155</c:v>
                </c:pt>
                <c:pt idx="645">
                  <c:v>-48.801035221511299</c:v>
                </c:pt>
                <c:pt idx="646">
                  <c:v>-48.778769806731432</c:v>
                </c:pt>
                <c:pt idx="647">
                  <c:v>-48.750290324836953</c:v>
                </c:pt>
                <c:pt idx="648">
                  <c:v>-48.725610261705967</c:v>
                </c:pt>
                <c:pt idx="649">
                  <c:v>-48.701862404241339</c:v>
                </c:pt>
                <c:pt idx="650">
                  <c:v>-48.672458522155921</c:v>
                </c:pt>
                <c:pt idx="651">
                  <c:v>-48.646406111768329</c:v>
                </c:pt>
                <c:pt idx="652">
                  <c:v>-48.618769355304025</c:v>
                </c:pt>
                <c:pt idx="653">
                  <c:v>-48.592624930642742</c:v>
                </c:pt>
                <c:pt idx="654">
                  <c:v>-48.564125178326165</c:v>
                </c:pt>
                <c:pt idx="655">
                  <c:v>-48.538315056432452</c:v>
                </c:pt>
                <c:pt idx="656">
                  <c:v>-48.505824093828977</c:v>
                </c:pt>
                <c:pt idx="657">
                  <c:v>-48.483439579791821</c:v>
                </c:pt>
                <c:pt idx="658">
                  <c:v>-48.452755507692046</c:v>
                </c:pt>
                <c:pt idx="659">
                  <c:v>-48.424364189225713</c:v>
                </c:pt>
                <c:pt idx="660">
                  <c:v>-48.396820482779901</c:v>
                </c:pt>
                <c:pt idx="661">
                  <c:v>-48.376795653627951</c:v>
                </c:pt>
                <c:pt idx="662">
                  <c:v>-48.350588323946369</c:v>
                </c:pt>
                <c:pt idx="663">
                  <c:v>-48.326786751388212</c:v>
                </c:pt>
                <c:pt idx="664">
                  <c:v>-48.300619999776103</c:v>
                </c:pt>
                <c:pt idx="665">
                  <c:v>-48.276908710996835</c:v>
                </c:pt>
                <c:pt idx="666">
                  <c:v>-48.249617228447647</c:v>
                </c:pt>
                <c:pt idx="667">
                  <c:v>-48.221272244815822</c:v>
                </c:pt>
                <c:pt idx="668">
                  <c:v>-48.191015744512356</c:v>
                </c:pt>
                <c:pt idx="669">
                  <c:v>-48.165203058783064</c:v>
                </c:pt>
                <c:pt idx="670">
                  <c:v>-48.132069824003864</c:v>
                </c:pt>
                <c:pt idx="671">
                  <c:v>-48.106979067237774</c:v>
                </c:pt>
                <c:pt idx="672">
                  <c:v>-48.080547645213372</c:v>
                </c:pt>
                <c:pt idx="673">
                  <c:v>-48.04938458929486</c:v>
                </c:pt>
                <c:pt idx="674">
                  <c:v>-48.025123373082678</c:v>
                </c:pt>
                <c:pt idx="675">
                  <c:v>-48.004675733598305</c:v>
                </c:pt>
                <c:pt idx="676">
                  <c:v>-47.976258324648782</c:v>
                </c:pt>
                <c:pt idx="677">
                  <c:v>-47.950142125387785</c:v>
                </c:pt>
                <c:pt idx="678">
                  <c:v>-47.924849497491721</c:v>
                </c:pt>
                <c:pt idx="679">
                  <c:v>-47.900385768210214</c:v>
                </c:pt>
                <c:pt idx="680">
                  <c:v>-47.869951297541704</c:v>
                </c:pt>
                <c:pt idx="681">
                  <c:v>-47.847238642055743</c:v>
                </c:pt>
                <c:pt idx="682">
                  <c:v>-47.822636008073388</c:v>
                </c:pt>
                <c:pt idx="683">
                  <c:v>-47.793411760294333</c:v>
                </c:pt>
                <c:pt idx="684">
                  <c:v>-47.767550733157577</c:v>
                </c:pt>
                <c:pt idx="685">
                  <c:v>-47.743666205257469</c:v>
                </c:pt>
                <c:pt idx="686">
                  <c:v>-47.711058862752594</c:v>
                </c:pt>
                <c:pt idx="687">
                  <c:v>-47.68323165003342</c:v>
                </c:pt>
                <c:pt idx="688">
                  <c:v>-47.655323311376037</c:v>
                </c:pt>
                <c:pt idx="689">
                  <c:v>-47.624690396290134</c:v>
                </c:pt>
                <c:pt idx="690">
                  <c:v>-47.597333936886685</c:v>
                </c:pt>
                <c:pt idx="691">
                  <c:v>-47.564418188856138</c:v>
                </c:pt>
                <c:pt idx="692">
                  <c:v>-47.534439599138395</c:v>
                </c:pt>
                <c:pt idx="693">
                  <c:v>-47.507472627948673</c:v>
                </c:pt>
                <c:pt idx="694">
                  <c:v>-47.48213129108413</c:v>
                </c:pt>
                <c:pt idx="695">
                  <c:v>-47.448840147180846</c:v>
                </c:pt>
                <c:pt idx="696">
                  <c:v>-47.424458622047382</c:v>
                </c:pt>
                <c:pt idx="697">
                  <c:v>-47.397955377447119</c:v>
                </c:pt>
                <c:pt idx="698">
                  <c:v>-47.3649029416395</c:v>
                </c:pt>
                <c:pt idx="699">
                  <c:v>-47.335763218673009</c:v>
                </c:pt>
                <c:pt idx="700">
                  <c:v>-47.31413458508986</c:v>
                </c:pt>
                <c:pt idx="701">
                  <c:v>-47.289732319033249</c:v>
                </c:pt>
                <c:pt idx="702">
                  <c:v>-47.268958110468546</c:v>
                </c:pt>
                <c:pt idx="703">
                  <c:v>-47.241936516594706</c:v>
                </c:pt>
                <c:pt idx="704">
                  <c:v>-47.211138077768027</c:v>
                </c:pt>
                <c:pt idx="705">
                  <c:v>-47.185354884172057</c:v>
                </c:pt>
                <c:pt idx="706">
                  <c:v>-47.161345079603137</c:v>
                </c:pt>
                <c:pt idx="707">
                  <c:v>-47.133700616241498</c:v>
                </c:pt>
                <c:pt idx="708">
                  <c:v>-47.105708333240159</c:v>
                </c:pt>
                <c:pt idx="709">
                  <c:v>-47.075199914845598</c:v>
                </c:pt>
                <c:pt idx="710">
                  <c:v>-47.04982529674966</c:v>
                </c:pt>
                <c:pt idx="711">
                  <c:v>-47.019813119531392</c:v>
                </c:pt>
                <c:pt idx="712">
                  <c:v>-46.991305840886</c:v>
                </c:pt>
                <c:pt idx="713">
                  <c:v>-46.962948852183501</c:v>
                </c:pt>
                <c:pt idx="714">
                  <c:v>-46.935937875482708</c:v>
                </c:pt>
                <c:pt idx="715">
                  <c:v>-46.91061758812971</c:v>
                </c:pt>
                <c:pt idx="716">
                  <c:v>-46.882623344611005</c:v>
                </c:pt>
                <c:pt idx="717">
                  <c:v>-46.854128015028124</c:v>
                </c:pt>
                <c:pt idx="718">
                  <c:v>-46.821662147189585</c:v>
                </c:pt>
                <c:pt idx="719">
                  <c:v>-46.787678288454842</c:v>
                </c:pt>
                <c:pt idx="720">
                  <c:v>-46.759072412134074</c:v>
                </c:pt>
                <c:pt idx="721">
                  <c:v>-46.725463143898438</c:v>
                </c:pt>
                <c:pt idx="722">
                  <c:v>-46.697126222884918</c:v>
                </c:pt>
                <c:pt idx="723">
                  <c:v>-46.670443204848638</c:v>
                </c:pt>
                <c:pt idx="724">
                  <c:v>-46.643550120757141</c:v>
                </c:pt>
                <c:pt idx="725">
                  <c:v>-46.61814701017633</c:v>
                </c:pt>
                <c:pt idx="726">
                  <c:v>-46.589881647095467</c:v>
                </c:pt>
                <c:pt idx="727">
                  <c:v>-46.558766218370295</c:v>
                </c:pt>
                <c:pt idx="728">
                  <c:v>-46.531207885410097</c:v>
                </c:pt>
                <c:pt idx="729">
                  <c:v>-46.504282895433477</c:v>
                </c:pt>
                <c:pt idx="730">
                  <c:v>-46.479951574071137</c:v>
                </c:pt>
                <c:pt idx="731">
                  <c:v>-46.452125390549696</c:v>
                </c:pt>
                <c:pt idx="732">
                  <c:v>-46.419443947667588</c:v>
                </c:pt>
                <c:pt idx="733">
                  <c:v>-46.392357244921698</c:v>
                </c:pt>
                <c:pt idx="734">
                  <c:v>-46.366685449710729</c:v>
                </c:pt>
                <c:pt idx="735">
                  <c:v>-46.337950449481895</c:v>
                </c:pt>
                <c:pt idx="736">
                  <c:v>-46.311642061382372</c:v>
                </c:pt>
                <c:pt idx="737">
                  <c:v>-46.27991805603844</c:v>
                </c:pt>
                <c:pt idx="738">
                  <c:v>-46.251480007804915</c:v>
                </c:pt>
                <c:pt idx="739">
                  <c:v>-46.226729424702569</c:v>
                </c:pt>
                <c:pt idx="740">
                  <c:v>-46.203180159581095</c:v>
                </c:pt>
                <c:pt idx="741">
                  <c:v>-46.177400311044437</c:v>
                </c:pt>
                <c:pt idx="742">
                  <c:v>-46.148775953955209</c:v>
                </c:pt>
                <c:pt idx="743">
                  <c:v>-46.120556048227272</c:v>
                </c:pt>
                <c:pt idx="744">
                  <c:v>-46.096064514690894</c:v>
                </c:pt>
                <c:pt idx="745">
                  <c:v>-46.064682541426521</c:v>
                </c:pt>
                <c:pt idx="746">
                  <c:v>-46.032793202391446</c:v>
                </c:pt>
                <c:pt idx="747">
                  <c:v>-46.003315086428685</c:v>
                </c:pt>
                <c:pt idx="748">
                  <c:v>-45.978291225547636</c:v>
                </c:pt>
                <c:pt idx="749">
                  <c:v>-45.951517847478016</c:v>
                </c:pt>
                <c:pt idx="750">
                  <c:v>-45.923012458545472</c:v>
                </c:pt>
                <c:pt idx="751">
                  <c:v>-45.893949152732233</c:v>
                </c:pt>
                <c:pt idx="752">
                  <c:v>-45.865566251370979</c:v>
                </c:pt>
                <c:pt idx="753">
                  <c:v>-45.834681804472339</c:v>
                </c:pt>
                <c:pt idx="754">
                  <c:v>-45.805198763272614</c:v>
                </c:pt>
                <c:pt idx="755">
                  <c:v>-45.78243731501577</c:v>
                </c:pt>
                <c:pt idx="756">
                  <c:v>-45.754033129614669</c:v>
                </c:pt>
                <c:pt idx="757">
                  <c:v>-45.728558001760746</c:v>
                </c:pt>
                <c:pt idx="758">
                  <c:v>-45.703200275634799</c:v>
                </c:pt>
                <c:pt idx="759">
                  <c:v>-45.670882643668151</c:v>
                </c:pt>
                <c:pt idx="760">
                  <c:v>-45.642606417280817</c:v>
                </c:pt>
                <c:pt idx="761">
                  <c:v>-45.615442750006281</c:v>
                </c:pt>
                <c:pt idx="762">
                  <c:v>-45.588671594137963</c:v>
                </c:pt>
                <c:pt idx="763">
                  <c:v>-45.563837845776007</c:v>
                </c:pt>
                <c:pt idx="764">
                  <c:v>-45.535212469301271</c:v>
                </c:pt>
                <c:pt idx="765">
                  <c:v>-45.51069529338973</c:v>
                </c:pt>
                <c:pt idx="766">
                  <c:v>-45.480503306446593</c:v>
                </c:pt>
                <c:pt idx="767">
                  <c:v>-45.446902259770525</c:v>
                </c:pt>
                <c:pt idx="768">
                  <c:v>-45.416532322312179</c:v>
                </c:pt>
                <c:pt idx="769">
                  <c:v>-45.389681591699457</c:v>
                </c:pt>
                <c:pt idx="770">
                  <c:v>-45.35951213807077</c:v>
                </c:pt>
                <c:pt idx="771">
                  <c:v>-45.329962345705539</c:v>
                </c:pt>
                <c:pt idx="772">
                  <c:v>-45.302348977683465</c:v>
                </c:pt>
                <c:pt idx="773">
                  <c:v>-45.272181162318645</c:v>
                </c:pt>
                <c:pt idx="774">
                  <c:v>-45.241938036256713</c:v>
                </c:pt>
                <c:pt idx="775">
                  <c:v>-45.210898424540005</c:v>
                </c:pt>
                <c:pt idx="776">
                  <c:v>-45.182466011021162</c:v>
                </c:pt>
                <c:pt idx="777">
                  <c:v>-45.155986069621363</c:v>
                </c:pt>
                <c:pt idx="778">
                  <c:v>-45.12430688482425</c:v>
                </c:pt>
                <c:pt idx="779">
                  <c:v>-45.095846469418618</c:v>
                </c:pt>
                <c:pt idx="780">
                  <c:v>-45.064810931068507</c:v>
                </c:pt>
                <c:pt idx="781">
                  <c:v>-45.037860267771975</c:v>
                </c:pt>
                <c:pt idx="782">
                  <c:v>-45.007203101966908</c:v>
                </c:pt>
                <c:pt idx="783">
                  <c:v>-44.973248300745411</c:v>
                </c:pt>
                <c:pt idx="784">
                  <c:v>-44.939697549068001</c:v>
                </c:pt>
                <c:pt idx="785">
                  <c:v>-44.907899084638956</c:v>
                </c:pt>
                <c:pt idx="786">
                  <c:v>-44.875717541980137</c:v>
                </c:pt>
                <c:pt idx="787">
                  <c:v>-44.848758248771986</c:v>
                </c:pt>
                <c:pt idx="788">
                  <c:v>-44.817260373195666</c:v>
                </c:pt>
                <c:pt idx="789">
                  <c:v>-44.786279845410775</c:v>
                </c:pt>
                <c:pt idx="790">
                  <c:v>-44.762711329094117</c:v>
                </c:pt>
                <c:pt idx="791">
                  <c:v>-44.735372655548531</c:v>
                </c:pt>
                <c:pt idx="792">
                  <c:v>-44.700805153101228</c:v>
                </c:pt>
                <c:pt idx="793">
                  <c:v>-44.673554311484452</c:v>
                </c:pt>
                <c:pt idx="794">
                  <c:v>-44.641588567002955</c:v>
                </c:pt>
                <c:pt idx="795">
                  <c:v>-44.611772847309254</c:v>
                </c:pt>
                <c:pt idx="796">
                  <c:v>-44.576137785601077</c:v>
                </c:pt>
                <c:pt idx="797">
                  <c:v>-44.540475014516176</c:v>
                </c:pt>
                <c:pt idx="798">
                  <c:v>-44.505814965969293</c:v>
                </c:pt>
                <c:pt idx="799">
                  <c:v>-44.479561607930052</c:v>
                </c:pt>
                <c:pt idx="800">
                  <c:v>-44.447619381484671</c:v>
                </c:pt>
                <c:pt idx="801">
                  <c:v>-44.415888242637592</c:v>
                </c:pt>
                <c:pt idx="802">
                  <c:v>-44.381119742292896</c:v>
                </c:pt>
                <c:pt idx="803">
                  <c:v>-44.354263956341839</c:v>
                </c:pt>
                <c:pt idx="804">
                  <c:v>-44.324172570554694</c:v>
                </c:pt>
                <c:pt idx="805">
                  <c:v>-44.292733705721176</c:v>
                </c:pt>
                <c:pt idx="806">
                  <c:v>-44.259852013277765</c:v>
                </c:pt>
                <c:pt idx="807">
                  <c:v>-44.227436944606666</c:v>
                </c:pt>
                <c:pt idx="808">
                  <c:v>-44.191810076854239</c:v>
                </c:pt>
                <c:pt idx="809">
                  <c:v>-44.157768383330392</c:v>
                </c:pt>
                <c:pt idx="810">
                  <c:v>-44.123539200340545</c:v>
                </c:pt>
                <c:pt idx="811">
                  <c:v>-44.089770632830437</c:v>
                </c:pt>
                <c:pt idx="812">
                  <c:v>-44.056720554239376</c:v>
                </c:pt>
                <c:pt idx="813">
                  <c:v>-44.024597370240826</c:v>
                </c:pt>
                <c:pt idx="814">
                  <c:v>-43.991194226953326</c:v>
                </c:pt>
                <c:pt idx="815">
                  <c:v>-43.961938737960224</c:v>
                </c:pt>
                <c:pt idx="816">
                  <c:v>-43.925093882307578</c:v>
                </c:pt>
                <c:pt idx="817">
                  <c:v>-43.894395628894941</c:v>
                </c:pt>
                <c:pt idx="818">
                  <c:v>-43.862498827553594</c:v>
                </c:pt>
                <c:pt idx="819">
                  <c:v>-43.825650269626379</c:v>
                </c:pt>
                <c:pt idx="820">
                  <c:v>-43.787106573005886</c:v>
                </c:pt>
                <c:pt idx="821">
                  <c:v>-43.750223597968798</c:v>
                </c:pt>
                <c:pt idx="822">
                  <c:v>-43.716562582911521</c:v>
                </c:pt>
                <c:pt idx="823">
                  <c:v>-43.679781689136092</c:v>
                </c:pt>
                <c:pt idx="824">
                  <c:v>-43.648134135778591</c:v>
                </c:pt>
                <c:pt idx="825">
                  <c:v>-43.610741007218181</c:v>
                </c:pt>
                <c:pt idx="826">
                  <c:v>-43.576333952336341</c:v>
                </c:pt>
                <c:pt idx="827">
                  <c:v>-43.532802223940948</c:v>
                </c:pt>
                <c:pt idx="828">
                  <c:v>-43.502803463341266</c:v>
                </c:pt>
                <c:pt idx="829">
                  <c:v>-43.474020629868548</c:v>
                </c:pt>
                <c:pt idx="830">
                  <c:v>-43.443867460094992</c:v>
                </c:pt>
                <c:pt idx="831">
                  <c:v>-43.412123989831557</c:v>
                </c:pt>
                <c:pt idx="832">
                  <c:v>-43.374975014312554</c:v>
                </c:pt>
                <c:pt idx="833">
                  <c:v>-43.345164238402901</c:v>
                </c:pt>
                <c:pt idx="834">
                  <c:v>-43.309752575533935</c:v>
                </c:pt>
                <c:pt idx="835">
                  <c:v>-43.270718199869478</c:v>
                </c:pt>
                <c:pt idx="836">
                  <c:v>-43.236169495464068</c:v>
                </c:pt>
                <c:pt idx="837">
                  <c:v>-43.194491643705518</c:v>
                </c:pt>
                <c:pt idx="838">
                  <c:v>-43.157928374516217</c:v>
                </c:pt>
                <c:pt idx="839">
                  <c:v>-43.119358824311746</c:v>
                </c:pt>
                <c:pt idx="840">
                  <c:v>-43.086993727016235</c:v>
                </c:pt>
                <c:pt idx="841">
                  <c:v>-43.04893865788803</c:v>
                </c:pt>
                <c:pt idx="842">
                  <c:v>-43.011004070364194</c:v>
                </c:pt>
                <c:pt idx="843">
                  <c:v>-42.972081031957202</c:v>
                </c:pt>
                <c:pt idx="844">
                  <c:v>-42.933460578665589</c:v>
                </c:pt>
                <c:pt idx="845">
                  <c:v>-42.902977129592315</c:v>
                </c:pt>
                <c:pt idx="846">
                  <c:v>-42.859488161151603</c:v>
                </c:pt>
                <c:pt idx="847">
                  <c:v>-42.823449702181605</c:v>
                </c:pt>
                <c:pt idx="848">
                  <c:v>-42.789421851377</c:v>
                </c:pt>
                <c:pt idx="849">
                  <c:v>-42.752669842671224</c:v>
                </c:pt>
                <c:pt idx="850">
                  <c:v>-42.71274870692163</c:v>
                </c:pt>
                <c:pt idx="851">
                  <c:v>-42.67730756126879</c:v>
                </c:pt>
                <c:pt idx="852">
                  <c:v>-42.634220460308057</c:v>
                </c:pt>
                <c:pt idx="853">
                  <c:v>-42.598598451455459</c:v>
                </c:pt>
                <c:pt idx="854">
                  <c:v>-42.557646516313241</c:v>
                </c:pt>
                <c:pt idx="855">
                  <c:v>-42.516372742203984</c:v>
                </c:pt>
                <c:pt idx="856">
                  <c:v>-42.476490902742739</c:v>
                </c:pt>
                <c:pt idx="857">
                  <c:v>-42.438288015871365</c:v>
                </c:pt>
                <c:pt idx="858">
                  <c:v>-42.401268038226647</c:v>
                </c:pt>
                <c:pt idx="859">
                  <c:v>-42.355219231315402</c:v>
                </c:pt>
                <c:pt idx="860">
                  <c:v>-42.319520043594054</c:v>
                </c:pt>
                <c:pt idx="861">
                  <c:v>-42.283754847152764</c:v>
                </c:pt>
                <c:pt idx="862">
                  <c:v>-42.239974488535083</c:v>
                </c:pt>
                <c:pt idx="863">
                  <c:v>-42.202089324742445</c:v>
                </c:pt>
                <c:pt idx="864">
                  <c:v>-42.161332560587098</c:v>
                </c:pt>
                <c:pt idx="865">
                  <c:v>-42.126159374334051</c:v>
                </c:pt>
                <c:pt idx="866">
                  <c:v>-42.085144827031897</c:v>
                </c:pt>
                <c:pt idx="867">
                  <c:v>-42.045857290297334</c:v>
                </c:pt>
                <c:pt idx="868">
                  <c:v>-42.004942553789917</c:v>
                </c:pt>
                <c:pt idx="869">
                  <c:v>-41.963982205661125</c:v>
                </c:pt>
                <c:pt idx="870">
                  <c:v>-41.927647186653388</c:v>
                </c:pt>
                <c:pt idx="871">
                  <c:v>-41.887262471054697</c:v>
                </c:pt>
                <c:pt idx="872">
                  <c:v>-41.847147775811408</c:v>
                </c:pt>
                <c:pt idx="873">
                  <c:v>-41.800486438438725</c:v>
                </c:pt>
                <c:pt idx="874">
                  <c:v>-41.758569962917534</c:v>
                </c:pt>
                <c:pt idx="875">
                  <c:v>-41.711566134045682</c:v>
                </c:pt>
                <c:pt idx="876">
                  <c:v>-41.674395684464045</c:v>
                </c:pt>
                <c:pt idx="877">
                  <c:v>-41.629947656759398</c:v>
                </c:pt>
                <c:pt idx="878">
                  <c:v>-41.58063850307407</c:v>
                </c:pt>
                <c:pt idx="879">
                  <c:v>-41.531550048600849</c:v>
                </c:pt>
                <c:pt idx="880">
                  <c:v>-41.487299054813491</c:v>
                </c:pt>
                <c:pt idx="881">
                  <c:v>-41.444282235844128</c:v>
                </c:pt>
                <c:pt idx="882">
                  <c:v>-41.397615895474786</c:v>
                </c:pt>
                <c:pt idx="883">
                  <c:v>-41.358808121260097</c:v>
                </c:pt>
                <c:pt idx="884">
                  <c:v>-41.315975180471042</c:v>
                </c:pt>
                <c:pt idx="885">
                  <c:v>-41.273202146115963</c:v>
                </c:pt>
                <c:pt idx="886">
                  <c:v>-41.225606390530203</c:v>
                </c:pt>
                <c:pt idx="887">
                  <c:v>-41.173523626197948</c:v>
                </c:pt>
                <c:pt idx="888">
                  <c:v>-41.124065106281776</c:v>
                </c:pt>
                <c:pt idx="889">
                  <c:v>-41.067935615653582</c:v>
                </c:pt>
                <c:pt idx="890">
                  <c:v>-41.029939284291459</c:v>
                </c:pt>
                <c:pt idx="891">
                  <c:v>-40.97353039285489</c:v>
                </c:pt>
                <c:pt idx="892">
                  <c:v>-40.926933328312131</c:v>
                </c:pt>
                <c:pt idx="893">
                  <c:v>-40.889149978675093</c:v>
                </c:pt>
                <c:pt idx="894">
                  <c:v>-40.841758382898341</c:v>
                </c:pt>
                <c:pt idx="895">
                  <c:v>-40.794772944783809</c:v>
                </c:pt>
                <c:pt idx="896">
                  <c:v>-40.748835285713476</c:v>
                </c:pt>
                <c:pt idx="897">
                  <c:v>-40.703334220036531</c:v>
                </c:pt>
                <c:pt idx="898">
                  <c:v>-40.652120932355736</c:v>
                </c:pt>
                <c:pt idx="899">
                  <c:v>-40.605616055099254</c:v>
                </c:pt>
                <c:pt idx="900">
                  <c:v>-40.553962197626703</c:v>
                </c:pt>
                <c:pt idx="901">
                  <c:v>-40.499270020062433</c:v>
                </c:pt>
                <c:pt idx="902">
                  <c:v>-40.442739280859371</c:v>
                </c:pt>
                <c:pt idx="903">
                  <c:v>-40.390801301279254</c:v>
                </c:pt>
                <c:pt idx="904">
                  <c:v>-40.328769817897339</c:v>
                </c:pt>
                <c:pt idx="905">
                  <c:v>-40.273450613716669</c:v>
                </c:pt>
                <c:pt idx="906">
                  <c:v>-40.220041857431895</c:v>
                </c:pt>
                <c:pt idx="907">
                  <c:v>-40.170614453218349</c:v>
                </c:pt>
                <c:pt idx="908">
                  <c:v>-40.115157796077291</c:v>
                </c:pt>
                <c:pt idx="909">
                  <c:v>-40.060134440568632</c:v>
                </c:pt>
                <c:pt idx="910">
                  <c:v>-40.014970449619796</c:v>
                </c:pt>
                <c:pt idx="911">
                  <c:v>-39.962092761783111</c:v>
                </c:pt>
                <c:pt idx="912">
                  <c:v>-39.904640707434524</c:v>
                </c:pt>
                <c:pt idx="913">
                  <c:v>-39.850727720008422</c:v>
                </c:pt>
                <c:pt idx="914">
                  <c:v>-39.795666959335293</c:v>
                </c:pt>
                <c:pt idx="915">
                  <c:v>-39.740153810300917</c:v>
                </c:pt>
                <c:pt idx="916">
                  <c:v>-39.692590432833782</c:v>
                </c:pt>
                <c:pt idx="917">
                  <c:v>-39.632742082373966</c:v>
                </c:pt>
                <c:pt idx="918">
                  <c:v>-39.580314273362248</c:v>
                </c:pt>
                <c:pt idx="919">
                  <c:v>-39.509200397838718</c:v>
                </c:pt>
                <c:pt idx="920">
                  <c:v>-39.443519573688747</c:v>
                </c:pt>
                <c:pt idx="921">
                  <c:v>-39.386971537311844</c:v>
                </c:pt>
                <c:pt idx="922">
                  <c:v>-39.329810101349352</c:v>
                </c:pt>
                <c:pt idx="923">
                  <c:v>-39.261111601994855</c:v>
                </c:pt>
                <c:pt idx="924">
                  <c:v>-39.204466394701278</c:v>
                </c:pt>
                <c:pt idx="925">
                  <c:v>-39.130998377635315</c:v>
                </c:pt>
                <c:pt idx="926">
                  <c:v>-39.075537818971611</c:v>
                </c:pt>
                <c:pt idx="927">
                  <c:v>-39.017747302815813</c:v>
                </c:pt>
                <c:pt idx="928">
                  <c:v>-38.954695422301072</c:v>
                </c:pt>
                <c:pt idx="929">
                  <c:v>-38.88892651289963</c:v>
                </c:pt>
                <c:pt idx="930">
                  <c:v>-38.828822318983129</c:v>
                </c:pt>
                <c:pt idx="931">
                  <c:v>-38.762968827671983</c:v>
                </c:pt>
                <c:pt idx="932">
                  <c:v>-38.688379606452074</c:v>
                </c:pt>
                <c:pt idx="933">
                  <c:v>-38.623483869743978</c:v>
                </c:pt>
                <c:pt idx="934">
                  <c:v>-38.557400111012669</c:v>
                </c:pt>
                <c:pt idx="935">
                  <c:v>-38.489853883577858</c:v>
                </c:pt>
                <c:pt idx="936">
                  <c:v>-38.416103504995512</c:v>
                </c:pt>
                <c:pt idx="937">
                  <c:v>-38.342467761215175</c:v>
                </c:pt>
                <c:pt idx="938">
                  <c:v>-38.260200264210077</c:v>
                </c:pt>
                <c:pt idx="939">
                  <c:v>-38.182912293720079</c:v>
                </c:pt>
                <c:pt idx="940">
                  <c:v>-38.104266879763898</c:v>
                </c:pt>
                <c:pt idx="941">
                  <c:v>-38.021327859404224</c:v>
                </c:pt>
                <c:pt idx="942">
                  <c:v>-37.932547935161175</c:v>
                </c:pt>
                <c:pt idx="943">
                  <c:v>-37.859888079380006</c:v>
                </c:pt>
                <c:pt idx="944">
                  <c:v>-37.790882017823328</c:v>
                </c:pt>
                <c:pt idx="945">
                  <c:v>-37.700150543005648</c:v>
                </c:pt>
                <c:pt idx="946">
                  <c:v>-37.628813678816094</c:v>
                </c:pt>
                <c:pt idx="947">
                  <c:v>-37.528170707771089</c:v>
                </c:pt>
                <c:pt idx="948">
                  <c:v>-37.441698496651533</c:v>
                </c:pt>
                <c:pt idx="949">
                  <c:v>-37.361028896858315</c:v>
                </c:pt>
                <c:pt idx="950">
                  <c:v>-37.266374227175326</c:v>
                </c:pt>
                <c:pt idx="951">
                  <c:v>-37.154917189235533</c:v>
                </c:pt>
                <c:pt idx="952">
                  <c:v>-37.067180897366342</c:v>
                </c:pt>
                <c:pt idx="953">
                  <c:v>-36.99289502112557</c:v>
                </c:pt>
                <c:pt idx="954">
                  <c:v>-36.898145898915232</c:v>
                </c:pt>
                <c:pt idx="955">
                  <c:v>-36.798301854940831</c:v>
                </c:pt>
                <c:pt idx="956">
                  <c:v>-36.718005477075309</c:v>
                </c:pt>
                <c:pt idx="957">
                  <c:v>-36.626781503235136</c:v>
                </c:pt>
                <c:pt idx="958">
                  <c:v>-36.528834706571288</c:v>
                </c:pt>
                <c:pt idx="959">
                  <c:v>-36.42862124604116</c:v>
                </c:pt>
                <c:pt idx="960">
                  <c:v>-36.306842718790854</c:v>
                </c:pt>
                <c:pt idx="961">
                  <c:v>-36.199417592502186</c:v>
                </c:pt>
                <c:pt idx="962">
                  <c:v>-36.082058913906792</c:v>
                </c:pt>
                <c:pt idx="963">
                  <c:v>-35.972139690697354</c:v>
                </c:pt>
                <c:pt idx="964">
                  <c:v>-35.851329667866594</c:v>
                </c:pt>
                <c:pt idx="965">
                  <c:v>-35.727605888584193</c:v>
                </c:pt>
                <c:pt idx="966">
                  <c:v>-35.612734118002514</c:v>
                </c:pt>
                <c:pt idx="967">
                  <c:v>-35.486035572451513</c:v>
                </c:pt>
                <c:pt idx="968">
                  <c:v>-35.341768019998746</c:v>
                </c:pt>
                <c:pt idx="969">
                  <c:v>-35.227814742717371</c:v>
                </c:pt>
                <c:pt idx="970">
                  <c:v>-35.105119908317846</c:v>
                </c:pt>
                <c:pt idx="971">
                  <c:v>-34.9653991238795</c:v>
                </c:pt>
                <c:pt idx="972">
                  <c:v>-34.816803369098977</c:v>
                </c:pt>
                <c:pt idx="973">
                  <c:v>-34.680960815607037</c:v>
                </c:pt>
                <c:pt idx="974">
                  <c:v>-34.537992280941211</c:v>
                </c:pt>
                <c:pt idx="975">
                  <c:v>-34.387959862214672</c:v>
                </c:pt>
                <c:pt idx="976">
                  <c:v>-34.262134562459707</c:v>
                </c:pt>
                <c:pt idx="977">
                  <c:v>-34.115539370198888</c:v>
                </c:pt>
                <c:pt idx="978">
                  <c:v>-33.956624391125089</c:v>
                </c:pt>
                <c:pt idx="979">
                  <c:v>-33.801600327323612</c:v>
                </c:pt>
                <c:pt idx="980">
                  <c:v>-33.60911052325163</c:v>
                </c:pt>
                <c:pt idx="981">
                  <c:v>-33.421318059451366</c:v>
                </c:pt>
                <c:pt idx="982">
                  <c:v>-33.260107995139265</c:v>
                </c:pt>
                <c:pt idx="983">
                  <c:v>-33.080597344236637</c:v>
                </c:pt>
                <c:pt idx="984">
                  <c:v>-32.853321443239857</c:v>
                </c:pt>
                <c:pt idx="985">
                  <c:v>-32.664421593588273</c:v>
                </c:pt>
                <c:pt idx="986">
                  <c:v>-32.382307162999901</c:v>
                </c:pt>
                <c:pt idx="987">
                  <c:v>-32.147586212847848</c:v>
                </c:pt>
                <c:pt idx="988">
                  <c:v>-31.903488233335516</c:v>
                </c:pt>
                <c:pt idx="989">
                  <c:v>-31.63374810269675</c:v>
                </c:pt>
                <c:pt idx="990">
                  <c:v>-31.332715240705795</c:v>
                </c:pt>
                <c:pt idx="991">
                  <c:v>-31.004925814401183</c:v>
                </c:pt>
                <c:pt idx="992">
                  <c:v>-30.614465916759187</c:v>
                </c:pt>
                <c:pt idx="993">
                  <c:v>-30.195688198125268</c:v>
                </c:pt>
                <c:pt idx="994">
                  <c:v>-29.71278400304945</c:v>
                </c:pt>
                <c:pt idx="995">
                  <c:v>-28.992174372922314</c:v>
                </c:pt>
                <c:pt idx="996">
                  <c:v>-28.201011672923954</c:v>
                </c:pt>
                <c:pt idx="997">
                  <c:v>-27.300136278506884</c:v>
                </c:pt>
                <c:pt idx="998">
                  <c:v>-25.983668632329064</c:v>
                </c:pt>
                <c:pt idx="999">
                  <c:v>-23.262675512906071</c:v>
                </c:pt>
                <c:pt idx="1000">
                  <c:v>-10.459370237795703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946-4BC5-91A7-A20270DDEE64}"/>
            </c:ext>
          </c:extLst>
        </c:ser>
        <c:ser>
          <c:idx val="8"/>
          <c:order val="8"/>
          <c:tx>
            <c:strRef>
              <c:f>'[NR-U indoor sub7 calibration_final_v3.xlsx](15,20,20,40), UE RSSI'!$J$1</c:f>
              <c:strCache>
                <c:ptCount val="1"/>
                <c:pt idx="0">
                  <c:v>Huawei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RSSI'!$J$2:$J$1002</c:f>
              <c:numCache>
                <c:formatCode>General</c:formatCode>
                <c:ptCount val="1001"/>
                <c:pt idx="0">
                  <c:v>-81.837999999999994</c:v>
                </c:pt>
                <c:pt idx="1">
                  <c:v>-80.694000000000003</c:v>
                </c:pt>
                <c:pt idx="2">
                  <c:v>-79.504999999999896</c:v>
                </c:pt>
                <c:pt idx="3">
                  <c:v>-78.87</c:v>
                </c:pt>
                <c:pt idx="4">
                  <c:v>-78.459999999999994</c:v>
                </c:pt>
                <c:pt idx="5">
                  <c:v>-78.08</c:v>
                </c:pt>
                <c:pt idx="6">
                  <c:v>-77.679999999999893</c:v>
                </c:pt>
                <c:pt idx="7">
                  <c:v>-77.352000000000004</c:v>
                </c:pt>
                <c:pt idx="8">
                  <c:v>-77.151999999999802</c:v>
                </c:pt>
                <c:pt idx="9">
                  <c:v>-76.8239999999997</c:v>
                </c:pt>
                <c:pt idx="10">
                  <c:v>-76.509999999999906</c:v>
                </c:pt>
                <c:pt idx="11">
                  <c:v>-76.297999999999902</c:v>
                </c:pt>
                <c:pt idx="12">
                  <c:v>-76.007999999999896</c:v>
                </c:pt>
                <c:pt idx="13">
                  <c:v>-75.787999999999997</c:v>
                </c:pt>
                <c:pt idx="14">
                  <c:v>-75.565999999999804</c:v>
                </c:pt>
                <c:pt idx="15">
                  <c:v>-75.247</c:v>
                </c:pt>
                <c:pt idx="16">
                  <c:v>-75.066000000000003</c:v>
                </c:pt>
                <c:pt idx="17">
                  <c:v>-74.890500000000003</c:v>
                </c:pt>
                <c:pt idx="18">
                  <c:v>-74.675999999999803</c:v>
                </c:pt>
                <c:pt idx="19">
                  <c:v>-74.564999999999898</c:v>
                </c:pt>
                <c:pt idx="20">
                  <c:v>-74.4009999999992</c:v>
                </c:pt>
                <c:pt idx="21">
                  <c:v>-74.2169999999998</c:v>
                </c:pt>
                <c:pt idx="22">
                  <c:v>-74.096000000000004</c:v>
                </c:pt>
                <c:pt idx="23">
                  <c:v>-73.988</c:v>
                </c:pt>
                <c:pt idx="24">
                  <c:v>-73.846999999999596</c:v>
                </c:pt>
                <c:pt idx="25">
                  <c:v>-73.686499999999995</c:v>
                </c:pt>
                <c:pt idx="26">
                  <c:v>-73.567999999999898</c:v>
                </c:pt>
                <c:pt idx="27">
                  <c:v>-73.44</c:v>
                </c:pt>
                <c:pt idx="28">
                  <c:v>-73.337999999999994</c:v>
                </c:pt>
                <c:pt idx="29">
                  <c:v>-73.229999999999905</c:v>
                </c:pt>
                <c:pt idx="30">
                  <c:v>-73.141999999999797</c:v>
                </c:pt>
                <c:pt idx="31">
                  <c:v>-73.002999999999503</c:v>
                </c:pt>
                <c:pt idx="32">
                  <c:v>-72.884999999999806</c:v>
                </c:pt>
                <c:pt idx="33">
                  <c:v>-72.766999999999896</c:v>
                </c:pt>
                <c:pt idx="34">
                  <c:v>-72.691999999999595</c:v>
                </c:pt>
                <c:pt idx="35">
                  <c:v>-72.590999999999994</c:v>
                </c:pt>
                <c:pt idx="36">
                  <c:v>-72.498999999999796</c:v>
                </c:pt>
                <c:pt idx="37">
                  <c:v>-72.339666666666602</c:v>
                </c:pt>
                <c:pt idx="38">
                  <c:v>-72.247999999999905</c:v>
                </c:pt>
                <c:pt idx="39">
                  <c:v>-72.099999999999795</c:v>
                </c:pt>
                <c:pt idx="40">
                  <c:v>-71.995000000000005</c:v>
                </c:pt>
                <c:pt idx="41">
                  <c:v>-71.906999999999698</c:v>
                </c:pt>
                <c:pt idx="42">
                  <c:v>-71.795000000000002</c:v>
                </c:pt>
                <c:pt idx="43">
                  <c:v>-71.683000000000007</c:v>
                </c:pt>
                <c:pt idx="44">
                  <c:v>-71.637999999999906</c:v>
                </c:pt>
                <c:pt idx="45">
                  <c:v>-71.53</c:v>
                </c:pt>
                <c:pt idx="46">
                  <c:v>-71.419999999999902</c:v>
                </c:pt>
                <c:pt idx="47">
                  <c:v>-71.34</c:v>
                </c:pt>
                <c:pt idx="48">
                  <c:v>-71.286000000000001</c:v>
                </c:pt>
                <c:pt idx="49">
                  <c:v>-71.218000000000004</c:v>
                </c:pt>
                <c:pt idx="50">
                  <c:v>-71.150000000000006</c:v>
                </c:pt>
                <c:pt idx="51">
                  <c:v>-71.0829999999997</c:v>
                </c:pt>
                <c:pt idx="52">
                  <c:v>-71.000500000000002</c:v>
                </c:pt>
                <c:pt idx="53">
                  <c:v>-70.932499999999905</c:v>
                </c:pt>
                <c:pt idx="54">
                  <c:v>-70.863999999999706</c:v>
                </c:pt>
                <c:pt idx="55">
                  <c:v>-70.760999999999996</c:v>
                </c:pt>
                <c:pt idx="56">
                  <c:v>-70.704999999999899</c:v>
                </c:pt>
                <c:pt idx="57">
                  <c:v>-70.671999999999798</c:v>
                </c:pt>
                <c:pt idx="58">
                  <c:v>-70.608999999999796</c:v>
                </c:pt>
                <c:pt idx="59">
                  <c:v>-70.539999999999694</c:v>
                </c:pt>
                <c:pt idx="60">
                  <c:v>-70.456000000000003</c:v>
                </c:pt>
                <c:pt idx="61">
                  <c:v>-70.365999999999303</c:v>
                </c:pt>
                <c:pt idx="62">
                  <c:v>-70.302999999999997</c:v>
                </c:pt>
                <c:pt idx="63">
                  <c:v>-70.183999999999997</c:v>
                </c:pt>
                <c:pt idx="64">
                  <c:v>-70.129999999999598</c:v>
                </c:pt>
                <c:pt idx="65">
                  <c:v>-70.054999999999595</c:v>
                </c:pt>
                <c:pt idx="66">
                  <c:v>-69.999999999999503</c:v>
                </c:pt>
                <c:pt idx="67">
                  <c:v>-69.928999999999903</c:v>
                </c:pt>
                <c:pt idx="68">
                  <c:v>-69.864999999999796</c:v>
                </c:pt>
                <c:pt idx="69">
                  <c:v>-69.787499999999895</c:v>
                </c:pt>
                <c:pt idx="70">
                  <c:v>-69.732999999999905</c:v>
                </c:pt>
                <c:pt idx="71">
                  <c:v>-69.681999999999803</c:v>
                </c:pt>
                <c:pt idx="72">
                  <c:v>-69.607499999999902</c:v>
                </c:pt>
                <c:pt idx="73">
                  <c:v>-69.539999999999907</c:v>
                </c:pt>
                <c:pt idx="74">
                  <c:v>-69.499999999999801</c:v>
                </c:pt>
                <c:pt idx="75">
                  <c:v>-69.406000000000006</c:v>
                </c:pt>
                <c:pt idx="76">
                  <c:v>-69.329999999999501</c:v>
                </c:pt>
                <c:pt idx="77">
                  <c:v>-69.267999999999901</c:v>
                </c:pt>
                <c:pt idx="78">
                  <c:v>-69.221999999999795</c:v>
                </c:pt>
                <c:pt idx="79">
                  <c:v>-69.149000000000001</c:v>
                </c:pt>
                <c:pt idx="80">
                  <c:v>-69.098499999999902</c:v>
                </c:pt>
                <c:pt idx="81">
                  <c:v>-69.046999999999898</c:v>
                </c:pt>
                <c:pt idx="82">
                  <c:v>-68.967999999999904</c:v>
                </c:pt>
                <c:pt idx="83">
                  <c:v>-68.915999999999897</c:v>
                </c:pt>
                <c:pt idx="84">
                  <c:v>-68.866999999999905</c:v>
                </c:pt>
                <c:pt idx="85">
                  <c:v>-68.810999999999893</c:v>
                </c:pt>
                <c:pt idx="86">
                  <c:v>-68.746999999999701</c:v>
                </c:pt>
                <c:pt idx="87">
                  <c:v>-68.706999999999894</c:v>
                </c:pt>
                <c:pt idx="88">
                  <c:v>-68.658999999999907</c:v>
                </c:pt>
                <c:pt idx="89">
                  <c:v>-68.585999999999899</c:v>
                </c:pt>
                <c:pt idx="90">
                  <c:v>-68.522999999999897</c:v>
                </c:pt>
                <c:pt idx="91">
                  <c:v>-68.468999999999298</c:v>
                </c:pt>
                <c:pt idx="92">
                  <c:v>-68.401999999999802</c:v>
                </c:pt>
                <c:pt idx="93">
                  <c:v>-68.338999999999501</c:v>
                </c:pt>
                <c:pt idx="94">
                  <c:v>-68.269000000000005</c:v>
                </c:pt>
                <c:pt idx="95">
                  <c:v>-68.229999999999805</c:v>
                </c:pt>
                <c:pt idx="96">
                  <c:v>-68.142999999999901</c:v>
                </c:pt>
                <c:pt idx="97">
                  <c:v>-68.08</c:v>
                </c:pt>
                <c:pt idx="98">
                  <c:v>-68.042999999999694</c:v>
                </c:pt>
                <c:pt idx="99">
                  <c:v>-67.976500000000001</c:v>
                </c:pt>
                <c:pt idx="100">
                  <c:v>-67.938000000000002</c:v>
                </c:pt>
                <c:pt idx="101">
                  <c:v>-67.881999999999493</c:v>
                </c:pt>
                <c:pt idx="102">
                  <c:v>-67.804999999999893</c:v>
                </c:pt>
                <c:pt idx="103">
                  <c:v>-67.769999999999897</c:v>
                </c:pt>
                <c:pt idx="104">
                  <c:v>-67.718999999999895</c:v>
                </c:pt>
                <c:pt idx="105">
                  <c:v>-67.668999999999699</c:v>
                </c:pt>
                <c:pt idx="106">
                  <c:v>-67.614999999999895</c:v>
                </c:pt>
                <c:pt idx="107">
                  <c:v>-67.561999999999799</c:v>
                </c:pt>
                <c:pt idx="108">
                  <c:v>-67.520999999999802</c:v>
                </c:pt>
                <c:pt idx="109">
                  <c:v>-67.457999999999501</c:v>
                </c:pt>
                <c:pt idx="110">
                  <c:v>-67.410333333333199</c:v>
                </c:pt>
                <c:pt idx="111">
                  <c:v>-67.360999999999905</c:v>
                </c:pt>
                <c:pt idx="112">
                  <c:v>-67.299999999999898</c:v>
                </c:pt>
                <c:pt idx="113">
                  <c:v>-67.256999999999906</c:v>
                </c:pt>
                <c:pt idx="114">
                  <c:v>-67.208999999999705</c:v>
                </c:pt>
                <c:pt idx="115">
                  <c:v>-67.172999999999703</c:v>
                </c:pt>
                <c:pt idx="116">
                  <c:v>-67.107999999999905</c:v>
                </c:pt>
                <c:pt idx="117">
                  <c:v>-67.078999999999894</c:v>
                </c:pt>
                <c:pt idx="118">
                  <c:v>-67.020499999999799</c:v>
                </c:pt>
                <c:pt idx="119">
                  <c:v>-66.947999999999894</c:v>
                </c:pt>
                <c:pt idx="120">
                  <c:v>-66.897999999999598</c:v>
                </c:pt>
                <c:pt idx="121">
                  <c:v>-66.855999999999796</c:v>
                </c:pt>
                <c:pt idx="122">
                  <c:v>-66.784999999999798</c:v>
                </c:pt>
                <c:pt idx="123">
                  <c:v>-66.762</c:v>
                </c:pt>
                <c:pt idx="124">
                  <c:v>-66.727999999999795</c:v>
                </c:pt>
                <c:pt idx="125">
                  <c:v>-66.699999999999903</c:v>
                </c:pt>
                <c:pt idx="126">
                  <c:v>-66.661999999999594</c:v>
                </c:pt>
                <c:pt idx="127">
                  <c:v>-66.601999999999506</c:v>
                </c:pt>
                <c:pt idx="128">
                  <c:v>-66.556999999999903</c:v>
                </c:pt>
                <c:pt idx="129">
                  <c:v>-66.522999999999698</c:v>
                </c:pt>
                <c:pt idx="130">
                  <c:v>-66.4879999999999</c:v>
                </c:pt>
                <c:pt idx="131">
                  <c:v>-66.431999999999903</c:v>
                </c:pt>
                <c:pt idx="132">
                  <c:v>-66.383999999999901</c:v>
                </c:pt>
                <c:pt idx="133">
                  <c:v>-66.340666666666607</c:v>
                </c:pt>
                <c:pt idx="134">
                  <c:v>-66.306999999999604</c:v>
                </c:pt>
                <c:pt idx="135">
                  <c:v>-66.246999999999801</c:v>
                </c:pt>
                <c:pt idx="136">
                  <c:v>-66.207999999999203</c:v>
                </c:pt>
                <c:pt idx="137">
                  <c:v>-66.171999999999798</c:v>
                </c:pt>
                <c:pt idx="138">
                  <c:v>-66.137999999999593</c:v>
                </c:pt>
                <c:pt idx="139">
                  <c:v>-66.097999999999502</c:v>
                </c:pt>
                <c:pt idx="140">
                  <c:v>-66.035999999999504</c:v>
                </c:pt>
                <c:pt idx="141">
                  <c:v>-65.983999999999796</c:v>
                </c:pt>
                <c:pt idx="142">
                  <c:v>-65.928999999999803</c:v>
                </c:pt>
                <c:pt idx="143">
                  <c:v>-65.894999999999897</c:v>
                </c:pt>
                <c:pt idx="144">
                  <c:v>-65.849999999999497</c:v>
                </c:pt>
                <c:pt idx="145">
                  <c:v>-65.813999999999893</c:v>
                </c:pt>
                <c:pt idx="146">
                  <c:v>-65.767999999999205</c:v>
                </c:pt>
                <c:pt idx="147">
                  <c:v>-65.717999999998796</c:v>
                </c:pt>
                <c:pt idx="148">
                  <c:v>-65.656999999999897</c:v>
                </c:pt>
                <c:pt idx="149">
                  <c:v>-65.623999999999697</c:v>
                </c:pt>
                <c:pt idx="150">
                  <c:v>-65.589999999999705</c:v>
                </c:pt>
                <c:pt idx="151">
                  <c:v>-65.557999999999794</c:v>
                </c:pt>
                <c:pt idx="152">
                  <c:v>-65.515999999999707</c:v>
                </c:pt>
                <c:pt idx="153">
                  <c:v>-65.463499999999897</c:v>
                </c:pt>
                <c:pt idx="154">
                  <c:v>-65.429999999999595</c:v>
                </c:pt>
                <c:pt idx="155">
                  <c:v>-65.376999999999498</c:v>
                </c:pt>
                <c:pt idx="156">
                  <c:v>-65.325999999999894</c:v>
                </c:pt>
                <c:pt idx="157">
                  <c:v>-65.291999999999902</c:v>
                </c:pt>
                <c:pt idx="158">
                  <c:v>-65.260999999999598</c:v>
                </c:pt>
                <c:pt idx="159">
                  <c:v>-65.220999999999506</c:v>
                </c:pt>
                <c:pt idx="160">
                  <c:v>-65.182999999999893</c:v>
                </c:pt>
                <c:pt idx="161">
                  <c:v>-65.141999999999598</c:v>
                </c:pt>
                <c:pt idx="162">
                  <c:v>-65.095999999999606</c:v>
                </c:pt>
                <c:pt idx="163">
                  <c:v>-65.054999999999794</c:v>
                </c:pt>
                <c:pt idx="164">
                  <c:v>-65.0236666666665</c:v>
                </c:pt>
                <c:pt idx="165">
                  <c:v>-64.986999999999696</c:v>
                </c:pt>
                <c:pt idx="166">
                  <c:v>-64.9489999999996</c:v>
                </c:pt>
                <c:pt idx="167">
                  <c:v>-64.921999999999699</c:v>
                </c:pt>
                <c:pt idx="168">
                  <c:v>-64.887999999999593</c:v>
                </c:pt>
                <c:pt idx="169">
                  <c:v>-64.849999999999696</c:v>
                </c:pt>
                <c:pt idx="170">
                  <c:v>-64.809999999999306</c:v>
                </c:pt>
                <c:pt idx="171">
                  <c:v>-64.7639999999992</c:v>
                </c:pt>
                <c:pt idx="172">
                  <c:v>-64.724999999999</c:v>
                </c:pt>
                <c:pt idx="173">
                  <c:v>-64.693249999999907</c:v>
                </c:pt>
                <c:pt idx="174">
                  <c:v>-64.651999999999902</c:v>
                </c:pt>
                <c:pt idx="175">
                  <c:v>-64.619999999999905</c:v>
                </c:pt>
                <c:pt idx="176">
                  <c:v>-64.593999999999696</c:v>
                </c:pt>
                <c:pt idx="177">
                  <c:v>-64.550999999999405</c:v>
                </c:pt>
                <c:pt idx="178">
                  <c:v>-64.516999999999598</c:v>
                </c:pt>
                <c:pt idx="179">
                  <c:v>-64.480999999999895</c:v>
                </c:pt>
                <c:pt idx="180">
                  <c:v>-64.4459999999997</c:v>
                </c:pt>
                <c:pt idx="181">
                  <c:v>-64.390999999999906</c:v>
                </c:pt>
                <c:pt idx="182">
                  <c:v>-64.362499999999798</c:v>
                </c:pt>
                <c:pt idx="183">
                  <c:v>-64.307999999999893</c:v>
                </c:pt>
                <c:pt idx="184">
                  <c:v>-64.270499999999601</c:v>
                </c:pt>
                <c:pt idx="185">
                  <c:v>-64.229999999999194</c:v>
                </c:pt>
                <c:pt idx="186">
                  <c:v>-64.199999999999903</c:v>
                </c:pt>
                <c:pt idx="187">
                  <c:v>-64.137999999999806</c:v>
                </c:pt>
                <c:pt idx="188">
                  <c:v>-64.097999999999502</c:v>
                </c:pt>
                <c:pt idx="189">
                  <c:v>-64.041999999998495</c:v>
                </c:pt>
                <c:pt idx="190">
                  <c:v>-64.009499999999804</c:v>
                </c:pt>
                <c:pt idx="191">
                  <c:v>-63.9549999999997</c:v>
                </c:pt>
                <c:pt idx="192">
                  <c:v>-63.928499999999701</c:v>
                </c:pt>
                <c:pt idx="193">
                  <c:v>-63.912999999999798</c:v>
                </c:pt>
                <c:pt idx="194">
                  <c:v>-63.874999999999801</c:v>
                </c:pt>
                <c:pt idx="195">
                  <c:v>-63.856666666666598</c:v>
                </c:pt>
                <c:pt idx="196">
                  <c:v>-63.813999999999297</c:v>
                </c:pt>
                <c:pt idx="197">
                  <c:v>-63.772999999999797</c:v>
                </c:pt>
                <c:pt idx="198">
                  <c:v>-63.745999999999803</c:v>
                </c:pt>
                <c:pt idx="199">
                  <c:v>-63.703999999999802</c:v>
                </c:pt>
                <c:pt idx="200">
                  <c:v>-63.677999999999798</c:v>
                </c:pt>
                <c:pt idx="201">
                  <c:v>-63.6396666666664</c:v>
                </c:pt>
                <c:pt idx="202">
                  <c:v>-63.602999999999497</c:v>
                </c:pt>
                <c:pt idx="203">
                  <c:v>-63.576999999998897</c:v>
                </c:pt>
                <c:pt idx="204">
                  <c:v>-63.530999999999501</c:v>
                </c:pt>
                <c:pt idx="205">
                  <c:v>-63.505999999998302</c:v>
                </c:pt>
                <c:pt idx="206">
                  <c:v>-63.4699999999998</c:v>
                </c:pt>
                <c:pt idx="207">
                  <c:v>-63.428999999999597</c:v>
                </c:pt>
                <c:pt idx="208">
                  <c:v>-63.4029999999998</c:v>
                </c:pt>
                <c:pt idx="209">
                  <c:v>-63.363999999999798</c:v>
                </c:pt>
                <c:pt idx="210">
                  <c:v>-63.326999999999401</c:v>
                </c:pt>
                <c:pt idx="211">
                  <c:v>-63.268499999999896</c:v>
                </c:pt>
                <c:pt idx="212">
                  <c:v>-63.227999999999199</c:v>
                </c:pt>
                <c:pt idx="213">
                  <c:v>-63.192999999999799</c:v>
                </c:pt>
                <c:pt idx="214">
                  <c:v>-63.165999999998803</c:v>
                </c:pt>
                <c:pt idx="215">
                  <c:v>-63.117999999998602</c:v>
                </c:pt>
                <c:pt idx="216">
                  <c:v>-63.048999999999602</c:v>
                </c:pt>
                <c:pt idx="217">
                  <c:v>-63.022999999999797</c:v>
                </c:pt>
                <c:pt idx="218">
                  <c:v>-62.986499999999701</c:v>
                </c:pt>
                <c:pt idx="219">
                  <c:v>-62.953999999999802</c:v>
                </c:pt>
                <c:pt idx="220">
                  <c:v>-62.905499999999698</c:v>
                </c:pt>
                <c:pt idx="221">
                  <c:v>-62.873999999999199</c:v>
                </c:pt>
                <c:pt idx="222">
                  <c:v>-62.8369999999992</c:v>
                </c:pt>
                <c:pt idx="223">
                  <c:v>-62.797999999999803</c:v>
                </c:pt>
                <c:pt idx="224">
                  <c:v>-62.755999999999801</c:v>
                </c:pt>
                <c:pt idx="225">
                  <c:v>-62.705999999999399</c:v>
                </c:pt>
                <c:pt idx="226">
                  <c:v>-62.6469999999998</c:v>
                </c:pt>
                <c:pt idx="227">
                  <c:v>-62.612999999999602</c:v>
                </c:pt>
                <c:pt idx="228">
                  <c:v>-62.568999999998901</c:v>
                </c:pt>
                <c:pt idx="229">
                  <c:v>-62.5319999999993</c:v>
                </c:pt>
                <c:pt idx="230">
                  <c:v>-62.481999999999601</c:v>
                </c:pt>
                <c:pt idx="231">
                  <c:v>-62.429999999999801</c:v>
                </c:pt>
                <c:pt idx="232">
                  <c:v>-62.401999999999603</c:v>
                </c:pt>
                <c:pt idx="233">
                  <c:v>-62.362999999999801</c:v>
                </c:pt>
                <c:pt idx="234">
                  <c:v>-62.320999999999799</c:v>
                </c:pt>
                <c:pt idx="235">
                  <c:v>-62.300999999999803</c:v>
                </c:pt>
                <c:pt idx="236">
                  <c:v>-62.274999999999302</c:v>
                </c:pt>
                <c:pt idx="237">
                  <c:v>-62.241999999999798</c:v>
                </c:pt>
                <c:pt idx="238">
                  <c:v>-62.186999999999898</c:v>
                </c:pt>
                <c:pt idx="239">
                  <c:v>-62.169999999999803</c:v>
                </c:pt>
                <c:pt idx="240">
                  <c:v>-62.130999999999098</c:v>
                </c:pt>
                <c:pt idx="241">
                  <c:v>-62.099999999999497</c:v>
                </c:pt>
                <c:pt idx="242">
                  <c:v>-62.069999999998799</c:v>
                </c:pt>
                <c:pt idx="243">
                  <c:v>-62.0319999999993</c:v>
                </c:pt>
                <c:pt idx="244">
                  <c:v>-62.001999999999299</c:v>
                </c:pt>
                <c:pt idx="245">
                  <c:v>-61.970333333333301</c:v>
                </c:pt>
                <c:pt idx="246">
                  <c:v>-61.941999999999503</c:v>
                </c:pt>
                <c:pt idx="247">
                  <c:v>-61.904999999999902</c:v>
                </c:pt>
                <c:pt idx="248">
                  <c:v>-61.878499999999903</c:v>
                </c:pt>
                <c:pt idx="249">
                  <c:v>-61.859999999998799</c:v>
                </c:pt>
                <c:pt idx="250">
                  <c:v>-61.824999999999797</c:v>
                </c:pt>
                <c:pt idx="251">
                  <c:v>-61.790999999999798</c:v>
                </c:pt>
                <c:pt idx="252">
                  <c:v>-61.743999999998003</c:v>
                </c:pt>
                <c:pt idx="253">
                  <c:v>-61.7139999999998</c:v>
                </c:pt>
                <c:pt idx="254">
                  <c:v>-61.658999999999203</c:v>
                </c:pt>
                <c:pt idx="255">
                  <c:v>-61.627999999999503</c:v>
                </c:pt>
                <c:pt idx="256">
                  <c:v>-61.587999999998999</c:v>
                </c:pt>
                <c:pt idx="257">
                  <c:v>-61.546999999999898</c:v>
                </c:pt>
                <c:pt idx="258">
                  <c:v>-61.527999999999501</c:v>
                </c:pt>
                <c:pt idx="259">
                  <c:v>-61.495999999999697</c:v>
                </c:pt>
                <c:pt idx="260">
                  <c:v>-61.465999999999497</c:v>
                </c:pt>
                <c:pt idx="261">
                  <c:v>-61.410999999999703</c:v>
                </c:pt>
                <c:pt idx="262">
                  <c:v>-61.383999999999503</c:v>
                </c:pt>
                <c:pt idx="263">
                  <c:v>-61.339999999999698</c:v>
                </c:pt>
                <c:pt idx="264">
                  <c:v>-61.310499999999898</c:v>
                </c:pt>
                <c:pt idx="265">
                  <c:v>-61.284999999999201</c:v>
                </c:pt>
                <c:pt idx="266">
                  <c:v>-61.247999999999202</c:v>
                </c:pt>
                <c:pt idx="267">
                  <c:v>-61.2139999999997</c:v>
                </c:pt>
                <c:pt idx="268">
                  <c:v>-61.1769999999999</c:v>
                </c:pt>
                <c:pt idx="269">
                  <c:v>-61.147999999999698</c:v>
                </c:pt>
                <c:pt idx="270">
                  <c:v>-61.117999999998602</c:v>
                </c:pt>
                <c:pt idx="271">
                  <c:v>-61.081999999999397</c:v>
                </c:pt>
                <c:pt idx="272">
                  <c:v>-61.047999999999703</c:v>
                </c:pt>
                <c:pt idx="273">
                  <c:v>-61.022999999998603</c:v>
                </c:pt>
                <c:pt idx="274">
                  <c:v>-60.988999999999102</c:v>
                </c:pt>
                <c:pt idx="275">
                  <c:v>-60.964333333333002</c:v>
                </c:pt>
                <c:pt idx="276">
                  <c:v>-60.940666666666502</c:v>
                </c:pt>
                <c:pt idx="277">
                  <c:v>-60.905999999999601</c:v>
                </c:pt>
                <c:pt idx="278">
                  <c:v>-60.8704999999999</c:v>
                </c:pt>
                <c:pt idx="279">
                  <c:v>-60.831999999999901</c:v>
                </c:pt>
                <c:pt idx="280">
                  <c:v>-60.791999999998801</c:v>
                </c:pt>
                <c:pt idx="281">
                  <c:v>-60.7609999999964</c:v>
                </c:pt>
                <c:pt idx="282">
                  <c:v>-60.717999999999698</c:v>
                </c:pt>
                <c:pt idx="283">
                  <c:v>-60.692999999999401</c:v>
                </c:pt>
                <c:pt idx="284">
                  <c:v>-60.6589999999997</c:v>
                </c:pt>
                <c:pt idx="285">
                  <c:v>-60.622499999999803</c:v>
                </c:pt>
                <c:pt idx="286">
                  <c:v>-60.5799999999997</c:v>
                </c:pt>
                <c:pt idx="287">
                  <c:v>-60.514999999999503</c:v>
                </c:pt>
                <c:pt idx="288">
                  <c:v>-60.451999999999401</c:v>
                </c:pt>
                <c:pt idx="289">
                  <c:v>-60.414999999998798</c:v>
                </c:pt>
                <c:pt idx="290">
                  <c:v>-60.365999999999097</c:v>
                </c:pt>
                <c:pt idx="291">
                  <c:v>-60.343999999999703</c:v>
                </c:pt>
                <c:pt idx="292">
                  <c:v>-60.311499999999803</c:v>
                </c:pt>
                <c:pt idx="293">
                  <c:v>-60.283333333333097</c:v>
                </c:pt>
                <c:pt idx="294">
                  <c:v>-60.261999999998103</c:v>
                </c:pt>
                <c:pt idx="295">
                  <c:v>-60.2139999999997</c:v>
                </c:pt>
                <c:pt idx="296">
                  <c:v>-60.179999999999197</c:v>
                </c:pt>
                <c:pt idx="297">
                  <c:v>-60.140999999999401</c:v>
                </c:pt>
                <c:pt idx="298">
                  <c:v>-60.102999999999703</c:v>
                </c:pt>
                <c:pt idx="299">
                  <c:v>-60.068999999999697</c:v>
                </c:pt>
                <c:pt idx="300">
                  <c:v>-60.035999999999397</c:v>
                </c:pt>
                <c:pt idx="301">
                  <c:v>-59.998499999999801</c:v>
                </c:pt>
                <c:pt idx="302">
                  <c:v>-59.962999999999703</c:v>
                </c:pt>
                <c:pt idx="303">
                  <c:v>-59.925999999999704</c:v>
                </c:pt>
                <c:pt idx="304">
                  <c:v>-59.8999999999997</c:v>
                </c:pt>
                <c:pt idx="305">
                  <c:v>-59.853999999999601</c:v>
                </c:pt>
                <c:pt idx="306">
                  <c:v>-59.813999999999297</c:v>
                </c:pt>
                <c:pt idx="307">
                  <c:v>-59.778999999998703</c:v>
                </c:pt>
                <c:pt idx="308">
                  <c:v>-59.745999999999803</c:v>
                </c:pt>
                <c:pt idx="309">
                  <c:v>-59.722999999999303</c:v>
                </c:pt>
                <c:pt idx="310">
                  <c:v>-59.679999999999303</c:v>
                </c:pt>
                <c:pt idx="311">
                  <c:v>-59.653999999999698</c:v>
                </c:pt>
                <c:pt idx="312">
                  <c:v>-59.624999999997598</c:v>
                </c:pt>
                <c:pt idx="313">
                  <c:v>-59.5799999999997</c:v>
                </c:pt>
                <c:pt idx="314">
                  <c:v>-59.542999999998997</c:v>
                </c:pt>
                <c:pt idx="315">
                  <c:v>-59.499999999997897</c:v>
                </c:pt>
                <c:pt idx="316">
                  <c:v>-59.463999999998997</c:v>
                </c:pt>
                <c:pt idx="317">
                  <c:v>-59.439999999999699</c:v>
                </c:pt>
                <c:pt idx="318">
                  <c:v>-59.409999999999798</c:v>
                </c:pt>
                <c:pt idx="319">
                  <c:v>-59.384999999996801</c:v>
                </c:pt>
                <c:pt idx="320">
                  <c:v>-59.354333333333201</c:v>
                </c:pt>
                <c:pt idx="321">
                  <c:v>-59.3244999999973</c:v>
                </c:pt>
                <c:pt idx="322">
                  <c:v>-59.287999999999599</c:v>
                </c:pt>
                <c:pt idx="323">
                  <c:v>-59.240999999998202</c:v>
                </c:pt>
                <c:pt idx="324">
                  <c:v>-59.194999999999602</c:v>
                </c:pt>
                <c:pt idx="325">
                  <c:v>-59.1629999999993</c:v>
                </c:pt>
                <c:pt idx="326">
                  <c:v>-59.113999999998597</c:v>
                </c:pt>
                <c:pt idx="327">
                  <c:v>-59.062999999998503</c:v>
                </c:pt>
                <c:pt idx="328">
                  <c:v>-59.033999999998898</c:v>
                </c:pt>
                <c:pt idx="329">
                  <c:v>-58.9819999999998</c:v>
                </c:pt>
                <c:pt idx="330">
                  <c:v>-58.966999999999601</c:v>
                </c:pt>
                <c:pt idx="331">
                  <c:v>-58.932999999999602</c:v>
                </c:pt>
                <c:pt idx="332">
                  <c:v>-58.891999999998703</c:v>
                </c:pt>
                <c:pt idx="333">
                  <c:v>-58.850999999999303</c:v>
                </c:pt>
                <c:pt idx="334">
                  <c:v>-58.8119999999996</c:v>
                </c:pt>
                <c:pt idx="335">
                  <c:v>-58.7794999999998</c:v>
                </c:pt>
                <c:pt idx="336">
                  <c:v>-58.752999999999297</c:v>
                </c:pt>
                <c:pt idx="337">
                  <c:v>-58.717499999999802</c:v>
                </c:pt>
                <c:pt idx="338">
                  <c:v>-58.689999999999202</c:v>
                </c:pt>
                <c:pt idx="339">
                  <c:v>-58.6509999999992</c:v>
                </c:pt>
                <c:pt idx="340">
                  <c:v>-58.613999999998903</c:v>
                </c:pt>
                <c:pt idx="341">
                  <c:v>-58.583999999999797</c:v>
                </c:pt>
                <c:pt idx="342">
                  <c:v>-58.554999999999602</c:v>
                </c:pt>
                <c:pt idx="343">
                  <c:v>-58.517999999999603</c:v>
                </c:pt>
                <c:pt idx="344">
                  <c:v>-58.478999999998798</c:v>
                </c:pt>
                <c:pt idx="345">
                  <c:v>-58.442999999999799</c:v>
                </c:pt>
                <c:pt idx="346">
                  <c:v>-58.424999999998001</c:v>
                </c:pt>
                <c:pt idx="347">
                  <c:v>-58.3759999999996</c:v>
                </c:pt>
                <c:pt idx="348">
                  <c:v>-58.350999999999601</c:v>
                </c:pt>
                <c:pt idx="349">
                  <c:v>-58.309999999998396</c:v>
                </c:pt>
                <c:pt idx="350">
                  <c:v>-58.2804999999994</c:v>
                </c:pt>
                <c:pt idx="351">
                  <c:v>-58.241999999999599</c:v>
                </c:pt>
                <c:pt idx="352">
                  <c:v>-58.201499999999399</c:v>
                </c:pt>
                <c:pt idx="353">
                  <c:v>-58.153499999999802</c:v>
                </c:pt>
                <c:pt idx="354">
                  <c:v>-58.126999999999597</c:v>
                </c:pt>
                <c:pt idx="355">
                  <c:v>-58.097999999999601</c:v>
                </c:pt>
                <c:pt idx="356">
                  <c:v>-58.075999999999603</c:v>
                </c:pt>
                <c:pt idx="357">
                  <c:v>-58.0519999999972</c:v>
                </c:pt>
                <c:pt idx="358">
                  <c:v>-58.014999999997997</c:v>
                </c:pt>
                <c:pt idx="359">
                  <c:v>-57.988999999998804</c:v>
                </c:pt>
                <c:pt idx="360">
                  <c:v>-57.953999999999198</c:v>
                </c:pt>
                <c:pt idx="361">
                  <c:v>-57.919333333333199</c:v>
                </c:pt>
                <c:pt idx="362">
                  <c:v>-57.896999999999203</c:v>
                </c:pt>
                <c:pt idx="363">
                  <c:v>-57.877999999999602</c:v>
                </c:pt>
                <c:pt idx="364">
                  <c:v>-57.849999999999604</c:v>
                </c:pt>
                <c:pt idx="365">
                  <c:v>-57.823999999999799</c:v>
                </c:pt>
                <c:pt idx="366">
                  <c:v>-57.785999999999603</c:v>
                </c:pt>
                <c:pt idx="367">
                  <c:v>-57.7509999999996</c:v>
                </c:pt>
                <c:pt idx="368">
                  <c:v>-57.6979999999987</c:v>
                </c:pt>
                <c:pt idx="369">
                  <c:v>-57.6689999999981</c:v>
                </c:pt>
                <c:pt idx="370">
                  <c:v>-57.632999999999797</c:v>
                </c:pt>
                <c:pt idx="371">
                  <c:v>-57.598999999999599</c:v>
                </c:pt>
                <c:pt idx="372">
                  <c:v>-57.5739999999996</c:v>
                </c:pt>
                <c:pt idx="373">
                  <c:v>-57.540999999998299</c:v>
                </c:pt>
                <c:pt idx="374">
                  <c:v>-57.504999999999598</c:v>
                </c:pt>
                <c:pt idx="375">
                  <c:v>-57.458999999999598</c:v>
                </c:pt>
                <c:pt idx="376">
                  <c:v>-57.419999999998701</c:v>
                </c:pt>
                <c:pt idx="377">
                  <c:v>-57.387999999997803</c:v>
                </c:pt>
                <c:pt idx="378">
                  <c:v>-57.3389999999956</c:v>
                </c:pt>
                <c:pt idx="379">
                  <c:v>-57.289999999996901</c:v>
                </c:pt>
                <c:pt idx="380">
                  <c:v>-57.267999999999603</c:v>
                </c:pt>
                <c:pt idx="381">
                  <c:v>-57.236999999999597</c:v>
                </c:pt>
                <c:pt idx="382">
                  <c:v>-57.211499999999802</c:v>
                </c:pt>
                <c:pt idx="383">
                  <c:v>-57.176999999999602</c:v>
                </c:pt>
                <c:pt idx="384">
                  <c:v>-57.152999999998698</c:v>
                </c:pt>
                <c:pt idx="385">
                  <c:v>-57.099999999999099</c:v>
                </c:pt>
                <c:pt idx="386">
                  <c:v>-57.071999999998198</c:v>
                </c:pt>
                <c:pt idx="387">
                  <c:v>-57.045499999999798</c:v>
                </c:pt>
                <c:pt idx="388">
                  <c:v>-57.012999999999501</c:v>
                </c:pt>
                <c:pt idx="389">
                  <c:v>-56.974999999999497</c:v>
                </c:pt>
                <c:pt idx="390">
                  <c:v>-56.942999999999103</c:v>
                </c:pt>
                <c:pt idx="391">
                  <c:v>-56.916999999999902</c:v>
                </c:pt>
                <c:pt idx="392">
                  <c:v>-56.875999999999799</c:v>
                </c:pt>
                <c:pt idx="393">
                  <c:v>-56.8494999999998</c:v>
                </c:pt>
                <c:pt idx="394">
                  <c:v>-56.823999999999501</c:v>
                </c:pt>
                <c:pt idx="395">
                  <c:v>-56.773999999999099</c:v>
                </c:pt>
                <c:pt idx="396">
                  <c:v>-56.741999999998598</c:v>
                </c:pt>
                <c:pt idx="397">
                  <c:v>-56.693999999998098</c:v>
                </c:pt>
                <c:pt idx="398">
                  <c:v>-56.654999999999802</c:v>
                </c:pt>
                <c:pt idx="399">
                  <c:v>-56.639999999999503</c:v>
                </c:pt>
                <c:pt idx="400">
                  <c:v>-56.613999999997198</c:v>
                </c:pt>
                <c:pt idx="401">
                  <c:v>-56.573499999999797</c:v>
                </c:pt>
                <c:pt idx="402">
                  <c:v>-56.551999999999502</c:v>
                </c:pt>
                <c:pt idx="403">
                  <c:v>-56.522999999999797</c:v>
                </c:pt>
                <c:pt idx="404">
                  <c:v>-56.479999999999499</c:v>
                </c:pt>
                <c:pt idx="405">
                  <c:v>-56.443999999995697</c:v>
                </c:pt>
                <c:pt idx="406">
                  <c:v>-56.395999999998097</c:v>
                </c:pt>
                <c:pt idx="407">
                  <c:v>-56.360999999999798</c:v>
                </c:pt>
                <c:pt idx="408">
                  <c:v>-56.337999999999496</c:v>
                </c:pt>
                <c:pt idx="409">
                  <c:v>-56.294999999998502</c:v>
                </c:pt>
                <c:pt idx="410">
                  <c:v>-56.261999999998501</c:v>
                </c:pt>
                <c:pt idx="411">
                  <c:v>-56.230999999999497</c:v>
                </c:pt>
                <c:pt idx="412">
                  <c:v>-56.208999999999499</c:v>
                </c:pt>
                <c:pt idx="413">
                  <c:v>-56.1769999999985</c:v>
                </c:pt>
                <c:pt idx="414">
                  <c:v>-56.135999999999001</c:v>
                </c:pt>
                <c:pt idx="415">
                  <c:v>-56.097499999999798</c:v>
                </c:pt>
                <c:pt idx="416">
                  <c:v>-56.045999999998998</c:v>
                </c:pt>
                <c:pt idx="417">
                  <c:v>-56.018999999999799</c:v>
                </c:pt>
                <c:pt idx="418">
                  <c:v>-55.988499999999704</c:v>
                </c:pt>
                <c:pt idx="419">
                  <c:v>-55.949999999998496</c:v>
                </c:pt>
                <c:pt idx="420">
                  <c:v>-55.912999999999002</c:v>
                </c:pt>
                <c:pt idx="421">
                  <c:v>-55.879999999999797</c:v>
                </c:pt>
                <c:pt idx="422">
                  <c:v>-55.841499999998199</c:v>
                </c:pt>
                <c:pt idx="423">
                  <c:v>-55.813999999996902</c:v>
                </c:pt>
                <c:pt idx="424">
                  <c:v>-55.775999999999797</c:v>
                </c:pt>
                <c:pt idx="425">
                  <c:v>-55.7419999999995</c:v>
                </c:pt>
                <c:pt idx="426">
                  <c:v>-55.714999999999797</c:v>
                </c:pt>
                <c:pt idx="427">
                  <c:v>-55.681999999999</c:v>
                </c:pt>
                <c:pt idx="428">
                  <c:v>-55.654999999999703</c:v>
                </c:pt>
                <c:pt idx="429">
                  <c:v>-55.620999999999</c:v>
                </c:pt>
                <c:pt idx="430">
                  <c:v>-55.586999999999499</c:v>
                </c:pt>
                <c:pt idx="431">
                  <c:v>-55.533999999999502</c:v>
                </c:pt>
                <c:pt idx="432">
                  <c:v>-55.515999999999003</c:v>
                </c:pt>
                <c:pt idx="433">
                  <c:v>-55.478999999997903</c:v>
                </c:pt>
                <c:pt idx="434">
                  <c:v>-55.439999999996303</c:v>
                </c:pt>
                <c:pt idx="435">
                  <c:v>-55.4129999999966</c:v>
                </c:pt>
                <c:pt idx="436">
                  <c:v>-55.369999999997901</c:v>
                </c:pt>
                <c:pt idx="437">
                  <c:v>-55.327999999999797</c:v>
                </c:pt>
                <c:pt idx="438">
                  <c:v>-55.2949999999989</c:v>
                </c:pt>
                <c:pt idx="439">
                  <c:v>-55.258999999998899</c:v>
                </c:pt>
                <c:pt idx="440">
                  <c:v>-55.226999999997801</c:v>
                </c:pt>
                <c:pt idx="441">
                  <c:v>-55.193999999999498</c:v>
                </c:pt>
                <c:pt idx="442">
                  <c:v>-55.159999999999698</c:v>
                </c:pt>
                <c:pt idx="443">
                  <c:v>-55.133999999998899</c:v>
                </c:pt>
                <c:pt idx="444">
                  <c:v>-55.0999999999989</c:v>
                </c:pt>
                <c:pt idx="445">
                  <c:v>-55.067999999997802</c:v>
                </c:pt>
                <c:pt idx="446">
                  <c:v>-55.022999999999499</c:v>
                </c:pt>
                <c:pt idx="447">
                  <c:v>-54.989999999997302</c:v>
                </c:pt>
                <c:pt idx="448">
                  <c:v>-54.962999999996697</c:v>
                </c:pt>
                <c:pt idx="449">
                  <c:v>-54.920666666665802</c:v>
                </c:pt>
                <c:pt idx="450">
                  <c:v>-54.8829999999978</c:v>
                </c:pt>
                <c:pt idx="451">
                  <c:v>-54.844999999999402</c:v>
                </c:pt>
                <c:pt idx="452">
                  <c:v>-54.802999999997802</c:v>
                </c:pt>
                <c:pt idx="453">
                  <c:v>-54.775999999999399</c:v>
                </c:pt>
                <c:pt idx="454">
                  <c:v>-54.736999999999398</c:v>
                </c:pt>
                <c:pt idx="455">
                  <c:v>-54.711499999998601</c:v>
                </c:pt>
                <c:pt idx="456">
                  <c:v>-54.691999999999403</c:v>
                </c:pt>
                <c:pt idx="457">
                  <c:v>-54.6519999999989</c:v>
                </c:pt>
                <c:pt idx="458">
                  <c:v>-54.622999999998903</c:v>
                </c:pt>
                <c:pt idx="459">
                  <c:v>-54.589499999999198</c:v>
                </c:pt>
                <c:pt idx="460">
                  <c:v>-54.561999999998598</c:v>
                </c:pt>
                <c:pt idx="461">
                  <c:v>-54.5349999999994</c:v>
                </c:pt>
                <c:pt idx="462">
                  <c:v>-54.502999999999702</c:v>
                </c:pt>
                <c:pt idx="463">
                  <c:v>-54.462999999998303</c:v>
                </c:pt>
                <c:pt idx="464">
                  <c:v>-54.431999999998901</c:v>
                </c:pt>
                <c:pt idx="465">
                  <c:v>-54.405999999997697</c:v>
                </c:pt>
                <c:pt idx="466">
                  <c:v>-54.360999999998803</c:v>
                </c:pt>
                <c:pt idx="467">
                  <c:v>-54.321999999998802</c:v>
                </c:pt>
                <c:pt idx="468">
                  <c:v>-54.286999999999402</c:v>
                </c:pt>
                <c:pt idx="469">
                  <c:v>-54.249999999998799</c:v>
                </c:pt>
                <c:pt idx="470">
                  <c:v>-54.211999999999698</c:v>
                </c:pt>
                <c:pt idx="471">
                  <c:v>-54.166999999998801</c:v>
                </c:pt>
                <c:pt idx="472">
                  <c:v>-54.130999999998799</c:v>
                </c:pt>
                <c:pt idx="473">
                  <c:v>-54.094999999999402</c:v>
                </c:pt>
                <c:pt idx="474">
                  <c:v>-54.071999999998802</c:v>
                </c:pt>
                <c:pt idx="475">
                  <c:v>-54.0349999999994</c:v>
                </c:pt>
                <c:pt idx="476">
                  <c:v>-54.017666666666301</c:v>
                </c:pt>
                <c:pt idx="477">
                  <c:v>-53.992999999998801</c:v>
                </c:pt>
                <c:pt idx="478">
                  <c:v>-53.960999999999402</c:v>
                </c:pt>
                <c:pt idx="479">
                  <c:v>-53.9099999999994</c:v>
                </c:pt>
                <c:pt idx="480">
                  <c:v>-53.886999999997002</c:v>
                </c:pt>
                <c:pt idx="481">
                  <c:v>-53.842999999998199</c:v>
                </c:pt>
                <c:pt idx="482">
                  <c:v>-53.815499999999702</c:v>
                </c:pt>
                <c:pt idx="483">
                  <c:v>-53.7849999999994</c:v>
                </c:pt>
                <c:pt idx="484">
                  <c:v>-53.762999999998797</c:v>
                </c:pt>
                <c:pt idx="485">
                  <c:v>-53.742999999998197</c:v>
                </c:pt>
                <c:pt idx="486">
                  <c:v>-53.7186666666665</c:v>
                </c:pt>
                <c:pt idx="487">
                  <c:v>-53.685999999999403</c:v>
                </c:pt>
                <c:pt idx="488">
                  <c:v>-53.648999999999397</c:v>
                </c:pt>
                <c:pt idx="489">
                  <c:v>-53.618999999999403</c:v>
                </c:pt>
                <c:pt idx="490">
                  <c:v>-53.594999999999402</c:v>
                </c:pt>
                <c:pt idx="491">
                  <c:v>-53.553999999998197</c:v>
                </c:pt>
                <c:pt idx="492">
                  <c:v>-53.529333333333099</c:v>
                </c:pt>
                <c:pt idx="493">
                  <c:v>-53.484999999999403</c:v>
                </c:pt>
                <c:pt idx="494">
                  <c:v>-53.445333333333103</c:v>
                </c:pt>
                <c:pt idx="495">
                  <c:v>-53.410999999999603</c:v>
                </c:pt>
                <c:pt idx="496">
                  <c:v>-53.375999999998101</c:v>
                </c:pt>
                <c:pt idx="497">
                  <c:v>-53.337999999999397</c:v>
                </c:pt>
                <c:pt idx="498">
                  <c:v>-53.311999999999401</c:v>
                </c:pt>
                <c:pt idx="499">
                  <c:v>-53.285499999999701</c:v>
                </c:pt>
                <c:pt idx="500">
                  <c:v>-53.250999999999699</c:v>
                </c:pt>
                <c:pt idx="501">
                  <c:v>-53.213999999998101</c:v>
                </c:pt>
                <c:pt idx="502">
                  <c:v>-53.191999999999403</c:v>
                </c:pt>
                <c:pt idx="503">
                  <c:v>-53.161999999998798</c:v>
                </c:pt>
                <c:pt idx="504">
                  <c:v>-53.134999999999401</c:v>
                </c:pt>
                <c:pt idx="505">
                  <c:v>-53.112999999999701</c:v>
                </c:pt>
                <c:pt idx="506">
                  <c:v>-53.081999999999397</c:v>
                </c:pt>
                <c:pt idx="507">
                  <c:v>-53.048999999999403</c:v>
                </c:pt>
                <c:pt idx="508">
                  <c:v>-53.0119999999988</c:v>
                </c:pt>
                <c:pt idx="509">
                  <c:v>-52.986999999998801</c:v>
                </c:pt>
                <c:pt idx="510">
                  <c:v>-52.956999999999397</c:v>
                </c:pt>
                <c:pt idx="511">
                  <c:v>-52.941999999999403</c:v>
                </c:pt>
                <c:pt idx="512">
                  <c:v>-52.909999999998497</c:v>
                </c:pt>
                <c:pt idx="513">
                  <c:v>-52.871999999998202</c:v>
                </c:pt>
                <c:pt idx="514">
                  <c:v>-52.838999999999402</c:v>
                </c:pt>
                <c:pt idx="515">
                  <c:v>-52.806999999999398</c:v>
                </c:pt>
                <c:pt idx="516">
                  <c:v>-52.7739999999988</c:v>
                </c:pt>
                <c:pt idx="517">
                  <c:v>-52.750499999999697</c:v>
                </c:pt>
                <c:pt idx="518">
                  <c:v>-52.709999999999397</c:v>
                </c:pt>
                <c:pt idx="519">
                  <c:v>-52.682999999998799</c:v>
                </c:pt>
                <c:pt idx="520">
                  <c:v>-52.635999999998198</c:v>
                </c:pt>
                <c:pt idx="521">
                  <c:v>-52.606666666666499</c:v>
                </c:pt>
                <c:pt idx="522">
                  <c:v>-52.565999999997899</c:v>
                </c:pt>
                <c:pt idx="523">
                  <c:v>-52.5349999999994</c:v>
                </c:pt>
                <c:pt idx="524">
                  <c:v>-52.502999999998799</c:v>
                </c:pt>
                <c:pt idx="525">
                  <c:v>-52.483499999999701</c:v>
                </c:pt>
                <c:pt idx="526">
                  <c:v>-52.459999999999397</c:v>
                </c:pt>
                <c:pt idx="527">
                  <c:v>-52.431499999999097</c:v>
                </c:pt>
                <c:pt idx="528">
                  <c:v>-52.408999999998798</c:v>
                </c:pt>
                <c:pt idx="529">
                  <c:v>-52.382999999997097</c:v>
                </c:pt>
                <c:pt idx="530">
                  <c:v>-52.345999999999698</c:v>
                </c:pt>
                <c:pt idx="531">
                  <c:v>-52.325999999998203</c:v>
                </c:pt>
                <c:pt idx="532">
                  <c:v>-52.280999999999402</c:v>
                </c:pt>
                <c:pt idx="533">
                  <c:v>-52.248999999999398</c:v>
                </c:pt>
                <c:pt idx="534">
                  <c:v>-52.216999999999402</c:v>
                </c:pt>
                <c:pt idx="535">
                  <c:v>-52.193999999999399</c:v>
                </c:pt>
                <c:pt idx="536">
                  <c:v>-52.154999999999198</c:v>
                </c:pt>
                <c:pt idx="537">
                  <c:v>-52.134999999999401</c:v>
                </c:pt>
                <c:pt idx="538">
                  <c:v>-52.110333333333102</c:v>
                </c:pt>
                <c:pt idx="539">
                  <c:v>-52.087999999999397</c:v>
                </c:pt>
                <c:pt idx="540">
                  <c:v>-52.066999999998302</c:v>
                </c:pt>
                <c:pt idx="541">
                  <c:v>-52.033999999998301</c:v>
                </c:pt>
                <c:pt idx="542">
                  <c:v>-52.002999999999403</c:v>
                </c:pt>
                <c:pt idx="543">
                  <c:v>-51.956999999998303</c:v>
                </c:pt>
                <c:pt idx="544">
                  <c:v>-51.925999999998297</c:v>
                </c:pt>
                <c:pt idx="545">
                  <c:v>-51.896666666665702</c:v>
                </c:pt>
                <c:pt idx="546">
                  <c:v>-51.850999999999402</c:v>
                </c:pt>
                <c:pt idx="547">
                  <c:v>-51.835999999999402</c:v>
                </c:pt>
                <c:pt idx="548">
                  <c:v>-51.816999999997201</c:v>
                </c:pt>
                <c:pt idx="549">
                  <c:v>-51.794999999999398</c:v>
                </c:pt>
                <c:pt idx="550">
                  <c:v>-51.759999999999401</c:v>
                </c:pt>
                <c:pt idx="551">
                  <c:v>-51.739999999999498</c:v>
                </c:pt>
                <c:pt idx="552">
                  <c:v>-51.7079999999997</c:v>
                </c:pt>
                <c:pt idx="553">
                  <c:v>-51.675499999999701</c:v>
                </c:pt>
                <c:pt idx="554">
                  <c:v>-51.654999999999497</c:v>
                </c:pt>
                <c:pt idx="555">
                  <c:v>-51.619999999998299</c:v>
                </c:pt>
                <c:pt idx="556">
                  <c:v>-51.590999999994501</c:v>
                </c:pt>
                <c:pt idx="557">
                  <c:v>-51.551999999998898</c:v>
                </c:pt>
                <c:pt idx="558">
                  <c:v>-51.528999999999698</c:v>
                </c:pt>
                <c:pt idx="559">
                  <c:v>-51.508999999999503</c:v>
                </c:pt>
                <c:pt idx="560">
                  <c:v>-51.472999999997803</c:v>
                </c:pt>
                <c:pt idx="561">
                  <c:v>-51.452499999999702</c:v>
                </c:pt>
                <c:pt idx="562">
                  <c:v>-51.426999999998401</c:v>
                </c:pt>
                <c:pt idx="563">
                  <c:v>-51.408999999999502</c:v>
                </c:pt>
                <c:pt idx="564">
                  <c:v>-51.380999999999503</c:v>
                </c:pt>
                <c:pt idx="565">
                  <c:v>-51.352999999999597</c:v>
                </c:pt>
                <c:pt idx="566">
                  <c:v>-51.332999999998897</c:v>
                </c:pt>
                <c:pt idx="567">
                  <c:v>-51.302999999998399</c:v>
                </c:pt>
                <c:pt idx="568">
                  <c:v>-51.276999999999198</c:v>
                </c:pt>
                <c:pt idx="569">
                  <c:v>-51.248999999999498</c:v>
                </c:pt>
                <c:pt idx="570">
                  <c:v>-51.2126666666665</c:v>
                </c:pt>
                <c:pt idx="571">
                  <c:v>-51.184999999997302</c:v>
                </c:pt>
                <c:pt idx="572">
                  <c:v>-51.146999999996801</c:v>
                </c:pt>
                <c:pt idx="573">
                  <c:v>-51.122999999998903</c:v>
                </c:pt>
                <c:pt idx="574">
                  <c:v>-51.096999999999497</c:v>
                </c:pt>
                <c:pt idx="575">
                  <c:v>-51.062999999998901</c:v>
                </c:pt>
                <c:pt idx="576">
                  <c:v>-51.039999999999502</c:v>
                </c:pt>
                <c:pt idx="577">
                  <c:v>-51.003999999999699</c:v>
                </c:pt>
                <c:pt idx="578">
                  <c:v>-50.977999999995802</c:v>
                </c:pt>
                <c:pt idx="579">
                  <c:v>-50.943999999997899</c:v>
                </c:pt>
                <c:pt idx="580">
                  <c:v>-50.920999999999502</c:v>
                </c:pt>
                <c:pt idx="581">
                  <c:v>-50.882499999999702</c:v>
                </c:pt>
                <c:pt idx="582">
                  <c:v>-50.860999999996302</c:v>
                </c:pt>
                <c:pt idx="583">
                  <c:v>-50.826999999997398</c:v>
                </c:pt>
                <c:pt idx="584">
                  <c:v>-50.790999999999499</c:v>
                </c:pt>
                <c:pt idx="585">
                  <c:v>-50.757999999999498</c:v>
                </c:pt>
                <c:pt idx="586">
                  <c:v>-50.733999999998403</c:v>
                </c:pt>
                <c:pt idx="587">
                  <c:v>-50.706999999999702</c:v>
                </c:pt>
                <c:pt idx="588">
                  <c:v>-50.665999999998498</c:v>
                </c:pt>
                <c:pt idx="589">
                  <c:v>-50.627999999998998</c:v>
                </c:pt>
                <c:pt idx="590">
                  <c:v>-50.599999999999</c:v>
                </c:pt>
                <c:pt idx="591">
                  <c:v>-50.579999999999004</c:v>
                </c:pt>
                <c:pt idx="592">
                  <c:v>-50.545999999999502</c:v>
                </c:pt>
                <c:pt idx="593">
                  <c:v>-50.523999999999702</c:v>
                </c:pt>
                <c:pt idx="594">
                  <c:v>-50.502999999999503</c:v>
                </c:pt>
                <c:pt idx="595">
                  <c:v>-50.475999999998002</c:v>
                </c:pt>
                <c:pt idx="596">
                  <c:v>-50.434999999999498</c:v>
                </c:pt>
                <c:pt idx="597">
                  <c:v>-50.408999999997498</c:v>
                </c:pt>
                <c:pt idx="598">
                  <c:v>-50.382999999998503</c:v>
                </c:pt>
                <c:pt idx="599">
                  <c:v>-50.352499999997697</c:v>
                </c:pt>
                <c:pt idx="600">
                  <c:v>-50.3289999999975</c:v>
                </c:pt>
                <c:pt idx="601">
                  <c:v>-50.307999999999801</c:v>
                </c:pt>
                <c:pt idx="602">
                  <c:v>-50.2869999999998</c:v>
                </c:pt>
                <c:pt idx="603">
                  <c:v>-50.259999999996502</c:v>
                </c:pt>
                <c:pt idx="604">
                  <c:v>-50.2409999999985</c:v>
                </c:pt>
                <c:pt idx="605">
                  <c:v>-50.223999999999499</c:v>
                </c:pt>
                <c:pt idx="606">
                  <c:v>-50.197999999999503</c:v>
                </c:pt>
                <c:pt idx="607">
                  <c:v>-50.168999999999002</c:v>
                </c:pt>
                <c:pt idx="608">
                  <c:v>-50.140666666666498</c:v>
                </c:pt>
                <c:pt idx="609">
                  <c:v>-50.110999999998498</c:v>
                </c:pt>
                <c:pt idx="610">
                  <c:v>-50.080999999999001</c:v>
                </c:pt>
                <c:pt idx="611">
                  <c:v>-50.057999999999502</c:v>
                </c:pt>
                <c:pt idx="612">
                  <c:v>-50.031999999999499</c:v>
                </c:pt>
                <c:pt idx="613">
                  <c:v>-50.005499999999799</c:v>
                </c:pt>
                <c:pt idx="614">
                  <c:v>-49.976999999999499</c:v>
                </c:pt>
                <c:pt idx="615">
                  <c:v>-49.948999999997497</c:v>
                </c:pt>
                <c:pt idx="616">
                  <c:v>-49.919999999999497</c:v>
                </c:pt>
                <c:pt idx="617">
                  <c:v>-49.893666666666498</c:v>
                </c:pt>
                <c:pt idx="618">
                  <c:v>-49.872999999997099</c:v>
                </c:pt>
                <c:pt idx="619">
                  <c:v>-49.847666666666299</c:v>
                </c:pt>
                <c:pt idx="620">
                  <c:v>-49.822999999997101</c:v>
                </c:pt>
                <c:pt idx="621">
                  <c:v>-49.795999999999502</c:v>
                </c:pt>
                <c:pt idx="622">
                  <c:v>-49.771999999998997</c:v>
                </c:pt>
                <c:pt idx="623">
                  <c:v>-49.737999999999502</c:v>
                </c:pt>
                <c:pt idx="624">
                  <c:v>-49.699499999999901</c:v>
                </c:pt>
                <c:pt idx="625">
                  <c:v>-49.666999999999497</c:v>
                </c:pt>
                <c:pt idx="626">
                  <c:v>-49.6289999999995</c:v>
                </c:pt>
                <c:pt idx="627">
                  <c:v>-49.601999999999499</c:v>
                </c:pt>
                <c:pt idx="628">
                  <c:v>-49.571999999999498</c:v>
                </c:pt>
                <c:pt idx="629">
                  <c:v>-49.547999999999497</c:v>
                </c:pt>
                <c:pt idx="630">
                  <c:v>-49.519999999999499</c:v>
                </c:pt>
                <c:pt idx="631">
                  <c:v>-49.491999999998598</c:v>
                </c:pt>
                <c:pt idx="632">
                  <c:v>-49.465999999998097</c:v>
                </c:pt>
                <c:pt idx="633">
                  <c:v>-49.439499999999299</c:v>
                </c:pt>
                <c:pt idx="634">
                  <c:v>-49.418499999999298</c:v>
                </c:pt>
                <c:pt idx="635">
                  <c:v>-49.377999999999098</c:v>
                </c:pt>
                <c:pt idx="636">
                  <c:v>-49.348999999999002</c:v>
                </c:pt>
                <c:pt idx="637">
                  <c:v>-49.312999999999498</c:v>
                </c:pt>
                <c:pt idx="638">
                  <c:v>-49.278999999999499</c:v>
                </c:pt>
                <c:pt idx="639">
                  <c:v>-49.259999999999501</c:v>
                </c:pt>
                <c:pt idx="640">
                  <c:v>-49.2249999999962</c:v>
                </c:pt>
                <c:pt idx="641">
                  <c:v>-49.183499999999803</c:v>
                </c:pt>
                <c:pt idx="642">
                  <c:v>-49.145999999999802</c:v>
                </c:pt>
                <c:pt idx="643">
                  <c:v>-49.120499999999801</c:v>
                </c:pt>
                <c:pt idx="644">
                  <c:v>-49.091999999999501</c:v>
                </c:pt>
                <c:pt idx="645">
                  <c:v>-49.061333333333202</c:v>
                </c:pt>
                <c:pt idx="646">
                  <c:v>-49.032999999999099</c:v>
                </c:pt>
                <c:pt idx="647">
                  <c:v>-49.007499999999801</c:v>
                </c:pt>
                <c:pt idx="648">
                  <c:v>-48.975999999999502</c:v>
                </c:pt>
                <c:pt idx="649">
                  <c:v>-48.945999999999501</c:v>
                </c:pt>
                <c:pt idx="650">
                  <c:v>-48.917999999999502</c:v>
                </c:pt>
                <c:pt idx="651">
                  <c:v>-48.887999999999501</c:v>
                </c:pt>
                <c:pt idx="652">
                  <c:v>-48.868999999998898</c:v>
                </c:pt>
                <c:pt idx="653">
                  <c:v>-48.846999999999099</c:v>
                </c:pt>
                <c:pt idx="654">
                  <c:v>-48.822333333332999</c:v>
                </c:pt>
                <c:pt idx="655">
                  <c:v>-48.795999999999502</c:v>
                </c:pt>
                <c:pt idx="656">
                  <c:v>-48.772999999999101</c:v>
                </c:pt>
                <c:pt idx="657">
                  <c:v>-48.741499999999299</c:v>
                </c:pt>
                <c:pt idx="658">
                  <c:v>-48.718999999999099</c:v>
                </c:pt>
                <c:pt idx="659">
                  <c:v>-48.6829999999986</c:v>
                </c:pt>
                <c:pt idx="660">
                  <c:v>-48.636999999999503</c:v>
                </c:pt>
                <c:pt idx="661">
                  <c:v>-48.6099999999986</c:v>
                </c:pt>
                <c:pt idx="662">
                  <c:v>-48.576999999999401</c:v>
                </c:pt>
                <c:pt idx="663">
                  <c:v>-48.5559999999995</c:v>
                </c:pt>
                <c:pt idx="664">
                  <c:v>-48.527999999999501</c:v>
                </c:pt>
                <c:pt idx="665">
                  <c:v>-48.489999999999498</c:v>
                </c:pt>
                <c:pt idx="666">
                  <c:v>-48.459999999998601</c:v>
                </c:pt>
                <c:pt idx="667">
                  <c:v>-48.438499999999301</c:v>
                </c:pt>
                <c:pt idx="668">
                  <c:v>-48.420999999999097</c:v>
                </c:pt>
                <c:pt idx="669">
                  <c:v>-48.397999999999101</c:v>
                </c:pt>
                <c:pt idx="670">
                  <c:v>-48.348333333333002</c:v>
                </c:pt>
                <c:pt idx="671">
                  <c:v>-48.310999999999503</c:v>
                </c:pt>
                <c:pt idx="672">
                  <c:v>-48.272999999999598</c:v>
                </c:pt>
                <c:pt idx="673">
                  <c:v>-48.2509999999995</c:v>
                </c:pt>
                <c:pt idx="674">
                  <c:v>-48.222999999999502</c:v>
                </c:pt>
                <c:pt idx="675">
                  <c:v>-48.190499999999801</c:v>
                </c:pt>
                <c:pt idx="676">
                  <c:v>-48.160999999999902</c:v>
                </c:pt>
                <c:pt idx="677">
                  <c:v>-48.140999999999799</c:v>
                </c:pt>
                <c:pt idx="678">
                  <c:v>-48.118999999999502</c:v>
                </c:pt>
                <c:pt idx="679">
                  <c:v>-48.089666666665003</c:v>
                </c:pt>
                <c:pt idx="680">
                  <c:v>-48.057499999999798</c:v>
                </c:pt>
                <c:pt idx="681">
                  <c:v>-48.038999999999596</c:v>
                </c:pt>
                <c:pt idx="682">
                  <c:v>-48.021999999999601</c:v>
                </c:pt>
                <c:pt idx="683">
                  <c:v>-47.996999999999602</c:v>
                </c:pt>
                <c:pt idx="684">
                  <c:v>-47.981999999999601</c:v>
                </c:pt>
                <c:pt idx="685">
                  <c:v>-47.9519999999969</c:v>
                </c:pt>
                <c:pt idx="686">
                  <c:v>-47.925999999999597</c:v>
                </c:pt>
                <c:pt idx="687">
                  <c:v>-47.898999999999099</c:v>
                </c:pt>
                <c:pt idx="688">
                  <c:v>-47.875999999998697</c:v>
                </c:pt>
                <c:pt idx="689">
                  <c:v>-47.851999999999599</c:v>
                </c:pt>
                <c:pt idx="690">
                  <c:v>-47.822499999998399</c:v>
                </c:pt>
                <c:pt idx="691">
                  <c:v>-47.791999999999597</c:v>
                </c:pt>
                <c:pt idx="692">
                  <c:v>-47.772999999999797</c:v>
                </c:pt>
                <c:pt idx="693">
                  <c:v>-47.757499999999801</c:v>
                </c:pt>
                <c:pt idx="694">
                  <c:v>-47.720999999999101</c:v>
                </c:pt>
                <c:pt idx="695">
                  <c:v>-47.691999999999602</c:v>
                </c:pt>
                <c:pt idx="696">
                  <c:v>-47.662999999997403</c:v>
                </c:pt>
                <c:pt idx="697">
                  <c:v>-47.6289999999996</c:v>
                </c:pt>
                <c:pt idx="698">
                  <c:v>-47.598999999999101</c:v>
                </c:pt>
                <c:pt idx="699">
                  <c:v>-47.574999999999797</c:v>
                </c:pt>
                <c:pt idx="700">
                  <c:v>-47.549999999999599</c:v>
                </c:pt>
                <c:pt idx="701">
                  <c:v>-47.519999999998703</c:v>
                </c:pt>
                <c:pt idx="702">
                  <c:v>-47.4979999999996</c:v>
                </c:pt>
                <c:pt idx="703">
                  <c:v>-47.471999999999603</c:v>
                </c:pt>
                <c:pt idx="704">
                  <c:v>-47.444999999998203</c:v>
                </c:pt>
                <c:pt idx="705">
                  <c:v>-47.412999999999599</c:v>
                </c:pt>
                <c:pt idx="706">
                  <c:v>-47.3769999999991</c:v>
                </c:pt>
                <c:pt idx="707">
                  <c:v>-47.343999999996498</c:v>
                </c:pt>
                <c:pt idx="708">
                  <c:v>-47.3169999999974</c:v>
                </c:pt>
                <c:pt idx="709">
                  <c:v>-47.276999999998203</c:v>
                </c:pt>
                <c:pt idx="710">
                  <c:v>-47.247999999999102</c:v>
                </c:pt>
                <c:pt idx="711">
                  <c:v>-47.229999999999599</c:v>
                </c:pt>
                <c:pt idx="712">
                  <c:v>-47.202999999999598</c:v>
                </c:pt>
                <c:pt idx="713">
                  <c:v>-47.169999999999597</c:v>
                </c:pt>
                <c:pt idx="714">
                  <c:v>-47.149999999999601</c:v>
                </c:pt>
                <c:pt idx="715">
                  <c:v>-47.129999999999598</c:v>
                </c:pt>
                <c:pt idx="716">
                  <c:v>-47.099999999997003</c:v>
                </c:pt>
                <c:pt idx="717">
                  <c:v>-47.054499999999898</c:v>
                </c:pt>
                <c:pt idx="718">
                  <c:v>-47.043999999999102</c:v>
                </c:pt>
                <c:pt idx="719">
                  <c:v>-47.0129999999996</c:v>
                </c:pt>
                <c:pt idx="720">
                  <c:v>-46.9949999999996</c:v>
                </c:pt>
                <c:pt idx="721">
                  <c:v>-46.970999999999599</c:v>
                </c:pt>
                <c:pt idx="722">
                  <c:v>-46.9459999999996</c:v>
                </c:pt>
                <c:pt idx="723">
                  <c:v>-46.908999999999899</c:v>
                </c:pt>
                <c:pt idx="724">
                  <c:v>-46.890999999998698</c:v>
                </c:pt>
                <c:pt idx="725">
                  <c:v>-46.856666666666101</c:v>
                </c:pt>
                <c:pt idx="726">
                  <c:v>-46.823999999999202</c:v>
                </c:pt>
                <c:pt idx="727">
                  <c:v>-46.796999999998697</c:v>
                </c:pt>
                <c:pt idx="728">
                  <c:v>-46.777499999999797</c:v>
                </c:pt>
                <c:pt idx="729">
                  <c:v>-46.751999999994901</c:v>
                </c:pt>
                <c:pt idx="730">
                  <c:v>-46.720499999999497</c:v>
                </c:pt>
                <c:pt idx="731">
                  <c:v>-46.7049999999996</c:v>
                </c:pt>
                <c:pt idx="732">
                  <c:v>-46.671999999999201</c:v>
                </c:pt>
                <c:pt idx="733">
                  <c:v>-46.6449999999979</c:v>
                </c:pt>
                <c:pt idx="734">
                  <c:v>-46.609999999997903</c:v>
                </c:pt>
                <c:pt idx="735">
                  <c:v>-46.579999999999799</c:v>
                </c:pt>
                <c:pt idx="736">
                  <c:v>-46.551499999999002</c:v>
                </c:pt>
                <c:pt idx="737">
                  <c:v>-46.522999999999797</c:v>
                </c:pt>
                <c:pt idx="738">
                  <c:v>-46.498999999998297</c:v>
                </c:pt>
                <c:pt idx="739">
                  <c:v>-46.451999999998698</c:v>
                </c:pt>
                <c:pt idx="740">
                  <c:v>-46.428999999999199</c:v>
                </c:pt>
                <c:pt idx="741">
                  <c:v>-46.400999999999598</c:v>
                </c:pt>
                <c:pt idx="742">
                  <c:v>-46.377999999999602</c:v>
                </c:pt>
                <c:pt idx="743">
                  <c:v>-46.346999999999198</c:v>
                </c:pt>
                <c:pt idx="744">
                  <c:v>-46.3219999999992</c:v>
                </c:pt>
                <c:pt idx="745">
                  <c:v>-46.287999999999201</c:v>
                </c:pt>
                <c:pt idx="746">
                  <c:v>-46.246999999999602</c:v>
                </c:pt>
                <c:pt idx="747">
                  <c:v>-46.222999999999601</c:v>
                </c:pt>
                <c:pt idx="748">
                  <c:v>-46.205999999999399</c:v>
                </c:pt>
                <c:pt idx="749">
                  <c:v>-46.172333333332801</c:v>
                </c:pt>
                <c:pt idx="750">
                  <c:v>-46.1259999999996</c:v>
                </c:pt>
                <c:pt idx="751">
                  <c:v>-46.098999999999599</c:v>
                </c:pt>
                <c:pt idx="752">
                  <c:v>-46.073999999999202</c:v>
                </c:pt>
                <c:pt idx="753">
                  <c:v>-46.048999999999602</c:v>
                </c:pt>
                <c:pt idx="754">
                  <c:v>-46.026999999996796</c:v>
                </c:pt>
                <c:pt idx="755">
                  <c:v>-45.9849999999999</c:v>
                </c:pt>
                <c:pt idx="756">
                  <c:v>-45.966999999999601</c:v>
                </c:pt>
                <c:pt idx="757">
                  <c:v>-45.943999999999598</c:v>
                </c:pt>
                <c:pt idx="758">
                  <c:v>-45.913499999999402</c:v>
                </c:pt>
                <c:pt idx="759">
                  <c:v>-45.8759999999996</c:v>
                </c:pt>
                <c:pt idx="760">
                  <c:v>-45.851999999999599</c:v>
                </c:pt>
                <c:pt idx="761">
                  <c:v>-45.815999999998802</c:v>
                </c:pt>
                <c:pt idx="762">
                  <c:v>-45.785999999999603</c:v>
                </c:pt>
                <c:pt idx="763">
                  <c:v>-45.754499999999801</c:v>
                </c:pt>
                <c:pt idx="764">
                  <c:v>-45.714999999998497</c:v>
                </c:pt>
                <c:pt idx="765">
                  <c:v>-45.683999999999202</c:v>
                </c:pt>
                <c:pt idx="766">
                  <c:v>-45.660999999998097</c:v>
                </c:pt>
                <c:pt idx="767">
                  <c:v>-45.636999999999198</c:v>
                </c:pt>
                <c:pt idx="768">
                  <c:v>-45.616999999999798</c:v>
                </c:pt>
                <c:pt idx="769">
                  <c:v>-45.5949999999985</c:v>
                </c:pt>
                <c:pt idx="770">
                  <c:v>-45.564999999999202</c:v>
                </c:pt>
                <c:pt idx="771">
                  <c:v>-45.532999999999603</c:v>
                </c:pt>
                <c:pt idx="772">
                  <c:v>-45.510999999999498</c:v>
                </c:pt>
                <c:pt idx="773">
                  <c:v>-45.476999999999599</c:v>
                </c:pt>
                <c:pt idx="774">
                  <c:v>-45.436999999999102</c:v>
                </c:pt>
                <c:pt idx="775">
                  <c:v>-45.409999999999798</c:v>
                </c:pt>
                <c:pt idx="776">
                  <c:v>-45.386999999999802</c:v>
                </c:pt>
                <c:pt idx="777">
                  <c:v>-45.355499999999402</c:v>
                </c:pt>
                <c:pt idx="778">
                  <c:v>-45.324999999999299</c:v>
                </c:pt>
                <c:pt idx="779">
                  <c:v>-45.288666666666401</c:v>
                </c:pt>
                <c:pt idx="780">
                  <c:v>-45.271999999999601</c:v>
                </c:pt>
                <c:pt idx="781">
                  <c:v>-45.243999999999097</c:v>
                </c:pt>
                <c:pt idx="782">
                  <c:v>-45.213999999999302</c:v>
                </c:pt>
                <c:pt idx="783">
                  <c:v>-45.180999999998903</c:v>
                </c:pt>
                <c:pt idx="784">
                  <c:v>-45.144999999999598</c:v>
                </c:pt>
                <c:pt idx="785">
                  <c:v>-45.110999999998199</c:v>
                </c:pt>
                <c:pt idx="786">
                  <c:v>-45.074499999999802</c:v>
                </c:pt>
                <c:pt idx="787">
                  <c:v>-45.029999999999802</c:v>
                </c:pt>
                <c:pt idx="788">
                  <c:v>-45.0009999999982</c:v>
                </c:pt>
                <c:pt idx="789">
                  <c:v>-44.938999999999602</c:v>
                </c:pt>
                <c:pt idx="790">
                  <c:v>-44.919999999999597</c:v>
                </c:pt>
                <c:pt idx="791">
                  <c:v>-44.898999999999504</c:v>
                </c:pt>
                <c:pt idx="792">
                  <c:v>-44.865999999999303</c:v>
                </c:pt>
                <c:pt idx="793">
                  <c:v>-44.8399999999993</c:v>
                </c:pt>
                <c:pt idx="794">
                  <c:v>-44.807999999999502</c:v>
                </c:pt>
                <c:pt idx="795">
                  <c:v>-44.778999999998</c:v>
                </c:pt>
                <c:pt idx="796">
                  <c:v>-44.742999999999299</c:v>
                </c:pt>
                <c:pt idx="797">
                  <c:v>-44.7199999999997</c:v>
                </c:pt>
                <c:pt idx="798">
                  <c:v>-44.697999999998999</c:v>
                </c:pt>
                <c:pt idx="799">
                  <c:v>-44.665999999998697</c:v>
                </c:pt>
                <c:pt idx="800">
                  <c:v>-44.635999999999697</c:v>
                </c:pt>
                <c:pt idx="801">
                  <c:v>-44.590999999999802</c:v>
                </c:pt>
                <c:pt idx="802">
                  <c:v>-44.564999999999699</c:v>
                </c:pt>
                <c:pt idx="803">
                  <c:v>-44.523999999999397</c:v>
                </c:pt>
                <c:pt idx="804">
                  <c:v>-44.480999999997998</c:v>
                </c:pt>
                <c:pt idx="805">
                  <c:v>-44.4549999999997</c:v>
                </c:pt>
                <c:pt idx="806">
                  <c:v>-44.427499999999803</c:v>
                </c:pt>
                <c:pt idx="807">
                  <c:v>-44.390999999999401</c:v>
                </c:pt>
                <c:pt idx="808">
                  <c:v>-44.335999999998997</c:v>
                </c:pt>
                <c:pt idx="809">
                  <c:v>-44.311999999999699</c:v>
                </c:pt>
                <c:pt idx="810">
                  <c:v>-44.2789999999994</c:v>
                </c:pt>
                <c:pt idx="811">
                  <c:v>-44.251999999999697</c:v>
                </c:pt>
                <c:pt idx="812">
                  <c:v>-44.218999999999703</c:v>
                </c:pt>
                <c:pt idx="813">
                  <c:v>-44.1909999999978</c:v>
                </c:pt>
                <c:pt idx="814">
                  <c:v>-44.1469999999997</c:v>
                </c:pt>
                <c:pt idx="815">
                  <c:v>-44.119999999999102</c:v>
                </c:pt>
                <c:pt idx="816">
                  <c:v>-44.104999999997503</c:v>
                </c:pt>
                <c:pt idx="817">
                  <c:v>-44.066999999999702</c:v>
                </c:pt>
                <c:pt idx="818">
                  <c:v>-44.032999999999703</c:v>
                </c:pt>
                <c:pt idx="819">
                  <c:v>-44.015999999999401</c:v>
                </c:pt>
                <c:pt idx="820">
                  <c:v>-43.981999999998799</c:v>
                </c:pt>
                <c:pt idx="821">
                  <c:v>-43.941999999998202</c:v>
                </c:pt>
                <c:pt idx="822">
                  <c:v>-43.907999999999099</c:v>
                </c:pt>
                <c:pt idx="823">
                  <c:v>-43.866999999999898</c:v>
                </c:pt>
                <c:pt idx="824">
                  <c:v>-43.831999999999901</c:v>
                </c:pt>
                <c:pt idx="825">
                  <c:v>-43.809999999999398</c:v>
                </c:pt>
                <c:pt idx="826">
                  <c:v>-43.778999999999698</c:v>
                </c:pt>
                <c:pt idx="827">
                  <c:v>-43.748999999996897</c:v>
                </c:pt>
                <c:pt idx="828">
                  <c:v>-43.691999999999702</c:v>
                </c:pt>
                <c:pt idx="829">
                  <c:v>-43.648999999998601</c:v>
                </c:pt>
                <c:pt idx="830">
                  <c:v>-43.602999999999703</c:v>
                </c:pt>
                <c:pt idx="831">
                  <c:v>-43.575499999999899</c:v>
                </c:pt>
                <c:pt idx="832">
                  <c:v>-43.548999999999403</c:v>
                </c:pt>
                <c:pt idx="833">
                  <c:v>-43.520999999999198</c:v>
                </c:pt>
                <c:pt idx="834">
                  <c:v>-43.503999999998598</c:v>
                </c:pt>
                <c:pt idx="835">
                  <c:v>-43.456999999999702</c:v>
                </c:pt>
                <c:pt idx="836">
                  <c:v>-43.400999999999499</c:v>
                </c:pt>
                <c:pt idx="837">
                  <c:v>-43.369999999999202</c:v>
                </c:pt>
                <c:pt idx="838">
                  <c:v>-43.3309999999992</c:v>
                </c:pt>
                <c:pt idx="839">
                  <c:v>-43.295999999998898</c:v>
                </c:pt>
                <c:pt idx="840">
                  <c:v>-43.263999999997402</c:v>
                </c:pt>
                <c:pt idx="841">
                  <c:v>-43.226999999999698</c:v>
                </c:pt>
                <c:pt idx="842">
                  <c:v>-43.187999999999803</c:v>
                </c:pt>
                <c:pt idx="843">
                  <c:v>-43.1499999999997</c:v>
                </c:pt>
                <c:pt idx="844">
                  <c:v>-43.103999999999701</c:v>
                </c:pt>
                <c:pt idx="845">
                  <c:v>-43.071999999999498</c:v>
                </c:pt>
                <c:pt idx="846">
                  <c:v>-43.039999999999502</c:v>
                </c:pt>
                <c:pt idx="847">
                  <c:v>-43.013999999998703</c:v>
                </c:pt>
                <c:pt idx="848">
                  <c:v>-42.961999999999797</c:v>
                </c:pt>
                <c:pt idx="849">
                  <c:v>-42.919999999998801</c:v>
                </c:pt>
                <c:pt idx="850">
                  <c:v>-42.869999999999798</c:v>
                </c:pt>
                <c:pt idx="851">
                  <c:v>-42.839999999999897</c:v>
                </c:pt>
                <c:pt idx="852">
                  <c:v>-42.793999999999599</c:v>
                </c:pt>
                <c:pt idx="853">
                  <c:v>-42.759999999999302</c:v>
                </c:pt>
                <c:pt idx="854">
                  <c:v>-42.7143333333333</c:v>
                </c:pt>
                <c:pt idx="855">
                  <c:v>-42.684999999999803</c:v>
                </c:pt>
                <c:pt idx="856">
                  <c:v>-42.6569999999994</c:v>
                </c:pt>
                <c:pt idx="857">
                  <c:v>-42.614999999999903</c:v>
                </c:pt>
                <c:pt idx="858">
                  <c:v>-42.581999999999297</c:v>
                </c:pt>
                <c:pt idx="859">
                  <c:v>-42.549999999999301</c:v>
                </c:pt>
                <c:pt idx="860">
                  <c:v>-42.497999999999799</c:v>
                </c:pt>
                <c:pt idx="861">
                  <c:v>-42.467999999999499</c:v>
                </c:pt>
                <c:pt idx="862">
                  <c:v>-42.398999999999297</c:v>
                </c:pt>
                <c:pt idx="863">
                  <c:v>-42.357999999999898</c:v>
                </c:pt>
                <c:pt idx="864">
                  <c:v>-42.3239999999996</c:v>
                </c:pt>
                <c:pt idx="865">
                  <c:v>-42.297999999999803</c:v>
                </c:pt>
                <c:pt idx="866">
                  <c:v>-42.259333333333302</c:v>
                </c:pt>
                <c:pt idx="867">
                  <c:v>-42.222999999998898</c:v>
                </c:pt>
                <c:pt idx="868">
                  <c:v>-42.1969999999978</c:v>
                </c:pt>
                <c:pt idx="869">
                  <c:v>-42.164499999999698</c:v>
                </c:pt>
                <c:pt idx="870">
                  <c:v>-42.122999999999799</c:v>
                </c:pt>
                <c:pt idx="871">
                  <c:v>-42.068999999999399</c:v>
                </c:pt>
                <c:pt idx="872">
                  <c:v>-42.043499999999902</c:v>
                </c:pt>
                <c:pt idx="873">
                  <c:v>-42.012999999999799</c:v>
                </c:pt>
                <c:pt idx="874">
                  <c:v>-41.975499999999897</c:v>
                </c:pt>
                <c:pt idx="875">
                  <c:v>-41.941999999999197</c:v>
                </c:pt>
                <c:pt idx="876">
                  <c:v>-41.873999999999597</c:v>
                </c:pt>
                <c:pt idx="877">
                  <c:v>-41.799999999998803</c:v>
                </c:pt>
                <c:pt idx="878">
                  <c:v>-41.765999999999899</c:v>
                </c:pt>
                <c:pt idx="879">
                  <c:v>-41.740999999998998</c:v>
                </c:pt>
                <c:pt idx="880">
                  <c:v>-41.694999999999602</c:v>
                </c:pt>
                <c:pt idx="881">
                  <c:v>-41.658999999999203</c:v>
                </c:pt>
                <c:pt idx="882">
                  <c:v>-41.601999999999798</c:v>
                </c:pt>
                <c:pt idx="883">
                  <c:v>-41.582999999999203</c:v>
                </c:pt>
                <c:pt idx="884">
                  <c:v>-41.5339999999998</c:v>
                </c:pt>
                <c:pt idx="885">
                  <c:v>-41.493999999998699</c:v>
                </c:pt>
                <c:pt idx="886">
                  <c:v>-41.443999999999797</c:v>
                </c:pt>
                <c:pt idx="887">
                  <c:v>-41.393999999999799</c:v>
                </c:pt>
                <c:pt idx="888">
                  <c:v>-41.3479999999998</c:v>
                </c:pt>
                <c:pt idx="889">
                  <c:v>-41.287999999999798</c:v>
                </c:pt>
                <c:pt idx="890">
                  <c:v>-41.2449999999996</c:v>
                </c:pt>
                <c:pt idx="891">
                  <c:v>-41.187999999999597</c:v>
                </c:pt>
                <c:pt idx="892">
                  <c:v>-41.157999999999497</c:v>
                </c:pt>
                <c:pt idx="893">
                  <c:v>-41.127999999999098</c:v>
                </c:pt>
                <c:pt idx="894">
                  <c:v>-41.060999999998899</c:v>
                </c:pt>
                <c:pt idx="895">
                  <c:v>-41.006999999999799</c:v>
                </c:pt>
                <c:pt idx="896">
                  <c:v>-40.952499999999901</c:v>
                </c:pt>
                <c:pt idx="897">
                  <c:v>-40.912999999999897</c:v>
                </c:pt>
                <c:pt idx="898">
                  <c:v>-40.8739999999991</c:v>
                </c:pt>
                <c:pt idx="899">
                  <c:v>-40.803999999999498</c:v>
                </c:pt>
                <c:pt idx="900">
                  <c:v>-40.743999999999701</c:v>
                </c:pt>
                <c:pt idx="901">
                  <c:v>-40.702999999999697</c:v>
                </c:pt>
                <c:pt idx="902">
                  <c:v>-40.653999999999797</c:v>
                </c:pt>
                <c:pt idx="903">
                  <c:v>-40.624999999999403</c:v>
                </c:pt>
                <c:pt idx="904">
                  <c:v>-40.5679999999995</c:v>
                </c:pt>
                <c:pt idx="905">
                  <c:v>-40.523999999999702</c:v>
                </c:pt>
                <c:pt idx="906">
                  <c:v>-40.483999999999398</c:v>
                </c:pt>
                <c:pt idx="907">
                  <c:v>-40.427999999997297</c:v>
                </c:pt>
                <c:pt idx="908">
                  <c:v>-40.342499999999603</c:v>
                </c:pt>
                <c:pt idx="909">
                  <c:v>-40.273999999999397</c:v>
                </c:pt>
                <c:pt idx="910">
                  <c:v>-40.232999999999898</c:v>
                </c:pt>
                <c:pt idx="911">
                  <c:v>-40.1869999999995</c:v>
                </c:pt>
                <c:pt idx="912">
                  <c:v>-40.116999999999898</c:v>
                </c:pt>
                <c:pt idx="913">
                  <c:v>-40.042999999998997</c:v>
                </c:pt>
                <c:pt idx="914">
                  <c:v>-39.9819999999999</c:v>
                </c:pt>
                <c:pt idx="915">
                  <c:v>-39.9249999999994</c:v>
                </c:pt>
                <c:pt idx="916">
                  <c:v>-39.834999999999397</c:v>
                </c:pt>
                <c:pt idx="917">
                  <c:v>-39.747999999999898</c:v>
                </c:pt>
                <c:pt idx="918">
                  <c:v>-39.7119999999992</c:v>
                </c:pt>
                <c:pt idx="919">
                  <c:v>-39.654999999999397</c:v>
                </c:pt>
                <c:pt idx="920">
                  <c:v>-39.602999999999902</c:v>
                </c:pt>
                <c:pt idx="921">
                  <c:v>-39.537999999999698</c:v>
                </c:pt>
                <c:pt idx="922">
                  <c:v>-39.441999999998202</c:v>
                </c:pt>
                <c:pt idx="923">
                  <c:v>-39.364999999999903</c:v>
                </c:pt>
                <c:pt idx="924">
                  <c:v>-39.328999999999198</c:v>
                </c:pt>
                <c:pt idx="925">
                  <c:v>-39.259999999999202</c:v>
                </c:pt>
                <c:pt idx="926">
                  <c:v>-39.188499999999898</c:v>
                </c:pt>
                <c:pt idx="927">
                  <c:v>-39.1289999999996</c:v>
                </c:pt>
                <c:pt idx="928">
                  <c:v>-39.078999999999397</c:v>
                </c:pt>
                <c:pt idx="929">
                  <c:v>-39.029999999999397</c:v>
                </c:pt>
                <c:pt idx="930">
                  <c:v>-38.923999999999602</c:v>
                </c:pt>
                <c:pt idx="931">
                  <c:v>-38.871999999999801</c:v>
                </c:pt>
                <c:pt idx="932">
                  <c:v>-38.811999999999898</c:v>
                </c:pt>
                <c:pt idx="933">
                  <c:v>-38.741999999999798</c:v>
                </c:pt>
                <c:pt idx="934">
                  <c:v>-38.660999999999703</c:v>
                </c:pt>
                <c:pt idx="935">
                  <c:v>-38.590999999999298</c:v>
                </c:pt>
                <c:pt idx="936">
                  <c:v>-38.521999999999203</c:v>
                </c:pt>
                <c:pt idx="937">
                  <c:v>-38.432999999999801</c:v>
                </c:pt>
                <c:pt idx="938">
                  <c:v>-38.3819999999996</c:v>
                </c:pt>
                <c:pt idx="939">
                  <c:v>-38.296999999998903</c:v>
                </c:pt>
                <c:pt idx="940">
                  <c:v>-38.2209999999994</c:v>
                </c:pt>
                <c:pt idx="941">
                  <c:v>-38.142999999999397</c:v>
                </c:pt>
                <c:pt idx="942">
                  <c:v>-38.035999999998197</c:v>
                </c:pt>
                <c:pt idx="943">
                  <c:v>-37.957999999999601</c:v>
                </c:pt>
                <c:pt idx="944">
                  <c:v>-37.837999999999802</c:v>
                </c:pt>
                <c:pt idx="945">
                  <c:v>-37.7849999999993</c:v>
                </c:pt>
                <c:pt idx="946">
                  <c:v>-37.681999999999597</c:v>
                </c:pt>
                <c:pt idx="947">
                  <c:v>-37.585999999999501</c:v>
                </c:pt>
                <c:pt idx="948">
                  <c:v>-37.490999999999403</c:v>
                </c:pt>
                <c:pt idx="949">
                  <c:v>-37.390999999999103</c:v>
                </c:pt>
                <c:pt idx="950">
                  <c:v>-37.265999999999401</c:v>
                </c:pt>
                <c:pt idx="951">
                  <c:v>-37.178499999999801</c:v>
                </c:pt>
                <c:pt idx="952">
                  <c:v>-37.120999999999597</c:v>
                </c:pt>
                <c:pt idx="953">
                  <c:v>-37.023000000000003</c:v>
                </c:pt>
                <c:pt idx="954">
                  <c:v>-36.948999999999799</c:v>
                </c:pt>
                <c:pt idx="955">
                  <c:v>-36.883999999999801</c:v>
                </c:pt>
                <c:pt idx="956">
                  <c:v>-36.824999999999903</c:v>
                </c:pt>
                <c:pt idx="957">
                  <c:v>-36.720999999999798</c:v>
                </c:pt>
                <c:pt idx="958">
                  <c:v>-36.648999999999802</c:v>
                </c:pt>
                <c:pt idx="959">
                  <c:v>-36.559999999999903</c:v>
                </c:pt>
                <c:pt idx="960">
                  <c:v>-36.424999999999699</c:v>
                </c:pt>
                <c:pt idx="961">
                  <c:v>-36.308999999999898</c:v>
                </c:pt>
                <c:pt idx="962">
                  <c:v>-36.257999999998901</c:v>
                </c:pt>
                <c:pt idx="963">
                  <c:v>-36.130999999999901</c:v>
                </c:pt>
                <c:pt idx="964">
                  <c:v>-36.001999999999498</c:v>
                </c:pt>
                <c:pt idx="965">
                  <c:v>-35.938999999998401</c:v>
                </c:pt>
                <c:pt idx="966">
                  <c:v>-35.732999999999699</c:v>
                </c:pt>
                <c:pt idx="967">
                  <c:v>-35.5849999999989</c:v>
                </c:pt>
                <c:pt idx="968">
                  <c:v>-35.437999999998297</c:v>
                </c:pt>
                <c:pt idx="969">
                  <c:v>-35.336999999999897</c:v>
                </c:pt>
                <c:pt idx="970">
                  <c:v>-35.2509999999995</c:v>
                </c:pt>
                <c:pt idx="971">
                  <c:v>-35.144999999999897</c:v>
                </c:pt>
                <c:pt idx="972">
                  <c:v>-34.989999999996698</c:v>
                </c:pt>
                <c:pt idx="973">
                  <c:v>-34.768999999999501</c:v>
                </c:pt>
                <c:pt idx="974">
                  <c:v>-34.665999999999698</c:v>
                </c:pt>
                <c:pt idx="975">
                  <c:v>-34.500999999999699</c:v>
                </c:pt>
                <c:pt idx="976">
                  <c:v>-34.4</c:v>
                </c:pt>
                <c:pt idx="977">
                  <c:v>-34.300999999999497</c:v>
                </c:pt>
                <c:pt idx="978">
                  <c:v>-34.151999999999802</c:v>
                </c:pt>
                <c:pt idx="979">
                  <c:v>-33.945999999999799</c:v>
                </c:pt>
                <c:pt idx="980">
                  <c:v>-33.802999999999201</c:v>
                </c:pt>
                <c:pt idx="981">
                  <c:v>-33.655999999999899</c:v>
                </c:pt>
                <c:pt idx="982">
                  <c:v>-33.456000000000003</c:v>
                </c:pt>
                <c:pt idx="983">
                  <c:v>-33.302999999998796</c:v>
                </c:pt>
                <c:pt idx="984">
                  <c:v>-33.156999999998703</c:v>
                </c:pt>
                <c:pt idx="985">
                  <c:v>-32.994</c:v>
                </c:pt>
                <c:pt idx="986">
                  <c:v>-32.759999999999302</c:v>
                </c:pt>
                <c:pt idx="987">
                  <c:v>-32.54</c:v>
                </c:pt>
                <c:pt idx="988">
                  <c:v>-32.316999999999197</c:v>
                </c:pt>
                <c:pt idx="989">
                  <c:v>-31.951000000000001</c:v>
                </c:pt>
                <c:pt idx="990">
                  <c:v>-31.5809999999985</c:v>
                </c:pt>
                <c:pt idx="991">
                  <c:v>-31.224999999999799</c:v>
                </c:pt>
                <c:pt idx="992">
                  <c:v>-30.889999999999901</c:v>
                </c:pt>
                <c:pt idx="993">
                  <c:v>-30.570999999999898</c:v>
                </c:pt>
                <c:pt idx="994">
                  <c:v>-30.1419999999999</c:v>
                </c:pt>
                <c:pt idx="995">
                  <c:v>-29.448999999999501</c:v>
                </c:pt>
                <c:pt idx="996">
                  <c:v>-28.520999999999901</c:v>
                </c:pt>
                <c:pt idx="997">
                  <c:v>-27.3829999999999</c:v>
                </c:pt>
                <c:pt idx="998">
                  <c:v>-26.341000000000001</c:v>
                </c:pt>
                <c:pt idx="999">
                  <c:v>-23.938999999999702</c:v>
                </c:pt>
                <c:pt idx="1000">
                  <c:v>-19.053000000000001</c:v>
                </c:pt>
              </c:numCache>
            </c:numRef>
          </c:xVal>
          <c:yVal>
            <c:numRef>
              <c:f>'[NR-U indoor sub7 calibration_final_v3.xlsx](15,20,20,40),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D946-4BC5-91A7-A20270DDEE64}"/>
            </c:ext>
          </c:extLst>
        </c:ser>
        <c:ser>
          <c:idx val="9"/>
          <c:order val="9"/>
          <c:tx>
            <c:strRef>
              <c:f>'[NR-U indoor sub7 calibration_final_v3.xlsx](15,20,20,40), UE RSSI'!$K$1</c:f>
              <c:strCache>
                <c:ptCount val="1"/>
                <c:pt idx="0">
                  <c:v>interdigital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calibration_final_v3.xlsx](15,20,20,40), UE RSSI'!$K$2:$K$1001</c:f>
              <c:numCache>
                <c:formatCode>General</c:formatCode>
                <c:ptCount val="1000"/>
                <c:pt idx="0">
                  <c:v>-81.941472688856877</c:v>
                </c:pt>
                <c:pt idx="1">
                  <c:v>-80.820065555921957</c:v>
                </c:pt>
                <c:pt idx="2">
                  <c:v>-79.959326629577106</c:v>
                </c:pt>
                <c:pt idx="3">
                  <c:v>-78.982936001564042</c:v>
                </c:pt>
                <c:pt idx="4">
                  <c:v>-78.297557565741712</c:v>
                </c:pt>
                <c:pt idx="5">
                  <c:v>-77.761592409618231</c:v>
                </c:pt>
                <c:pt idx="6">
                  <c:v>-77.433611886294258</c:v>
                </c:pt>
                <c:pt idx="7">
                  <c:v>-77.075625413186572</c:v>
                </c:pt>
                <c:pt idx="8">
                  <c:v>-76.595630256024194</c:v>
                </c:pt>
                <c:pt idx="9">
                  <c:v>-76.392714227195313</c:v>
                </c:pt>
                <c:pt idx="10">
                  <c:v>-76.213249203247656</c:v>
                </c:pt>
                <c:pt idx="11">
                  <c:v>-76.058213194552351</c:v>
                </c:pt>
                <c:pt idx="12">
                  <c:v>-75.830428984689334</c:v>
                </c:pt>
                <c:pt idx="13">
                  <c:v>-75.738605275744405</c:v>
                </c:pt>
                <c:pt idx="14">
                  <c:v>-75.547736776622372</c:v>
                </c:pt>
                <c:pt idx="15">
                  <c:v>-75.309656734175235</c:v>
                </c:pt>
                <c:pt idx="16">
                  <c:v>-75.037799796729985</c:v>
                </c:pt>
                <c:pt idx="17">
                  <c:v>-74.870247545076566</c:v>
                </c:pt>
                <c:pt idx="18">
                  <c:v>-74.55786953165186</c:v>
                </c:pt>
                <c:pt idx="19">
                  <c:v>-74.364077389950594</c:v>
                </c:pt>
                <c:pt idx="20">
                  <c:v>-74.22308092097947</c:v>
                </c:pt>
                <c:pt idx="21">
                  <c:v>-74.084997465739292</c:v>
                </c:pt>
                <c:pt idx="22">
                  <c:v>-73.994053898417704</c:v>
                </c:pt>
                <c:pt idx="23">
                  <c:v>-73.86975829917283</c:v>
                </c:pt>
                <c:pt idx="24">
                  <c:v>-73.741345173749181</c:v>
                </c:pt>
                <c:pt idx="25">
                  <c:v>-73.552907932373486</c:v>
                </c:pt>
                <c:pt idx="26">
                  <c:v>-73.356856937922231</c:v>
                </c:pt>
                <c:pt idx="27">
                  <c:v>-73.245121724564029</c:v>
                </c:pt>
                <c:pt idx="28">
                  <c:v>-73.020035323368802</c:v>
                </c:pt>
                <c:pt idx="29">
                  <c:v>-72.939512480923412</c:v>
                </c:pt>
                <c:pt idx="30">
                  <c:v>-72.697156722668325</c:v>
                </c:pt>
                <c:pt idx="31">
                  <c:v>-72.614125526326319</c:v>
                </c:pt>
                <c:pt idx="32">
                  <c:v>-72.513604777371569</c:v>
                </c:pt>
                <c:pt idx="33">
                  <c:v>-72.417545081444189</c:v>
                </c:pt>
                <c:pt idx="34">
                  <c:v>-72.311592842819579</c:v>
                </c:pt>
                <c:pt idx="35">
                  <c:v>-72.23088866501412</c:v>
                </c:pt>
                <c:pt idx="36">
                  <c:v>-72.15034128096265</c:v>
                </c:pt>
                <c:pt idx="37">
                  <c:v>-72.016444904319442</c:v>
                </c:pt>
                <c:pt idx="38">
                  <c:v>-71.939010805628399</c:v>
                </c:pt>
                <c:pt idx="39">
                  <c:v>-71.840504228074181</c:v>
                </c:pt>
                <c:pt idx="40">
                  <c:v>-71.741324393862243</c:v>
                </c:pt>
                <c:pt idx="41">
                  <c:v>-71.610432115222608</c:v>
                </c:pt>
                <c:pt idx="42">
                  <c:v>-71.54827226110686</c:v>
                </c:pt>
                <c:pt idx="43">
                  <c:v>-71.429497010522979</c:v>
                </c:pt>
                <c:pt idx="44">
                  <c:v>-71.307303335228028</c:v>
                </c:pt>
                <c:pt idx="45">
                  <c:v>-71.223285413050348</c:v>
                </c:pt>
                <c:pt idx="46">
                  <c:v>-71.149035799557737</c:v>
                </c:pt>
                <c:pt idx="47">
                  <c:v>-71.101568793265614</c:v>
                </c:pt>
                <c:pt idx="48">
                  <c:v>-71.046803772272114</c:v>
                </c:pt>
                <c:pt idx="49">
                  <c:v>-70.937780341455991</c:v>
                </c:pt>
                <c:pt idx="50">
                  <c:v>-70.813947337788321</c:v>
                </c:pt>
                <c:pt idx="51">
                  <c:v>-70.738797444635381</c:v>
                </c:pt>
                <c:pt idx="52">
                  <c:v>-70.692041639745256</c:v>
                </c:pt>
                <c:pt idx="53">
                  <c:v>-70.620051139022706</c:v>
                </c:pt>
                <c:pt idx="54">
                  <c:v>-70.529817504128985</c:v>
                </c:pt>
                <c:pt idx="55">
                  <c:v>-70.469757103705206</c:v>
                </c:pt>
                <c:pt idx="56">
                  <c:v>-70.38731089134447</c:v>
                </c:pt>
                <c:pt idx="57">
                  <c:v>-70.283844420171974</c:v>
                </c:pt>
                <c:pt idx="58">
                  <c:v>-70.237465638313836</c:v>
                </c:pt>
                <c:pt idx="59">
                  <c:v>-70.139557092407344</c:v>
                </c:pt>
                <c:pt idx="60">
                  <c:v>-70.062988223442545</c:v>
                </c:pt>
                <c:pt idx="61">
                  <c:v>-70.003630056658452</c:v>
                </c:pt>
                <c:pt idx="62">
                  <c:v>-69.941752197584947</c:v>
                </c:pt>
                <c:pt idx="63">
                  <c:v>-69.873098763607103</c:v>
                </c:pt>
                <c:pt idx="64">
                  <c:v>-69.825207729250252</c:v>
                </c:pt>
                <c:pt idx="65">
                  <c:v>-69.740311126588992</c:v>
                </c:pt>
                <c:pt idx="66">
                  <c:v>-69.690071630697204</c:v>
                </c:pt>
                <c:pt idx="67">
                  <c:v>-69.631710188615145</c:v>
                </c:pt>
                <c:pt idx="68">
                  <c:v>-69.589733051245076</c:v>
                </c:pt>
                <c:pt idx="69">
                  <c:v>-69.51178665834982</c:v>
                </c:pt>
                <c:pt idx="70">
                  <c:v>-69.464210832891951</c:v>
                </c:pt>
                <c:pt idx="71">
                  <c:v>-69.417279297532502</c:v>
                </c:pt>
                <c:pt idx="72">
                  <c:v>-69.348929365291326</c:v>
                </c:pt>
                <c:pt idx="73">
                  <c:v>-69.262758181823088</c:v>
                </c:pt>
                <c:pt idx="74">
                  <c:v>-69.22291224665625</c:v>
                </c:pt>
                <c:pt idx="75">
                  <c:v>-69.161798973397538</c:v>
                </c:pt>
                <c:pt idx="76">
                  <c:v>-69.112116415998543</c:v>
                </c:pt>
                <c:pt idx="77">
                  <c:v>-69.044806609968802</c:v>
                </c:pt>
                <c:pt idx="78">
                  <c:v>-68.968645740506219</c:v>
                </c:pt>
                <c:pt idx="79">
                  <c:v>-68.879568045320426</c:v>
                </c:pt>
                <c:pt idx="80">
                  <c:v>-68.819513547300986</c:v>
                </c:pt>
                <c:pt idx="81">
                  <c:v>-68.743806123948616</c:v>
                </c:pt>
                <c:pt idx="82">
                  <c:v>-68.639688048090022</c:v>
                </c:pt>
                <c:pt idx="83">
                  <c:v>-68.583910128887197</c:v>
                </c:pt>
                <c:pt idx="84">
                  <c:v>-68.538019460358868</c:v>
                </c:pt>
                <c:pt idx="85">
                  <c:v>-68.510975368523518</c:v>
                </c:pt>
                <c:pt idx="86">
                  <c:v>-68.470364347772019</c:v>
                </c:pt>
                <c:pt idx="87">
                  <c:v>-68.421997288464183</c:v>
                </c:pt>
                <c:pt idx="88">
                  <c:v>-68.36889837207157</c:v>
                </c:pt>
                <c:pt idx="89">
                  <c:v>-68.316194722628552</c:v>
                </c:pt>
                <c:pt idx="90">
                  <c:v>-68.208433685699077</c:v>
                </c:pt>
                <c:pt idx="91">
                  <c:v>-68.153560206009942</c:v>
                </c:pt>
                <c:pt idx="92">
                  <c:v>-68.089054865671386</c:v>
                </c:pt>
                <c:pt idx="93">
                  <c:v>-68.048384832817561</c:v>
                </c:pt>
                <c:pt idx="94">
                  <c:v>-68.002350104290855</c:v>
                </c:pt>
                <c:pt idx="95">
                  <c:v>-67.959880963136015</c:v>
                </c:pt>
                <c:pt idx="96">
                  <c:v>-67.916007931178754</c:v>
                </c:pt>
                <c:pt idx="97">
                  <c:v>-67.872338170413443</c:v>
                </c:pt>
                <c:pt idx="98">
                  <c:v>-67.824666293108578</c:v>
                </c:pt>
                <c:pt idx="99">
                  <c:v>-67.777386002547985</c:v>
                </c:pt>
                <c:pt idx="100">
                  <c:v>-67.736575184281634</c:v>
                </c:pt>
                <c:pt idx="101">
                  <c:v>-67.688248576246053</c:v>
                </c:pt>
                <c:pt idx="102">
                  <c:v>-67.640339549828354</c:v>
                </c:pt>
                <c:pt idx="103">
                  <c:v>-67.582387524128904</c:v>
                </c:pt>
                <c:pt idx="104">
                  <c:v>-67.526767436314572</c:v>
                </c:pt>
                <c:pt idx="105">
                  <c:v>-67.478749857245418</c:v>
                </c:pt>
                <c:pt idx="106">
                  <c:v>-67.452588312804224</c:v>
                </c:pt>
                <c:pt idx="107">
                  <c:v>-67.410571513792675</c:v>
                </c:pt>
                <c:pt idx="108">
                  <c:v>-67.34959108038926</c:v>
                </c:pt>
                <c:pt idx="109">
                  <c:v>-67.291288871685424</c:v>
                </c:pt>
                <c:pt idx="110">
                  <c:v>-67.225836717353332</c:v>
                </c:pt>
                <c:pt idx="111">
                  <c:v>-67.189048506232481</c:v>
                </c:pt>
                <c:pt idx="112">
                  <c:v>-67.132918156210224</c:v>
                </c:pt>
                <c:pt idx="113">
                  <c:v>-67.09150411242625</c:v>
                </c:pt>
                <c:pt idx="114">
                  <c:v>-67.036808960672062</c:v>
                </c:pt>
                <c:pt idx="115">
                  <c:v>-66.972014149929208</c:v>
                </c:pt>
                <c:pt idx="116">
                  <c:v>-66.911751104635528</c:v>
                </c:pt>
                <c:pt idx="117">
                  <c:v>-66.866541962178772</c:v>
                </c:pt>
                <c:pt idx="118">
                  <c:v>-66.798592090809564</c:v>
                </c:pt>
                <c:pt idx="119">
                  <c:v>-66.76726969879418</c:v>
                </c:pt>
                <c:pt idx="120">
                  <c:v>-66.723279535804664</c:v>
                </c:pt>
                <c:pt idx="121">
                  <c:v>-66.682914149011268</c:v>
                </c:pt>
                <c:pt idx="122">
                  <c:v>-66.622895819321371</c:v>
                </c:pt>
                <c:pt idx="123">
                  <c:v>-66.556107606428014</c:v>
                </c:pt>
                <c:pt idx="124">
                  <c:v>-66.513247691222318</c:v>
                </c:pt>
                <c:pt idx="125">
                  <c:v>-66.466236840297526</c:v>
                </c:pt>
                <c:pt idx="126">
                  <c:v>-66.430989844195324</c:v>
                </c:pt>
                <c:pt idx="127">
                  <c:v>-66.373438504667348</c:v>
                </c:pt>
                <c:pt idx="128">
                  <c:v>-66.330897840262679</c:v>
                </c:pt>
                <c:pt idx="129">
                  <c:v>-66.273971708679326</c:v>
                </c:pt>
                <c:pt idx="130">
                  <c:v>-66.214650980102363</c:v>
                </c:pt>
                <c:pt idx="131">
                  <c:v>-66.165672452413759</c:v>
                </c:pt>
                <c:pt idx="132">
                  <c:v>-66.143441892997345</c:v>
                </c:pt>
                <c:pt idx="133">
                  <c:v>-66.085529506975362</c:v>
                </c:pt>
                <c:pt idx="134">
                  <c:v>-66.032568344337861</c:v>
                </c:pt>
                <c:pt idx="135">
                  <c:v>-65.989469232936273</c:v>
                </c:pt>
                <c:pt idx="136">
                  <c:v>-65.947157842553679</c:v>
                </c:pt>
                <c:pt idx="137">
                  <c:v>-65.880287880055192</c:v>
                </c:pt>
                <c:pt idx="138">
                  <c:v>-65.839229661350984</c:v>
                </c:pt>
                <c:pt idx="139">
                  <c:v>-65.799020863725701</c:v>
                </c:pt>
                <c:pt idx="140">
                  <c:v>-65.764903511040004</c:v>
                </c:pt>
                <c:pt idx="141">
                  <c:v>-65.712209684280595</c:v>
                </c:pt>
                <c:pt idx="142">
                  <c:v>-65.659295286816217</c:v>
                </c:pt>
                <c:pt idx="143">
                  <c:v>-65.635465865275506</c:v>
                </c:pt>
                <c:pt idx="144">
                  <c:v>-65.607333457378687</c:v>
                </c:pt>
                <c:pt idx="145">
                  <c:v>-65.563004587770905</c:v>
                </c:pt>
                <c:pt idx="146">
                  <c:v>-65.512966539712195</c:v>
                </c:pt>
                <c:pt idx="147">
                  <c:v>-65.452631114964021</c:v>
                </c:pt>
                <c:pt idx="148">
                  <c:v>-65.42746137694553</c:v>
                </c:pt>
                <c:pt idx="149">
                  <c:v>-65.376262320749674</c:v>
                </c:pt>
                <c:pt idx="150">
                  <c:v>-65.349049826188775</c:v>
                </c:pt>
                <c:pt idx="151">
                  <c:v>-65.320348994581366</c:v>
                </c:pt>
                <c:pt idx="152">
                  <c:v>-65.279314713587993</c:v>
                </c:pt>
                <c:pt idx="153">
                  <c:v>-65.243649969323315</c:v>
                </c:pt>
                <c:pt idx="154">
                  <c:v>-65.21204849828959</c:v>
                </c:pt>
                <c:pt idx="155">
                  <c:v>-65.172127743018919</c:v>
                </c:pt>
                <c:pt idx="156">
                  <c:v>-65.132796650847325</c:v>
                </c:pt>
                <c:pt idx="157">
                  <c:v>-65.089640147222468</c:v>
                </c:pt>
                <c:pt idx="158">
                  <c:v>-65.050666090991797</c:v>
                </c:pt>
                <c:pt idx="159">
                  <c:v>-65.005172685400524</c:v>
                </c:pt>
                <c:pt idx="160">
                  <c:v>-64.961991299352405</c:v>
                </c:pt>
                <c:pt idx="161">
                  <c:v>-64.917849804780587</c:v>
                </c:pt>
                <c:pt idx="162">
                  <c:v>-64.876214642900194</c:v>
                </c:pt>
                <c:pt idx="163">
                  <c:v>-64.81525244583159</c:v>
                </c:pt>
                <c:pt idx="164">
                  <c:v>-64.790151190088608</c:v>
                </c:pt>
                <c:pt idx="165">
                  <c:v>-64.742340675104188</c:v>
                </c:pt>
                <c:pt idx="166">
                  <c:v>-64.711571401737444</c:v>
                </c:pt>
                <c:pt idx="167">
                  <c:v>-64.665917192132639</c:v>
                </c:pt>
                <c:pt idx="168">
                  <c:v>-64.628876859204112</c:v>
                </c:pt>
                <c:pt idx="169">
                  <c:v>-64.571452679437442</c:v>
                </c:pt>
                <c:pt idx="170">
                  <c:v>-64.537121211072701</c:v>
                </c:pt>
                <c:pt idx="171">
                  <c:v>-64.514842309918279</c:v>
                </c:pt>
                <c:pt idx="172">
                  <c:v>-64.469564051368451</c:v>
                </c:pt>
                <c:pt idx="173">
                  <c:v>-64.436217697995403</c:v>
                </c:pt>
                <c:pt idx="174">
                  <c:v>-64.401085243512938</c:v>
                </c:pt>
                <c:pt idx="175">
                  <c:v>-64.366933753759781</c:v>
                </c:pt>
                <c:pt idx="176">
                  <c:v>-64.32291049546069</c:v>
                </c:pt>
                <c:pt idx="177">
                  <c:v>-64.260320984440625</c:v>
                </c:pt>
                <c:pt idx="178">
                  <c:v>-64.233517861097724</c:v>
                </c:pt>
                <c:pt idx="179">
                  <c:v>-64.200293912074031</c:v>
                </c:pt>
                <c:pt idx="180">
                  <c:v>-64.170270415634064</c:v>
                </c:pt>
                <c:pt idx="181">
                  <c:v>-64.130792618098511</c:v>
                </c:pt>
                <c:pt idx="182">
                  <c:v>-64.093798645902183</c:v>
                </c:pt>
                <c:pt idx="183">
                  <c:v>-64.053733142613027</c:v>
                </c:pt>
                <c:pt idx="184">
                  <c:v>-64.021994926503652</c:v>
                </c:pt>
                <c:pt idx="185">
                  <c:v>-63.993423763447268</c:v>
                </c:pt>
                <c:pt idx="186">
                  <c:v>-63.953044603985077</c:v>
                </c:pt>
                <c:pt idx="187">
                  <c:v>-63.899241330522578</c:v>
                </c:pt>
                <c:pt idx="188">
                  <c:v>-63.856538212817156</c:v>
                </c:pt>
                <c:pt idx="189">
                  <c:v>-63.814632068003228</c:v>
                </c:pt>
                <c:pt idx="190">
                  <c:v>-63.785068826527493</c:v>
                </c:pt>
                <c:pt idx="191">
                  <c:v>-63.754448356432</c:v>
                </c:pt>
                <c:pt idx="192">
                  <c:v>-63.700425536030608</c:v>
                </c:pt>
                <c:pt idx="193">
                  <c:v>-63.66091411524323</c:v>
                </c:pt>
                <c:pt idx="194">
                  <c:v>-63.61591228655756</c:v>
                </c:pt>
                <c:pt idx="195">
                  <c:v>-63.591137261680409</c:v>
                </c:pt>
                <c:pt idx="196">
                  <c:v>-63.551008167108193</c:v>
                </c:pt>
                <c:pt idx="197">
                  <c:v>-63.501827397871139</c:v>
                </c:pt>
                <c:pt idx="198">
                  <c:v>-63.471281071397229</c:v>
                </c:pt>
                <c:pt idx="199">
                  <c:v>-63.445989674199858</c:v>
                </c:pt>
                <c:pt idx="200">
                  <c:v>-63.415467011738713</c:v>
                </c:pt>
                <c:pt idx="201">
                  <c:v>-63.372011971330657</c:v>
                </c:pt>
                <c:pt idx="202">
                  <c:v>-63.319902583226096</c:v>
                </c:pt>
                <c:pt idx="203">
                  <c:v>-63.295774105544631</c:v>
                </c:pt>
                <c:pt idx="204">
                  <c:v>-63.254748984106413</c:v>
                </c:pt>
                <c:pt idx="205">
                  <c:v>-63.231077149446051</c:v>
                </c:pt>
                <c:pt idx="206">
                  <c:v>-63.176175475633016</c:v>
                </c:pt>
                <c:pt idx="207">
                  <c:v>-63.152082137152206</c:v>
                </c:pt>
                <c:pt idx="208">
                  <c:v>-63.132285934419976</c:v>
                </c:pt>
                <c:pt idx="209">
                  <c:v>-63.095463627559795</c:v>
                </c:pt>
                <c:pt idx="210">
                  <c:v>-63.055098323027394</c:v>
                </c:pt>
                <c:pt idx="211">
                  <c:v>-63.027945634151749</c:v>
                </c:pt>
                <c:pt idx="212">
                  <c:v>-62.998136734325037</c:v>
                </c:pt>
                <c:pt idx="213">
                  <c:v>-62.954156568257034</c:v>
                </c:pt>
                <c:pt idx="214">
                  <c:v>-62.914605139107238</c:v>
                </c:pt>
                <c:pt idx="215">
                  <c:v>-62.875246614545027</c:v>
                </c:pt>
                <c:pt idx="216">
                  <c:v>-62.828465591064024</c:v>
                </c:pt>
                <c:pt idx="217">
                  <c:v>-62.795043643325741</c:v>
                </c:pt>
                <c:pt idx="218">
                  <c:v>-62.749768412976508</c:v>
                </c:pt>
                <c:pt idx="219">
                  <c:v>-62.702385725433921</c:v>
                </c:pt>
                <c:pt idx="220">
                  <c:v>-62.668596464453387</c:v>
                </c:pt>
                <c:pt idx="221">
                  <c:v>-62.629020390096116</c:v>
                </c:pt>
                <c:pt idx="222">
                  <c:v>-62.59993988503193</c:v>
                </c:pt>
                <c:pt idx="223">
                  <c:v>-62.570016649994571</c:v>
                </c:pt>
                <c:pt idx="224">
                  <c:v>-62.536506008631996</c:v>
                </c:pt>
                <c:pt idx="225">
                  <c:v>-62.509123751704458</c:v>
                </c:pt>
                <c:pt idx="226">
                  <c:v>-62.470688798302476</c:v>
                </c:pt>
                <c:pt idx="227">
                  <c:v>-62.433340094679238</c:v>
                </c:pt>
                <c:pt idx="228">
                  <c:v>-62.390582533460964</c:v>
                </c:pt>
                <c:pt idx="229">
                  <c:v>-62.362498953163083</c:v>
                </c:pt>
                <c:pt idx="230">
                  <c:v>-62.321044779631158</c:v>
                </c:pt>
                <c:pt idx="231">
                  <c:v>-62.286346991147532</c:v>
                </c:pt>
                <c:pt idx="232">
                  <c:v>-62.246128804590235</c:v>
                </c:pt>
                <c:pt idx="233">
                  <c:v>-62.200935863573818</c:v>
                </c:pt>
                <c:pt idx="234">
                  <c:v>-62.160629616338817</c:v>
                </c:pt>
                <c:pt idx="235">
                  <c:v>-62.127823760191312</c:v>
                </c:pt>
                <c:pt idx="236">
                  <c:v>-62.087542448309804</c:v>
                </c:pt>
                <c:pt idx="237">
                  <c:v>-62.044985919644745</c:v>
                </c:pt>
                <c:pt idx="238">
                  <c:v>-62.014199903115667</c:v>
                </c:pt>
                <c:pt idx="239">
                  <c:v>-61.983184499620464</c:v>
                </c:pt>
                <c:pt idx="240">
                  <c:v>-61.94775486339794</c:v>
                </c:pt>
                <c:pt idx="241">
                  <c:v>-61.912866718307399</c:v>
                </c:pt>
                <c:pt idx="242">
                  <c:v>-61.878986552097729</c:v>
                </c:pt>
                <c:pt idx="243">
                  <c:v>-61.857605246373836</c:v>
                </c:pt>
                <c:pt idx="244">
                  <c:v>-61.835104008668146</c:v>
                </c:pt>
                <c:pt idx="245">
                  <c:v>-61.786032674389773</c:v>
                </c:pt>
                <c:pt idx="246">
                  <c:v>-61.766699138582553</c:v>
                </c:pt>
                <c:pt idx="247">
                  <c:v>-61.737624303948891</c:v>
                </c:pt>
                <c:pt idx="248">
                  <c:v>-61.689082892365661</c:v>
                </c:pt>
                <c:pt idx="249">
                  <c:v>-61.630324439718677</c:v>
                </c:pt>
                <c:pt idx="250">
                  <c:v>-61.597176978886445</c:v>
                </c:pt>
                <c:pt idx="251">
                  <c:v>-61.570533864149276</c:v>
                </c:pt>
                <c:pt idx="252">
                  <c:v>-61.534731008793806</c:v>
                </c:pt>
                <c:pt idx="253">
                  <c:v>-61.504146980530663</c:v>
                </c:pt>
                <c:pt idx="254">
                  <c:v>-61.459834931387789</c:v>
                </c:pt>
                <c:pt idx="255">
                  <c:v>-61.392913621615619</c:v>
                </c:pt>
                <c:pt idx="256">
                  <c:v>-61.349437489855859</c:v>
                </c:pt>
                <c:pt idx="257">
                  <c:v>-61.314593316305711</c:v>
                </c:pt>
                <c:pt idx="258">
                  <c:v>-61.286488683368205</c:v>
                </c:pt>
                <c:pt idx="259">
                  <c:v>-61.252580471437923</c:v>
                </c:pt>
                <c:pt idx="260">
                  <c:v>-61.226977653600485</c:v>
                </c:pt>
                <c:pt idx="261">
                  <c:v>-61.206034017662247</c:v>
                </c:pt>
                <c:pt idx="262">
                  <c:v>-61.169795124431822</c:v>
                </c:pt>
                <c:pt idx="263">
                  <c:v>-61.147148787380914</c:v>
                </c:pt>
                <c:pt idx="264">
                  <c:v>-61.111608210887425</c:v>
                </c:pt>
                <c:pt idx="265">
                  <c:v>-61.074029362721944</c:v>
                </c:pt>
                <c:pt idx="266">
                  <c:v>-61.04222569525858</c:v>
                </c:pt>
                <c:pt idx="267">
                  <c:v>-60.993221685336877</c:v>
                </c:pt>
                <c:pt idx="268">
                  <c:v>-60.955135608873107</c:v>
                </c:pt>
                <c:pt idx="269">
                  <c:v>-60.909245346165662</c:v>
                </c:pt>
                <c:pt idx="270">
                  <c:v>-60.880233706426942</c:v>
                </c:pt>
                <c:pt idx="271">
                  <c:v>-60.824742168967703</c:v>
                </c:pt>
                <c:pt idx="272">
                  <c:v>-60.799533799428701</c:v>
                </c:pt>
                <c:pt idx="273">
                  <c:v>-60.764827655632836</c:v>
                </c:pt>
                <c:pt idx="274">
                  <c:v>-60.730511448348054</c:v>
                </c:pt>
                <c:pt idx="275">
                  <c:v>-60.686270322962102</c:v>
                </c:pt>
                <c:pt idx="276">
                  <c:v>-60.666139274756659</c:v>
                </c:pt>
                <c:pt idx="277">
                  <c:v>-60.632060317714441</c:v>
                </c:pt>
                <c:pt idx="278">
                  <c:v>-60.583586368603804</c:v>
                </c:pt>
                <c:pt idx="279">
                  <c:v>-60.553264977860366</c:v>
                </c:pt>
                <c:pt idx="280">
                  <c:v>-60.518494564967085</c:v>
                </c:pt>
                <c:pt idx="281">
                  <c:v>-60.470375254608037</c:v>
                </c:pt>
                <c:pt idx="282">
                  <c:v>-60.431916983379985</c:v>
                </c:pt>
                <c:pt idx="283">
                  <c:v>-60.386249616736507</c:v>
                </c:pt>
                <c:pt idx="284">
                  <c:v>-60.344538819371138</c:v>
                </c:pt>
                <c:pt idx="285">
                  <c:v>-60.31174814855715</c:v>
                </c:pt>
                <c:pt idx="286">
                  <c:v>-60.27869851636693</c:v>
                </c:pt>
                <c:pt idx="287">
                  <c:v>-60.234305765195757</c:v>
                </c:pt>
                <c:pt idx="288">
                  <c:v>-60.183604182753676</c:v>
                </c:pt>
                <c:pt idx="289">
                  <c:v>-60.151663888311397</c:v>
                </c:pt>
                <c:pt idx="290">
                  <c:v>-60.125814562463759</c:v>
                </c:pt>
                <c:pt idx="291">
                  <c:v>-60.090250892428131</c:v>
                </c:pt>
                <c:pt idx="292">
                  <c:v>-60.067344416107858</c:v>
                </c:pt>
                <c:pt idx="293">
                  <c:v>-60.038577407554044</c:v>
                </c:pt>
                <c:pt idx="294">
                  <c:v>-59.996100892940404</c:v>
                </c:pt>
                <c:pt idx="295">
                  <c:v>-59.967877242216673</c:v>
                </c:pt>
                <c:pt idx="296">
                  <c:v>-59.932183652006927</c:v>
                </c:pt>
                <c:pt idx="297">
                  <c:v>-59.891043713214003</c:v>
                </c:pt>
                <c:pt idx="298">
                  <c:v>-59.847093309075781</c:v>
                </c:pt>
                <c:pt idx="299">
                  <c:v>-59.815275927235774</c:v>
                </c:pt>
                <c:pt idx="300">
                  <c:v>-59.78794183560435</c:v>
                </c:pt>
                <c:pt idx="301">
                  <c:v>-59.738389619711661</c:v>
                </c:pt>
                <c:pt idx="302">
                  <c:v>-59.710784990183775</c:v>
                </c:pt>
                <c:pt idx="303">
                  <c:v>-59.686948268615666</c:v>
                </c:pt>
                <c:pt idx="304">
                  <c:v>-59.656180305487979</c:v>
                </c:pt>
                <c:pt idx="305">
                  <c:v>-59.609491324112525</c:v>
                </c:pt>
                <c:pt idx="306">
                  <c:v>-59.557734541819059</c:v>
                </c:pt>
                <c:pt idx="307">
                  <c:v>-59.523532315271737</c:v>
                </c:pt>
                <c:pt idx="308">
                  <c:v>-59.48710327329924</c:v>
                </c:pt>
                <c:pt idx="309">
                  <c:v>-59.457006004139565</c:v>
                </c:pt>
                <c:pt idx="310">
                  <c:v>-59.414791015640844</c:v>
                </c:pt>
                <c:pt idx="311">
                  <c:v>-59.373829896995069</c:v>
                </c:pt>
                <c:pt idx="312">
                  <c:v>-59.342047210091707</c:v>
                </c:pt>
                <c:pt idx="313">
                  <c:v>-59.305183829880349</c:v>
                </c:pt>
                <c:pt idx="314">
                  <c:v>-59.273088941878626</c:v>
                </c:pt>
                <c:pt idx="315">
                  <c:v>-59.2377031485982</c:v>
                </c:pt>
                <c:pt idx="316">
                  <c:v>-59.198528279031848</c:v>
                </c:pt>
                <c:pt idx="317">
                  <c:v>-59.169193873172958</c:v>
                </c:pt>
                <c:pt idx="318">
                  <c:v>-59.133978857859262</c:v>
                </c:pt>
                <c:pt idx="319">
                  <c:v>-59.110313248718683</c:v>
                </c:pt>
                <c:pt idx="320">
                  <c:v>-59.074713314993112</c:v>
                </c:pt>
                <c:pt idx="321">
                  <c:v>-59.033136107210957</c:v>
                </c:pt>
                <c:pt idx="322">
                  <c:v>-59.012739607046306</c:v>
                </c:pt>
                <c:pt idx="323">
                  <c:v>-58.982218361157365</c:v>
                </c:pt>
                <c:pt idx="324">
                  <c:v>-58.934006962481291</c:v>
                </c:pt>
                <c:pt idx="325">
                  <c:v>-58.902269089442356</c:v>
                </c:pt>
                <c:pt idx="326">
                  <c:v>-58.850566271913422</c:v>
                </c:pt>
                <c:pt idx="327">
                  <c:v>-58.824746301367739</c:v>
                </c:pt>
                <c:pt idx="328">
                  <c:v>-58.804186640981818</c:v>
                </c:pt>
                <c:pt idx="329">
                  <c:v>-58.776168398592141</c:v>
                </c:pt>
                <c:pt idx="330">
                  <c:v>-58.739671362031388</c:v>
                </c:pt>
                <c:pt idx="331">
                  <c:v>-58.699432996373694</c:v>
                </c:pt>
                <c:pt idx="332">
                  <c:v>-58.656714322236766</c:v>
                </c:pt>
                <c:pt idx="333">
                  <c:v>-58.63040277100994</c:v>
                </c:pt>
                <c:pt idx="334">
                  <c:v>-58.588659594249492</c:v>
                </c:pt>
                <c:pt idx="335">
                  <c:v>-58.552862108277118</c:v>
                </c:pt>
                <c:pt idx="336">
                  <c:v>-58.520438717790029</c:v>
                </c:pt>
                <c:pt idx="337">
                  <c:v>-58.48667271933283</c:v>
                </c:pt>
                <c:pt idx="338">
                  <c:v>-58.456950520892178</c:v>
                </c:pt>
                <c:pt idx="339">
                  <c:v>-58.418525610182705</c:v>
                </c:pt>
                <c:pt idx="340">
                  <c:v>-58.390205717927998</c:v>
                </c:pt>
                <c:pt idx="341">
                  <c:v>-58.354045090094651</c:v>
                </c:pt>
                <c:pt idx="342">
                  <c:v>-58.300674716020133</c:v>
                </c:pt>
                <c:pt idx="343">
                  <c:v>-58.260142689309099</c:v>
                </c:pt>
                <c:pt idx="344">
                  <c:v>-58.220040629144407</c:v>
                </c:pt>
                <c:pt idx="345">
                  <c:v>-58.177936959322778</c:v>
                </c:pt>
                <c:pt idx="346">
                  <c:v>-58.141143183160864</c:v>
                </c:pt>
                <c:pt idx="347">
                  <c:v>-58.098485683541504</c:v>
                </c:pt>
                <c:pt idx="348">
                  <c:v>-58.069349085215883</c:v>
                </c:pt>
                <c:pt idx="349">
                  <c:v>-58.030779279619381</c:v>
                </c:pt>
                <c:pt idx="350">
                  <c:v>-57.983598752459912</c:v>
                </c:pt>
                <c:pt idx="351">
                  <c:v>-57.953749386637028</c:v>
                </c:pt>
                <c:pt idx="352">
                  <c:v>-57.923694637038253</c:v>
                </c:pt>
                <c:pt idx="353">
                  <c:v>-57.870160077026625</c:v>
                </c:pt>
                <c:pt idx="354">
                  <c:v>-57.824017733389852</c:v>
                </c:pt>
                <c:pt idx="355">
                  <c:v>-57.802148624382696</c:v>
                </c:pt>
                <c:pt idx="356">
                  <c:v>-57.777932375420392</c:v>
                </c:pt>
                <c:pt idx="357">
                  <c:v>-57.727197385864827</c:v>
                </c:pt>
                <c:pt idx="358">
                  <c:v>-57.682329159612891</c:v>
                </c:pt>
                <c:pt idx="359">
                  <c:v>-57.661425836667753</c:v>
                </c:pt>
                <c:pt idx="360">
                  <c:v>-57.623591273636244</c:v>
                </c:pt>
                <c:pt idx="361">
                  <c:v>-57.574487476849093</c:v>
                </c:pt>
                <c:pt idx="362">
                  <c:v>-57.5230090505069</c:v>
                </c:pt>
                <c:pt idx="363">
                  <c:v>-57.489905074308346</c:v>
                </c:pt>
                <c:pt idx="364">
                  <c:v>-57.458669903313748</c:v>
                </c:pt>
                <c:pt idx="365">
                  <c:v>-57.426921466050032</c:v>
                </c:pt>
                <c:pt idx="366">
                  <c:v>-57.375738917827476</c:v>
                </c:pt>
                <c:pt idx="367">
                  <c:v>-57.337503590643138</c:v>
                </c:pt>
                <c:pt idx="368">
                  <c:v>-57.29233234202016</c:v>
                </c:pt>
                <c:pt idx="369">
                  <c:v>-57.256065556911182</c:v>
                </c:pt>
                <c:pt idx="370">
                  <c:v>-57.216664957125076</c:v>
                </c:pt>
                <c:pt idx="371">
                  <c:v>-57.175031691729771</c:v>
                </c:pt>
                <c:pt idx="372">
                  <c:v>-57.130772235416138</c:v>
                </c:pt>
                <c:pt idx="373">
                  <c:v>-57.077559899848524</c:v>
                </c:pt>
                <c:pt idx="374">
                  <c:v>-57.026200824565194</c:v>
                </c:pt>
                <c:pt idx="375">
                  <c:v>-56.98586407923365</c:v>
                </c:pt>
                <c:pt idx="376">
                  <c:v>-56.945362789656905</c:v>
                </c:pt>
                <c:pt idx="377">
                  <c:v>-56.905652606752241</c:v>
                </c:pt>
                <c:pt idx="378">
                  <c:v>-56.870309828808729</c:v>
                </c:pt>
                <c:pt idx="379">
                  <c:v>-56.842053651348593</c:v>
                </c:pt>
                <c:pt idx="380">
                  <c:v>-56.796661426588855</c:v>
                </c:pt>
                <c:pt idx="381">
                  <c:v>-56.757003412356212</c:v>
                </c:pt>
                <c:pt idx="382">
                  <c:v>-56.726244022237815</c:v>
                </c:pt>
                <c:pt idx="383">
                  <c:v>-56.682417546198629</c:v>
                </c:pt>
                <c:pt idx="384">
                  <c:v>-56.633914051440996</c:v>
                </c:pt>
                <c:pt idx="385">
                  <c:v>-56.602904979280332</c:v>
                </c:pt>
                <c:pt idx="386">
                  <c:v>-56.57297949097741</c:v>
                </c:pt>
                <c:pt idx="387">
                  <c:v>-56.536611850550841</c:v>
                </c:pt>
                <c:pt idx="388">
                  <c:v>-56.483145682282604</c:v>
                </c:pt>
                <c:pt idx="389">
                  <c:v>-56.443454922877528</c:v>
                </c:pt>
                <c:pt idx="390">
                  <c:v>-56.408692085137979</c:v>
                </c:pt>
                <c:pt idx="391">
                  <c:v>-56.38932912111482</c:v>
                </c:pt>
                <c:pt idx="392">
                  <c:v>-56.355579107955762</c:v>
                </c:pt>
                <c:pt idx="393">
                  <c:v>-56.334430908357298</c:v>
                </c:pt>
                <c:pt idx="394">
                  <c:v>-56.301664886625026</c:v>
                </c:pt>
                <c:pt idx="395">
                  <c:v>-56.257003445425852</c:v>
                </c:pt>
                <c:pt idx="396">
                  <c:v>-56.22853530674027</c:v>
                </c:pt>
                <c:pt idx="397">
                  <c:v>-56.186143534961239</c:v>
                </c:pt>
                <c:pt idx="398">
                  <c:v>-56.139452463831134</c:v>
                </c:pt>
                <c:pt idx="399">
                  <c:v>-56.098143561762932</c:v>
                </c:pt>
                <c:pt idx="400">
                  <c:v>-56.060324919573176</c:v>
                </c:pt>
                <c:pt idx="401">
                  <c:v>-56.042594625038028</c:v>
                </c:pt>
                <c:pt idx="402">
                  <c:v>-56.016319051102364</c:v>
                </c:pt>
                <c:pt idx="403">
                  <c:v>-55.975166945168809</c:v>
                </c:pt>
                <c:pt idx="404">
                  <c:v>-55.945404674688056</c:v>
                </c:pt>
                <c:pt idx="405">
                  <c:v>-55.916008763917688</c:v>
                </c:pt>
                <c:pt idx="406">
                  <c:v>-55.876620016098606</c:v>
                </c:pt>
                <c:pt idx="407">
                  <c:v>-55.843729788835418</c:v>
                </c:pt>
                <c:pt idx="408">
                  <c:v>-55.820952045435632</c:v>
                </c:pt>
                <c:pt idx="409">
                  <c:v>-55.787907450646891</c:v>
                </c:pt>
                <c:pt idx="410">
                  <c:v>-55.745832853081666</c:v>
                </c:pt>
                <c:pt idx="411">
                  <c:v>-55.710531286762162</c:v>
                </c:pt>
                <c:pt idx="412">
                  <c:v>-55.673102188533804</c:v>
                </c:pt>
                <c:pt idx="413">
                  <c:v>-55.647764862838656</c:v>
                </c:pt>
                <c:pt idx="414">
                  <c:v>-55.588967919291491</c:v>
                </c:pt>
                <c:pt idx="415">
                  <c:v>-55.550731217657642</c:v>
                </c:pt>
                <c:pt idx="416">
                  <c:v>-55.511159023673073</c:v>
                </c:pt>
                <c:pt idx="417">
                  <c:v>-55.475492578430334</c:v>
                </c:pt>
                <c:pt idx="418">
                  <c:v>-55.445956944252018</c:v>
                </c:pt>
                <c:pt idx="419">
                  <c:v>-55.420223793259083</c:v>
                </c:pt>
                <c:pt idx="420">
                  <c:v>-55.384238535227269</c:v>
                </c:pt>
                <c:pt idx="421">
                  <c:v>-55.335977505405715</c:v>
                </c:pt>
                <c:pt idx="422">
                  <c:v>-55.308417962080441</c:v>
                </c:pt>
                <c:pt idx="423">
                  <c:v>-55.275523372316215</c:v>
                </c:pt>
                <c:pt idx="424">
                  <c:v>-55.252018582721377</c:v>
                </c:pt>
                <c:pt idx="425">
                  <c:v>-55.219138993422405</c:v>
                </c:pt>
                <c:pt idx="426">
                  <c:v>-55.194973302885963</c:v>
                </c:pt>
                <c:pt idx="427">
                  <c:v>-55.155950601660273</c:v>
                </c:pt>
                <c:pt idx="428">
                  <c:v>-55.120273195173084</c:v>
                </c:pt>
                <c:pt idx="429">
                  <c:v>-55.08962152981956</c:v>
                </c:pt>
                <c:pt idx="430">
                  <c:v>-55.067336938430472</c:v>
                </c:pt>
                <c:pt idx="431">
                  <c:v>-55.04325514017475</c:v>
                </c:pt>
                <c:pt idx="432">
                  <c:v>-55.018124873784195</c:v>
                </c:pt>
                <c:pt idx="433">
                  <c:v>-54.972598286976663</c:v>
                </c:pt>
                <c:pt idx="434">
                  <c:v>-54.947217835602046</c:v>
                </c:pt>
                <c:pt idx="435">
                  <c:v>-54.897532621985441</c:v>
                </c:pt>
                <c:pt idx="436">
                  <c:v>-54.867766800083402</c:v>
                </c:pt>
                <c:pt idx="437">
                  <c:v>-54.818058642360988</c:v>
                </c:pt>
                <c:pt idx="438">
                  <c:v>-54.784225141939125</c:v>
                </c:pt>
                <c:pt idx="439">
                  <c:v>-54.750626671684962</c:v>
                </c:pt>
                <c:pt idx="440">
                  <c:v>-54.726805062563841</c:v>
                </c:pt>
                <c:pt idx="441">
                  <c:v>-54.697330468642392</c:v>
                </c:pt>
                <c:pt idx="442">
                  <c:v>-54.664373185002013</c:v>
                </c:pt>
                <c:pt idx="443">
                  <c:v>-54.634915518336818</c:v>
                </c:pt>
                <c:pt idx="444">
                  <c:v>-54.609578059721173</c:v>
                </c:pt>
                <c:pt idx="445">
                  <c:v>-54.559974399986409</c:v>
                </c:pt>
                <c:pt idx="446">
                  <c:v>-54.527079293749459</c:v>
                </c:pt>
                <c:pt idx="447">
                  <c:v>-54.490171263158075</c:v>
                </c:pt>
                <c:pt idx="448">
                  <c:v>-54.457098351500854</c:v>
                </c:pt>
                <c:pt idx="449">
                  <c:v>-54.424922730816768</c:v>
                </c:pt>
                <c:pt idx="450">
                  <c:v>-54.399681204082199</c:v>
                </c:pt>
                <c:pt idx="451">
                  <c:v>-54.364532074698332</c:v>
                </c:pt>
                <c:pt idx="452">
                  <c:v>-54.329535778844139</c:v>
                </c:pt>
                <c:pt idx="453">
                  <c:v>-54.28437964462541</c:v>
                </c:pt>
                <c:pt idx="454">
                  <c:v>-54.254351465595661</c:v>
                </c:pt>
                <c:pt idx="455">
                  <c:v>-54.21983992724919</c:v>
                </c:pt>
                <c:pt idx="456">
                  <c:v>-54.200025916013857</c:v>
                </c:pt>
                <c:pt idx="457">
                  <c:v>-54.163846530181139</c:v>
                </c:pt>
                <c:pt idx="458">
                  <c:v>-54.130655631039915</c:v>
                </c:pt>
                <c:pt idx="459">
                  <c:v>-54.091342131651125</c:v>
                </c:pt>
                <c:pt idx="460">
                  <c:v>-54.041381743515196</c:v>
                </c:pt>
                <c:pt idx="461">
                  <c:v>-54.006984535299864</c:v>
                </c:pt>
                <c:pt idx="462">
                  <c:v>-53.971929573734293</c:v>
                </c:pt>
                <c:pt idx="463">
                  <c:v>-53.942744833838525</c:v>
                </c:pt>
                <c:pt idx="464">
                  <c:v>-53.916006838160108</c:v>
                </c:pt>
                <c:pt idx="465">
                  <c:v>-53.882773181135619</c:v>
                </c:pt>
                <c:pt idx="466">
                  <c:v>-53.852813836023358</c:v>
                </c:pt>
                <c:pt idx="467">
                  <c:v>-53.823542188214887</c:v>
                </c:pt>
                <c:pt idx="468">
                  <c:v>-53.774420248533467</c:v>
                </c:pt>
                <c:pt idx="469">
                  <c:v>-53.737188413362205</c:v>
                </c:pt>
                <c:pt idx="470">
                  <c:v>-53.70783226603136</c:v>
                </c:pt>
                <c:pt idx="471">
                  <c:v>-53.674531065353264</c:v>
                </c:pt>
                <c:pt idx="472">
                  <c:v>-53.6411952464791</c:v>
                </c:pt>
                <c:pt idx="473">
                  <c:v>-53.616844868268871</c:v>
                </c:pt>
                <c:pt idx="474">
                  <c:v>-53.587471295773383</c:v>
                </c:pt>
                <c:pt idx="475">
                  <c:v>-53.554490462801056</c:v>
                </c:pt>
                <c:pt idx="476">
                  <c:v>-53.5166989863705</c:v>
                </c:pt>
                <c:pt idx="477">
                  <c:v>-53.479484758283377</c:v>
                </c:pt>
                <c:pt idx="478">
                  <c:v>-53.440913842925937</c:v>
                </c:pt>
                <c:pt idx="479">
                  <c:v>-53.404423538638213</c:v>
                </c:pt>
                <c:pt idx="480">
                  <c:v>-53.374440495899982</c:v>
                </c:pt>
                <c:pt idx="481">
                  <c:v>-53.340657866960555</c:v>
                </c:pt>
                <c:pt idx="482">
                  <c:v>-53.319739704558884</c:v>
                </c:pt>
                <c:pt idx="483">
                  <c:v>-53.274330806735833</c:v>
                </c:pt>
                <c:pt idx="484">
                  <c:v>-53.233967594674532</c:v>
                </c:pt>
                <c:pt idx="485">
                  <c:v>-53.201673080337891</c:v>
                </c:pt>
                <c:pt idx="486">
                  <c:v>-53.173012893078912</c:v>
                </c:pt>
                <c:pt idx="487">
                  <c:v>-53.137562767659368</c:v>
                </c:pt>
                <c:pt idx="488">
                  <c:v>-53.10666224565081</c:v>
                </c:pt>
                <c:pt idx="489">
                  <c:v>-53.080217836379873</c:v>
                </c:pt>
                <c:pt idx="490">
                  <c:v>-53.038779428926468</c:v>
                </c:pt>
                <c:pt idx="491">
                  <c:v>-53.002822850984742</c:v>
                </c:pt>
                <c:pt idx="492">
                  <c:v>-52.97161033954751</c:v>
                </c:pt>
                <c:pt idx="493">
                  <c:v>-52.942154757379136</c:v>
                </c:pt>
                <c:pt idx="494">
                  <c:v>-52.88960844760858</c:v>
                </c:pt>
                <c:pt idx="495">
                  <c:v>-52.825567192765291</c:v>
                </c:pt>
                <c:pt idx="496">
                  <c:v>-52.78064531378471</c:v>
                </c:pt>
                <c:pt idx="497">
                  <c:v>-52.742851641016479</c:v>
                </c:pt>
                <c:pt idx="498">
                  <c:v>-52.711494455151694</c:v>
                </c:pt>
                <c:pt idx="499">
                  <c:v>-52.690549750321651</c:v>
                </c:pt>
                <c:pt idx="500">
                  <c:v>-52.675206386601872</c:v>
                </c:pt>
                <c:pt idx="501">
                  <c:v>-52.6413090907023</c:v>
                </c:pt>
                <c:pt idx="502">
                  <c:v>-52.613180872474857</c:v>
                </c:pt>
                <c:pt idx="503">
                  <c:v>-52.593084481585464</c:v>
                </c:pt>
                <c:pt idx="504">
                  <c:v>-52.552736199099968</c:v>
                </c:pt>
                <c:pt idx="505">
                  <c:v>-52.523965677119207</c:v>
                </c:pt>
                <c:pt idx="506">
                  <c:v>-52.501878790428179</c:v>
                </c:pt>
                <c:pt idx="507">
                  <c:v>-52.47275530460594</c:v>
                </c:pt>
                <c:pt idx="508">
                  <c:v>-52.443878426132663</c:v>
                </c:pt>
                <c:pt idx="509">
                  <c:v>-52.410630112931884</c:v>
                </c:pt>
                <c:pt idx="510">
                  <c:v>-52.371726876151477</c:v>
                </c:pt>
                <c:pt idx="511">
                  <c:v>-52.340780026116782</c:v>
                </c:pt>
                <c:pt idx="512">
                  <c:v>-52.303664467179289</c:v>
                </c:pt>
                <c:pt idx="513">
                  <c:v>-52.263848375711746</c:v>
                </c:pt>
                <c:pt idx="514">
                  <c:v>-52.224988274424867</c:v>
                </c:pt>
                <c:pt idx="515">
                  <c:v>-52.191450961517546</c:v>
                </c:pt>
                <c:pt idx="516">
                  <c:v>-52.147547902569414</c:v>
                </c:pt>
                <c:pt idx="517">
                  <c:v>-52.105682839844228</c:v>
                </c:pt>
                <c:pt idx="518">
                  <c:v>-52.078870876636479</c:v>
                </c:pt>
                <c:pt idx="519">
                  <c:v>-52.052366693403016</c:v>
                </c:pt>
                <c:pt idx="520">
                  <c:v>-52.024576217460243</c:v>
                </c:pt>
                <c:pt idx="521">
                  <c:v>-51.988390313871065</c:v>
                </c:pt>
                <c:pt idx="522">
                  <c:v>-51.96600090098049</c:v>
                </c:pt>
                <c:pt idx="523">
                  <c:v>-51.932009989074587</c:v>
                </c:pt>
                <c:pt idx="524">
                  <c:v>-51.88264824572758</c:v>
                </c:pt>
                <c:pt idx="525">
                  <c:v>-51.857570803589908</c:v>
                </c:pt>
                <c:pt idx="526">
                  <c:v>-51.824763441410134</c:v>
                </c:pt>
                <c:pt idx="527">
                  <c:v>-51.791299554974742</c:v>
                </c:pt>
                <c:pt idx="528">
                  <c:v>-51.741866838634195</c:v>
                </c:pt>
                <c:pt idx="529">
                  <c:v>-51.720267064205444</c:v>
                </c:pt>
                <c:pt idx="530">
                  <c:v>-51.685189917971044</c:v>
                </c:pt>
                <c:pt idx="531">
                  <c:v>-51.658169668271412</c:v>
                </c:pt>
                <c:pt idx="532">
                  <c:v>-51.626003974645407</c:v>
                </c:pt>
                <c:pt idx="533">
                  <c:v>-51.603934552778099</c:v>
                </c:pt>
                <c:pt idx="534">
                  <c:v>-51.577404708525847</c:v>
                </c:pt>
                <c:pt idx="535">
                  <c:v>-51.542959715301549</c:v>
                </c:pt>
                <c:pt idx="536">
                  <c:v>-51.509451640880584</c:v>
                </c:pt>
                <c:pt idx="537">
                  <c:v>-51.480019887922637</c:v>
                </c:pt>
                <c:pt idx="538">
                  <c:v>-51.454860964047739</c:v>
                </c:pt>
                <c:pt idx="539">
                  <c:v>-51.426163152479489</c:v>
                </c:pt>
                <c:pt idx="540">
                  <c:v>-51.404733463641946</c:v>
                </c:pt>
                <c:pt idx="541">
                  <c:v>-51.375044271485933</c:v>
                </c:pt>
                <c:pt idx="542">
                  <c:v>-51.341364979030523</c:v>
                </c:pt>
                <c:pt idx="543">
                  <c:v>-51.314699894477435</c:v>
                </c:pt>
                <c:pt idx="544">
                  <c:v>-51.290349170827824</c:v>
                </c:pt>
                <c:pt idx="545">
                  <c:v>-51.2588175403965</c:v>
                </c:pt>
                <c:pt idx="546">
                  <c:v>-51.244605355002598</c:v>
                </c:pt>
                <c:pt idx="547">
                  <c:v>-51.224022671077442</c:v>
                </c:pt>
                <c:pt idx="548">
                  <c:v>-51.188408112529373</c:v>
                </c:pt>
                <c:pt idx="549">
                  <c:v>-51.161814055079311</c:v>
                </c:pt>
                <c:pt idx="550">
                  <c:v>-51.12737462171463</c:v>
                </c:pt>
                <c:pt idx="551">
                  <c:v>-51.098088946448406</c:v>
                </c:pt>
                <c:pt idx="552">
                  <c:v>-51.072158771882769</c:v>
                </c:pt>
                <c:pt idx="553">
                  <c:v>-51.026113467980061</c:v>
                </c:pt>
                <c:pt idx="554">
                  <c:v>-50.998631743606431</c:v>
                </c:pt>
                <c:pt idx="555">
                  <c:v>-50.973544469655927</c:v>
                </c:pt>
                <c:pt idx="556">
                  <c:v>-50.94733772492944</c:v>
                </c:pt>
                <c:pt idx="557">
                  <c:v>-50.917557814516762</c:v>
                </c:pt>
                <c:pt idx="558">
                  <c:v>-50.890815406236861</c:v>
                </c:pt>
                <c:pt idx="559">
                  <c:v>-50.865833893916374</c:v>
                </c:pt>
                <c:pt idx="560">
                  <c:v>-50.842217030980017</c:v>
                </c:pt>
                <c:pt idx="561">
                  <c:v>-50.815071666148945</c:v>
                </c:pt>
                <c:pt idx="562">
                  <c:v>-50.787273641776238</c:v>
                </c:pt>
                <c:pt idx="563">
                  <c:v>-50.760240263880448</c:v>
                </c:pt>
                <c:pt idx="564">
                  <c:v>-50.729696800292416</c:v>
                </c:pt>
                <c:pt idx="565">
                  <c:v>-50.702829090786743</c:v>
                </c:pt>
                <c:pt idx="566">
                  <c:v>-50.681808828796406</c:v>
                </c:pt>
                <c:pt idx="567">
                  <c:v>-50.658052803978158</c:v>
                </c:pt>
                <c:pt idx="568">
                  <c:v>-50.632015849074911</c:v>
                </c:pt>
                <c:pt idx="569">
                  <c:v>-50.609491141636333</c:v>
                </c:pt>
                <c:pt idx="570">
                  <c:v>-50.579762011012448</c:v>
                </c:pt>
                <c:pt idx="571">
                  <c:v>-50.543522147277358</c:v>
                </c:pt>
                <c:pt idx="572">
                  <c:v>-50.521667998547414</c:v>
                </c:pt>
                <c:pt idx="573">
                  <c:v>-50.482909119822928</c:v>
                </c:pt>
                <c:pt idx="574">
                  <c:v>-50.458402449656752</c:v>
                </c:pt>
                <c:pt idx="575">
                  <c:v>-50.431170817642943</c:v>
                </c:pt>
                <c:pt idx="576">
                  <c:v>-50.401739953978463</c:v>
                </c:pt>
                <c:pt idx="577">
                  <c:v>-50.378895319885103</c:v>
                </c:pt>
                <c:pt idx="578">
                  <c:v>-50.348075150266894</c:v>
                </c:pt>
                <c:pt idx="579">
                  <c:v>-50.323911838668806</c:v>
                </c:pt>
                <c:pt idx="580">
                  <c:v>-50.294123561425593</c:v>
                </c:pt>
                <c:pt idx="581">
                  <c:v>-50.249125834560154</c:v>
                </c:pt>
                <c:pt idx="582">
                  <c:v>-50.226024692734867</c:v>
                </c:pt>
                <c:pt idx="583">
                  <c:v>-50.202939038454076</c:v>
                </c:pt>
                <c:pt idx="584">
                  <c:v>-50.177278946380341</c:v>
                </c:pt>
                <c:pt idx="585">
                  <c:v>-50.151670022640729</c:v>
                </c:pt>
                <c:pt idx="586">
                  <c:v>-50.106051908410954</c:v>
                </c:pt>
                <c:pt idx="587">
                  <c:v>-50.067969777915437</c:v>
                </c:pt>
                <c:pt idx="588">
                  <c:v>-50.04573319744695</c:v>
                </c:pt>
                <c:pt idx="589">
                  <c:v>-50.004092150122474</c:v>
                </c:pt>
                <c:pt idx="590">
                  <c:v>-49.981392284631156</c:v>
                </c:pt>
                <c:pt idx="591">
                  <c:v>-49.948738079282947</c:v>
                </c:pt>
                <c:pt idx="592">
                  <c:v>-49.931462528570528</c:v>
                </c:pt>
                <c:pt idx="593">
                  <c:v>-49.899183280485012</c:v>
                </c:pt>
                <c:pt idx="594">
                  <c:v>-49.880301156994385</c:v>
                </c:pt>
                <c:pt idx="595">
                  <c:v>-49.843403499686595</c:v>
                </c:pt>
                <c:pt idx="596">
                  <c:v>-49.817998081940786</c:v>
                </c:pt>
                <c:pt idx="597">
                  <c:v>-49.798719292614614</c:v>
                </c:pt>
                <c:pt idx="598">
                  <c:v>-49.781604545466521</c:v>
                </c:pt>
                <c:pt idx="599">
                  <c:v>-49.742666791411601</c:v>
                </c:pt>
                <c:pt idx="600">
                  <c:v>-49.725560566941688</c:v>
                </c:pt>
                <c:pt idx="601">
                  <c:v>-49.705111330777825</c:v>
                </c:pt>
                <c:pt idx="602">
                  <c:v>-49.681736120036263</c:v>
                </c:pt>
                <c:pt idx="603">
                  <c:v>-49.653289203109189</c:v>
                </c:pt>
                <c:pt idx="604">
                  <c:v>-49.624725991601416</c:v>
                </c:pt>
                <c:pt idx="605">
                  <c:v>-49.603155817135672</c:v>
                </c:pt>
                <c:pt idx="606">
                  <c:v>-49.580647911099291</c:v>
                </c:pt>
                <c:pt idx="607">
                  <c:v>-49.555525485658457</c:v>
                </c:pt>
                <c:pt idx="608">
                  <c:v>-49.52628245173085</c:v>
                </c:pt>
                <c:pt idx="609">
                  <c:v>-49.497706726801297</c:v>
                </c:pt>
                <c:pt idx="610">
                  <c:v>-49.464808417612439</c:v>
                </c:pt>
                <c:pt idx="611">
                  <c:v>-49.42589364809708</c:v>
                </c:pt>
                <c:pt idx="612">
                  <c:v>-49.402942009027882</c:v>
                </c:pt>
                <c:pt idx="613">
                  <c:v>-49.377023155609542</c:v>
                </c:pt>
                <c:pt idx="614">
                  <c:v>-49.349051508769961</c:v>
                </c:pt>
                <c:pt idx="615">
                  <c:v>-49.320557521738337</c:v>
                </c:pt>
                <c:pt idx="616">
                  <c:v>-49.295827546191397</c:v>
                </c:pt>
                <c:pt idx="617">
                  <c:v>-49.276810434760925</c:v>
                </c:pt>
                <c:pt idx="618">
                  <c:v>-49.258312410843551</c:v>
                </c:pt>
                <c:pt idx="619">
                  <c:v>-49.224251334765412</c:v>
                </c:pt>
                <c:pt idx="620">
                  <c:v>-49.196242824945237</c:v>
                </c:pt>
                <c:pt idx="621">
                  <c:v>-49.175186430879144</c:v>
                </c:pt>
                <c:pt idx="622">
                  <c:v>-49.146403491527899</c:v>
                </c:pt>
                <c:pt idx="623">
                  <c:v>-49.123766508722923</c:v>
                </c:pt>
                <c:pt idx="624">
                  <c:v>-49.088088504651083</c:v>
                </c:pt>
                <c:pt idx="625">
                  <c:v>-49.072483262819667</c:v>
                </c:pt>
                <c:pt idx="626">
                  <c:v>-49.04374044481478</c:v>
                </c:pt>
                <c:pt idx="627">
                  <c:v>-49.019620024574792</c:v>
                </c:pt>
                <c:pt idx="628">
                  <c:v>-48.982674601296019</c:v>
                </c:pt>
                <c:pt idx="629">
                  <c:v>-48.96373118894256</c:v>
                </c:pt>
                <c:pt idx="630">
                  <c:v>-48.941544310626369</c:v>
                </c:pt>
                <c:pt idx="631">
                  <c:v>-48.916145406874193</c:v>
                </c:pt>
                <c:pt idx="632">
                  <c:v>-48.885587869982885</c:v>
                </c:pt>
                <c:pt idx="633">
                  <c:v>-48.86057671657818</c:v>
                </c:pt>
                <c:pt idx="634">
                  <c:v>-48.831354872326756</c:v>
                </c:pt>
                <c:pt idx="635">
                  <c:v>-48.797887259193047</c:v>
                </c:pt>
                <c:pt idx="636">
                  <c:v>-48.759852084948704</c:v>
                </c:pt>
                <c:pt idx="637">
                  <c:v>-48.739718701537569</c:v>
                </c:pt>
                <c:pt idx="638">
                  <c:v>-48.72041917854493</c:v>
                </c:pt>
                <c:pt idx="639">
                  <c:v>-48.697858528272675</c:v>
                </c:pt>
                <c:pt idx="640">
                  <c:v>-48.670259641928887</c:v>
                </c:pt>
                <c:pt idx="641">
                  <c:v>-48.654340624860609</c:v>
                </c:pt>
                <c:pt idx="642">
                  <c:v>-48.625920217401543</c:v>
                </c:pt>
                <c:pt idx="643">
                  <c:v>-48.599210804218899</c:v>
                </c:pt>
                <c:pt idx="644">
                  <c:v>-48.574442487606184</c:v>
                </c:pt>
                <c:pt idx="645">
                  <c:v>-48.540107962149222</c:v>
                </c:pt>
                <c:pt idx="646">
                  <c:v>-48.511534930578406</c:v>
                </c:pt>
                <c:pt idx="647">
                  <c:v>-48.493610341636497</c:v>
                </c:pt>
                <c:pt idx="648">
                  <c:v>-48.46871910274912</c:v>
                </c:pt>
                <c:pt idx="649">
                  <c:v>-48.435922036658326</c:v>
                </c:pt>
                <c:pt idx="650">
                  <c:v>-48.419857154580122</c:v>
                </c:pt>
                <c:pt idx="651">
                  <c:v>-48.388352151343909</c:v>
                </c:pt>
                <c:pt idx="652">
                  <c:v>-48.367827913452615</c:v>
                </c:pt>
                <c:pt idx="653">
                  <c:v>-48.340544143191579</c:v>
                </c:pt>
                <c:pt idx="654">
                  <c:v>-48.315089246560163</c:v>
                </c:pt>
                <c:pt idx="655">
                  <c:v>-48.26802692395858</c:v>
                </c:pt>
                <c:pt idx="656">
                  <c:v>-48.23612058853913</c:v>
                </c:pt>
                <c:pt idx="657">
                  <c:v>-48.19734394343191</c:v>
                </c:pt>
                <c:pt idx="658">
                  <c:v>-48.162604252734909</c:v>
                </c:pt>
                <c:pt idx="659">
                  <c:v>-48.130903784510508</c:v>
                </c:pt>
                <c:pt idx="660">
                  <c:v>-48.097150334047555</c:v>
                </c:pt>
                <c:pt idx="661">
                  <c:v>-48.070312102414057</c:v>
                </c:pt>
                <c:pt idx="662">
                  <c:v>-48.040604729946665</c:v>
                </c:pt>
                <c:pt idx="663">
                  <c:v>-48.010457309188439</c:v>
                </c:pt>
                <c:pt idx="664">
                  <c:v>-47.970981057444014</c:v>
                </c:pt>
                <c:pt idx="665">
                  <c:v>-47.950633787489679</c:v>
                </c:pt>
                <c:pt idx="666">
                  <c:v>-47.924125613424486</c:v>
                </c:pt>
                <c:pt idx="667">
                  <c:v>-47.908466542030112</c:v>
                </c:pt>
                <c:pt idx="668">
                  <c:v>-47.88763462280518</c:v>
                </c:pt>
                <c:pt idx="669">
                  <c:v>-47.869658230006635</c:v>
                </c:pt>
                <c:pt idx="670">
                  <c:v>-47.84699884461461</c:v>
                </c:pt>
                <c:pt idx="671">
                  <c:v>-47.815756484947656</c:v>
                </c:pt>
                <c:pt idx="672">
                  <c:v>-47.790056496053495</c:v>
                </c:pt>
                <c:pt idx="673">
                  <c:v>-47.770407938612351</c:v>
                </c:pt>
                <c:pt idx="674">
                  <c:v>-47.753237991114105</c:v>
                </c:pt>
                <c:pt idx="675">
                  <c:v>-47.732542375941264</c:v>
                </c:pt>
                <c:pt idx="676">
                  <c:v>-47.714308177613098</c:v>
                </c:pt>
                <c:pt idx="677">
                  <c:v>-47.686676528133127</c:v>
                </c:pt>
                <c:pt idx="678">
                  <c:v>-47.661604696545943</c:v>
                </c:pt>
                <c:pt idx="679">
                  <c:v>-47.618592360751606</c:v>
                </c:pt>
                <c:pt idx="680">
                  <c:v>-47.591297486869394</c:v>
                </c:pt>
                <c:pt idx="681">
                  <c:v>-47.567110171987288</c:v>
                </c:pt>
                <c:pt idx="682">
                  <c:v>-47.543728181785049</c:v>
                </c:pt>
                <c:pt idx="683">
                  <c:v>-47.523938678616972</c:v>
                </c:pt>
                <c:pt idx="684">
                  <c:v>-47.496946790923857</c:v>
                </c:pt>
                <c:pt idx="685">
                  <c:v>-47.473778189279841</c:v>
                </c:pt>
                <c:pt idx="686">
                  <c:v>-47.449489426348457</c:v>
                </c:pt>
                <c:pt idx="687">
                  <c:v>-47.427987337647721</c:v>
                </c:pt>
                <c:pt idx="688">
                  <c:v>-47.410719471297526</c:v>
                </c:pt>
                <c:pt idx="689">
                  <c:v>-47.386910191958563</c:v>
                </c:pt>
                <c:pt idx="690">
                  <c:v>-47.346529139948714</c:v>
                </c:pt>
                <c:pt idx="691">
                  <c:v>-47.320137342657958</c:v>
                </c:pt>
                <c:pt idx="692">
                  <c:v>-47.287478998623953</c:v>
                </c:pt>
                <c:pt idx="693">
                  <c:v>-47.252847119703389</c:v>
                </c:pt>
                <c:pt idx="694">
                  <c:v>-47.217868077076204</c:v>
                </c:pt>
                <c:pt idx="695">
                  <c:v>-47.186136585901295</c:v>
                </c:pt>
                <c:pt idx="696">
                  <c:v>-47.147963672617493</c:v>
                </c:pt>
                <c:pt idx="697">
                  <c:v>-47.11678362243515</c:v>
                </c:pt>
                <c:pt idx="698">
                  <c:v>-47.084508654953012</c:v>
                </c:pt>
                <c:pt idx="699">
                  <c:v>-47.052003865840376</c:v>
                </c:pt>
                <c:pt idx="700">
                  <c:v>-47.030965362817099</c:v>
                </c:pt>
                <c:pt idx="701">
                  <c:v>-47.00848877825468</c:v>
                </c:pt>
                <c:pt idx="702">
                  <c:v>-46.966831942579375</c:v>
                </c:pt>
                <c:pt idx="703">
                  <c:v>-46.943207810984148</c:v>
                </c:pt>
                <c:pt idx="704">
                  <c:v>-46.905236458273805</c:v>
                </c:pt>
                <c:pt idx="705">
                  <c:v>-46.877657032188885</c:v>
                </c:pt>
                <c:pt idx="706">
                  <c:v>-46.849270121559663</c:v>
                </c:pt>
                <c:pt idx="707">
                  <c:v>-46.829235106447285</c:v>
                </c:pt>
                <c:pt idx="708">
                  <c:v>-46.800754137551714</c:v>
                </c:pt>
                <c:pt idx="709">
                  <c:v>-46.774662855777052</c:v>
                </c:pt>
                <c:pt idx="710">
                  <c:v>-46.73706273879062</c:v>
                </c:pt>
                <c:pt idx="711">
                  <c:v>-46.716394871241434</c:v>
                </c:pt>
                <c:pt idx="712">
                  <c:v>-46.68043565786013</c:v>
                </c:pt>
                <c:pt idx="713">
                  <c:v>-46.65525987685362</c:v>
                </c:pt>
                <c:pt idx="714">
                  <c:v>-46.632143820763794</c:v>
                </c:pt>
                <c:pt idx="715">
                  <c:v>-46.603548048255895</c:v>
                </c:pt>
                <c:pt idx="716">
                  <c:v>-46.561333438787592</c:v>
                </c:pt>
                <c:pt idx="717">
                  <c:v>-46.534785589202407</c:v>
                </c:pt>
                <c:pt idx="718">
                  <c:v>-46.51126707829043</c:v>
                </c:pt>
                <c:pt idx="719">
                  <c:v>-46.479296480944733</c:v>
                </c:pt>
                <c:pt idx="720">
                  <c:v>-46.449362560244531</c:v>
                </c:pt>
                <c:pt idx="721">
                  <c:v>-46.421895385661315</c:v>
                </c:pt>
                <c:pt idx="722">
                  <c:v>-46.401679891435833</c:v>
                </c:pt>
                <c:pt idx="723">
                  <c:v>-46.376241142820014</c:v>
                </c:pt>
                <c:pt idx="724">
                  <c:v>-46.354405779852087</c:v>
                </c:pt>
                <c:pt idx="725">
                  <c:v>-46.325858781338574</c:v>
                </c:pt>
                <c:pt idx="726">
                  <c:v>-46.294291696453413</c:v>
                </c:pt>
                <c:pt idx="727">
                  <c:v>-46.265722435319688</c:v>
                </c:pt>
                <c:pt idx="728">
                  <c:v>-46.225148214214258</c:v>
                </c:pt>
                <c:pt idx="729">
                  <c:v>-46.187090442236801</c:v>
                </c:pt>
                <c:pt idx="730">
                  <c:v>-46.160267242051276</c:v>
                </c:pt>
                <c:pt idx="731">
                  <c:v>-46.143261552858263</c:v>
                </c:pt>
                <c:pt idx="732">
                  <c:v>-46.110586657292423</c:v>
                </c:pt>
                <c:pt idx="733">
                  <c:v>-46.081081540833907</c:v>
                </c:pt>
                <c:pt idx="734">
                  <c:v>-46.053610264831619</c:v>
                </c:pt>
                <c:pt idx="735">
                  <c:v>-46.024765514359203</c:v>
                </c:pt>
                <c:pt idx="736">
                  <c:v>-45.988443446525366</c:v>
                </c:pt>
                <c:pt idx="737">
                  <c:v>-45.963872164194662</c:v>
                </c:pt>
                <c:pt idx="738">
                  <c:v>-45.938989566675346</c:v>
                </c:pt>
                <c:pt idx="739">
                  <c:v>-45.915290667598008</c:v>
                </c:pt>
                <c:pt idx="740">
                  <c:v>-45.886398892591046</c:v>
                </c:pt>
                <c:pt idx="741">
                  <c:v>-45.856769527765692</c:v>
                </c:pt>
                <c:pt idx="742">
                  <c:v>-45.831130459730304</c:v>
                </c:pt>
                <c:pt idx="743">
                  <c:v>-45.793675747266803</c:v>
                </c:pt>
                <c:pt idx="744">
                  <c:v>-45.759048407567633</c:v>
                </c:pt>
                <c:pt idx="745">
                  <c:v>-45.722736617835992</c:v>
                </c:pt>
                <c:pt idx="746">
                  <c:v>-45.687182234751063</c:v>
                </c:pt>
                <c:pt idx="747">
                  <c:v>-45.665780469542852</c:v>
                </c:pt>
                <c:pt idx="748">
                  <c:v>-45.642610614325477</c:v>
                </c:pt>
                <c:pt idx="749">
                  <c:v>-45.599224655189005</c:v>
                </c:pt>
                <c:pt idx="750">
                  <c:v>-45.577973755454892</c:v>
                </c:pt>
                <c:pt idx="751">
                  <c:v>-45.544419000734685</c:v>
                </c:pt>
                <c:pt idx="752">
                  <c:v>-45.493946008257709</c:v>
                </c:pt>
                <c:pt idx="753">
                  <c:v>-45.465221377863422</c:v>
                </c:pt>
                <c:pt idx="754">
                  <c:v>-45.435150919588196</c:v>
                </c:pt>
                <c:pt idx="755">
                  <c:v>-45.419402482948016</c:v>
                </c:pt>
                <c:pt idx="756">
                  <c:v>-45.381304694091249</c:v>
                </c:pt>
                <c:pt idx="757">
                  <c:v>-45.357754829715233</c:v>
                </c:pt>
                <c:pt idx="758">
                  <c:v>-45.3334435793046</c:v>
                </c:pt>
                <c:pt idx="759">
                  <c:v>-45.313713643120721</c:v>
                </c:pt>
                <c:pt idx="760">
                  <c:v>-45.283810892562883</c:v>
                </c:pt>
                <c:pt idx="761">
                  <c:v>-45.256405811205731</c:v>
                </c:pt>
                <c:pt idx="762">
                  <c:v>-45.225940266677284</c:v>
                </c:pt>
                <c:pt idx="763">
                  <c:v>-45.198348337308857</c:v>
                </c:pt>
                <c:pt idx="764">
                  <c:v>-45.166171061861192</c:v>
                </c:pt>
                <c:pt idx="765">
                  <c:v>-45.126385001371787</c:v>
                </c:pt>
                <c:pt idx="766">
                  <c:v>-45.099393100560754</c:v>
                </c:pt>
                <c:pt idx="767">
                  <c:v>-45.078998836845294</c:v>
                </c:pt>
                <c:pt idx="768">
                  <c:v>-45.053072571548547</c:v>
                </c:pt>
                <c:pt idx="769">
                  <c:v>-45.018219425082023</c:v>
                </c:pt>
                <c:pt idx="770">
                  <c:v>-44.983693762645999</c:v>
                </c:pt>
                <c:pt idx="771">
                  <c:v>-44.961453727779308</c:v>
                </c:pt>
                <c:pt idx="772">
                  <c:v>-44.941155802847561</c:v>
                </c:pt>
                <c:pt idx="773">
                  <c:v>-44.926709204464665</c:v>
                </c:pt>
                <c:pt idx="774">
                  <c:v>-44.902886978613125</c:v>
                </c:pt>
                <c:pt idx="775">
                  <c:v>-44.874689090020247</c:v>
                </c:pt>
                <c:pt idx="776">
                  <c:v>-44.807460911725364</c:v>
                </c:pt>
                <c:pt idx="777">
                  <c:v>-44.765888948229325</c:v>
                </c:pt>
                <c:pt idx="778">
                  <c:v>-44.741168147941245</c:v>
                </c:pt>
                <c:pt idx="779">
                  <c:v>-44.719669461514265</c:v>
                </c:pt>
                <c:pt idx="780">
                  <c:v>-44.695448183355047</c:v>
                </c:pt>
                <c:pt idx="781">
                  <c:v>-44.637301853736417</c:v>
                </c:pt>
                <c:pt idx="782">
                  <c:v>-44.606192202416665</c:v>
                </c:pt>
                <c:pt idx="783">
                  <c:v>-44.569773093777322</c:v>
                </c:pt>
                <c:pt idx="784">
                  <c:v>-44.538188081102426</c:v>
                </c:pt>
                <c:pt idx="785">
                  <c:v>-44.509385148817906</c:v>
                </c:pt>
                <c:pt idx="786">
                  <c:v>-44.481784370981757</c:v>
                </c:pt>
                <c:pt idx="787">
                  <c:v>-44.4549338669216</c:v>
                </c:pt>
                <c:pt idx="788">
                  <c:v>-44.429536528627182</c:v>
                </c:pt>
                <c:pt idx="789">
                  <c:v>-44.387740130060834</c:v>
                </c:pt>
                <c:pt idx="790">
                  <c:v>-44.352748045261201</c:v>
                </c:pt>
                <c:pt idx="791">
                  <c:v>-44.32084945415496</c:v>
                </c:pt>
                <c:pt idx="792">
                  <c:v>-44.292330158265258</c:v>
                </c:pt>
                <c:pt idx="793">
                  <c:v>-44.250661880915921</c:v>
                </c:pt>
                <c:pt idx="794">
                  <c:v>-44.230926411804639</c:v>
                </c:pt>
                <c:pt idx="795">
                  <c:v>-44.189579546594011</c:v>
                </c:pt>
                <c:pt idx="796">
                  <c:v>-44.157343928118095</c:v>
                </c:pt>
                <c:pt idx="797">
                  <c:v>-44.122906932748613</c:v>
                </c:pt>
                <c:pt idx="798">
                  <c:v>-44.102071378232381</c:v>
                </c:pt>
                <c:pt idx="799">
                  <c:v>-44.063944465337102</c:v>
                </c:pt>
                <c:pt idx="800">
                  <c:v>-44.025534218637404</c:v>
                </c:pt>
                <c:pt idx="801">
                  <c:v>-43.985131867379181</c:v>
                </c:pt>
                <c:pt idx="802">
                  <c:v>-43.950189284804992</c:v>
                </c:pt>
                <c:pt idx="803">
                  <c:v>-43.92149856635114</c:v>
                </c:pt>
                <c:pt idx="804">
                  <c:v>-43.886288745921021</c:v>
                </c:pt>
                <c:pt idx="805">
                  <c:v>-43.866805235656628</c:v>
                </c:pt>
                <c:pt idx="806">
                  <c:v>-43.824295391996159</c:v>
                </c:pt>
                <c:pt idx="807">
                  <c:v>-43.781946649666352</c:v>
                </c:pt>
                <c:pt idx="808">
                  <c:v>-43.75541089911421</c:v>
                </c:pt>
                <c:pt idx="809">
                  <c:v>-43.706918551756345</c:v>
                </c:pt>
                <c:pt idx="810">
                  <c:v>-43.67886562461814</c:v>
                </c:pt>
                <c:pt idx="811">
                  <c:v>-43.634868034499377</c:v>
                </c:pt>
                <c:pt idx="812">
                  <c:v>-43.603972577045816</c:v>
                </c:pt>
                <c:pt idx="813">
                  <c:v>-43.578869755434795</c:v>
                </c:pt>
                <c:pt idx="814">
                  <c:v>-43.522702260437462</c:v>
                </c:pt>
                <c:pt idx="815">
                  <c:v>-43.490695611263988</c:v>
                </c:pt>
                <c:pt idx="816">
                  <c:v>-43.469179705840503</c:v>
                </c:pt>
                <c:pt idx="817">
                  <c:v>-43.424229063081597</c:v>
                </c:pt>
                <c:pt idx="818">
                  <c:v>-43.393921091673384</c:v>
                </c:pt>
                <c:pt idx="819">
                  <c:v>-43.346669244632494</c:v>
                </c:pt>
                <c:pt idx="820">
                  <c:v>-43.315560434434005</c:v>
                </c:pt>
                <c:pt idx="821">
                  <c:v>-43.272348173541999</c:v>
                </c:pt>
                <c:pt idx="822">
                  <c:v>-43.248959360965699</c:v>
                </c:pt>
                <c:pt idx="823">
                  <c:v>-43.200999828984692</c:v>
                </c:pt>
                <c:pt idx="824">
                  <c:v>-43.160916597512696</c:v>
                </c:pt>
                <c:pt idx="825">
                  <c:v>-43.138041352969879</c:v>
                </c:pt>
                <c:pt idx="826">
                  <c:v>-43.099456721239207</c:v>
                </c:pt>
                <c:pt idx="827">
                  <c:v>-43.068551505665432</c:v>
                </c:pt>
                <c:pt idx="828">
                  <c:v>-43.044402601519458</c:v>
                </c:pt>
                <c:pt idx="829">
                  <c:v>-43.002572608460966</c:v>
                </c:pt>
                <c:pt idx="830">
                  <c:v>-42.978993813021845</c:v>
                </c:pt>
                <c:pt idx="831">
                  <c:v>-42.950252134004295</c:v>
                </c:pt>
                <c:pt idx="832">
                  <c:v>-42.907560173441595</c:v>
                </c:pt>
                <c:pt idx="833">
                  <c:v>-42.887084168331256</c:v>
                </c:pt>
                <c:pt idx="834">
                  <c:v>-42.854540177050524</c:v>
                </c:pt>
                <c:pt idx="835">
                  <c:v>-42.811247953212991</c:v>
                </c:pt>
                <c:pt idx="836">
                  <c:v>-42.766854343645555</c:v>
                </c:pt>
                <c:pt idx="837">
                  <c:v>-42.711184523741764</c:v>
                </c:pt>
                <c:pt idx="838">
                  <c:v>-42.669219458967291</c:v>
                </c:pt>
                <c:pt idx="839">
                  <c:v>-42.633372002896976</c:v>
                </c:pt>
                <c:pt idx="840">
                  <c:v>-42.606991673878895</c:v>
                </c:pt>
                <c:pt idx="841">
                  <c:v>-42.565616679407086</c:v>
                </c:pt>
                <c:pt idx="842">
                  <c:v>-42.527617043581024</c:v>
                </c:pt>
                <c:pt idx="843">
                  <c:v>-42.499661597461987</c:v>
                </c:pt>
                <c:pt idx="844">
                  <c:v>-42.470521741051584</c:v>
                </c:pt>
                <c:pt idx="845">
                  <c:v>-42.429691870648476</c:v>
                </c:pt>
                <c:pt idx="846">
                  <c:v>-42.407464481087786</c:v>
                </c:pt>
                <c:pt idx="847">
                  <c:v>-42.377971768861507</c:v>
                </c:pt>
                <c:pt idx="848">
                  <c:v>-42.340228960555521</c:v>
                </c:pt>
                <c:pt idx="849">
                  <c:v>-42.301515210128507</c:v>
                </c:pt>
                <c:pt idx="850">
                  <c:v>-42.256371977272266</c:v>
                </c:pt>
                <c:pt idx="851">
                  <c:v>-42.21641291610176</c:v>
                </c:pt>
                <c:pt idx="852">
                  <c:v>-42.191570360171937</c:v>
                </c:pt>
                <c:pt idx="853">
                  <c:v>-42.124676366565538</c:v>
                </c:pt>
                <c:pt idx="854">
                  <c:v>-42.078713589897191</c:v>
                </c:pt>
                <c:pt idx="855">
                  <c:v>-42.017456474537326</c:v>
                </c:pt>
                <c:pt idx="856">
                  <c:v>-41.956767270625072</c:v>
                </c:pt>
                <c:pt idx="857">
                  <c:v>-41.91853536318051</c:v>
                </c:pt>
                <c:pt idx="858">
                  <c:v>-41.864077147919957</c:v>
                </c:pt>
                <c:pt idx="859">
                  <c:v>-41.841288356376467</c:v>
                </c:pt>
                <c:pt idx="860">
                  <c:v>-41.779315503856139</c:v>
                </c:pt>
                <c:pt idx="861">
                  <c:v>-41.733199745585978</c:v>
                </c:pt>
                <c:pt idx="862">
                  <c:v>-41.699659904544447</c:v>
                </c:pt>
                <c:pt idx="863">
                  <c:v>-41.673904135857939</c:v>
                </c:pt>
                <c:pt idx="864">
                  <c:v>-41.636892849545987</c:v>
                </c:pt>
                <c:pt idx="865">
                  <c:v>-41.611582285245774</c:v>
                </c:pt>
                <c:pt idx="866">
                  <c:v>-41.583562505668823</c:v>
                </c:pt>
                <c:pt idx="867">
                  <c:v>-41.549878755629393</c:v>
                </c:pt>
                <c:pt idx="868">
                  <c:v>-41.533354422137734</c:v>
                </c:pt>
                <c:pt idx="869">
                  <c:v>-41.475587401121032</c:v>
                </c:pt>
                <c:pt idx="870">
                  <c:v>-41.435129460226285</c:v>
                </c:pt>
                <c:pt idx="871">
                  <c:v>-41.391845574894859</c:v>
                </c:pt>
                <c:pt idx="872">
                  <c:v>-41.339691888003941</c:v>
                </c:pt>
                <c:pt idx="873">
                  <c:v>-41.296409347076057</c:v>
                </c:pt>
                <c:pt idx="874">
                  <c:v>-41.253821891438371</c:v>
                </c:pt>
                <c:pt idx="875">
                  <c:v>-41.214299449358336</c:v>
                </c:pt>
                <c:pt idx="876">
                  <c:v>-41.1741038688656</c:v>
                </c:pt>
                <c:pt idx="877">
                  <c:v>-41.133716686107192</c:v>
                </c:pt>
                <c:pt idx="878">
                  <c:v>-41.096321764262854</c:v>
                </c:pt>
                <c:pt idx="879">
                  <c:v>-41.049379046604564</c:v>
                </c:pt>
                <c:pt idx="880">
                  <c:v>-41.009124691460741</c:v>
                </c:pt>
                <c:pt idx="881">
                  <c:v>-40.971533395486006</c:v>
                </c:pt>
                <c:pt idx="882">
                  <c:v>-40.924048456549578</c:v>
                </c:pt>
                <c:pt idx="883">
                  <c:v>-40.891967368328928</c:v>
                </c:pt>
                <c:pt idx="884">
                  <c:v>-40.843241417354434</c:v>
                </c:pt>
                <c:pt idx="885">
                  <c:v>-40.786207859406311</c:v>
                </c:pt>
                <c:pt idx="886">
                  <c:v>-40.738416922928423</c:v>
                </c:pt>
                <c:pt idx="887">
                  <c:v>-40.669704036942598</c:v>
                </c:pt>
                <c:pt idx="888">
                  <c:v>-40.618246689010114</c:v>
                </c:pt>
                <c:pt idx="889">
                  <c:v>-40.570590074293342</c:v>
                </c:pt>
                <c:pt idx="890">
                  <c:v>-40.518217442128815</c:v>
                </c:pt>
                <c:pt idx="891">
                  <c:v>-40.448055463584026</c:v>
                </c:pt>
                <c:pt idx="892">
                  <c:v>-40.4041835484188</c:v>
                </c:pt>
                <c:pt idx="893">
                  <c:v>-40.342364487070832</c:v>
                </c:pt>
                <c:pt idx="894">
                  <c:v>-40.273019529750705</c:v>
                </c:pt>
                <c:pt idx="895">
                  <c:v>-40.229814114924856</c:v>
                </c:pt>
                <c:pt idx="896">
                  <c:v>-40.161886875504102</c:v>
                </c:pt>
                <c:pt idx="897">
                  <c:v>-40.126711108074609</c:v>
                </c:pt>
                <c:pt idx="898">
                  <c:v>-40.081599834076492</c:v>
                </c:pt>
                <c:pt idx="899">
                  <c:v>-40.008141865957448</c:v>
                </c:pt>
                <c:pt idx="900">
                  <c:v>-39.953886416919488</c:v>
                </c:pt>
                <c:pt idx="901">
                  <c:v>-39.924505510626851</c:v>
                </c:pt>
                <c:pt idx="902">
                  <c:v>-39.878149011687363</c:v>
                </c:pt>
                <c:pt idx="903">
                  <c:v>-39.789368739203823</c:v>
                </c:pt>
                <c:pt idx="904">
                  <c:v>-39.715764642172694</c:v>
                </c:pt>
                <c:pt idx="905">
                  <c:v>-39.640397277203419</c:v>
                </c:pt>
                <c:pt idx="906">
                  <c:v>-39.590037339698391</c:v>
                </c:pt>
                <c:pt idx="907">
                  <c:v>-39.504997838423712</c:v>
                </c:pt>
                <c:pt idx="908">
                  <c:v>-39.451324143047827</c:v>
                </c:pt>
                <c:pt idx="909">
                  <c:v>-39.399154612824013</c:v>
                </c:pt>
                <c:pt idx="910">
                  <c:v>-39.323561469020923</c:v>
                </c:pt>
                <c:pt idx="911">
                  <c:v>-39.282543330795384</c:v>
                </c:pt>
                <c:pt idx="912">
                  <c:v>-39.209929974071756</c:v>
                </c:pt>
                <c:pt idx="913">
                  <c:v>-39.124661369753959</c:v>
                </c:pt>
                <c:pt idx="914">
                  <c:v>-39.038880402985853</c:v>
                </c:pt>
                <c:pt idx="915">
                  <c:v>-38.993274378631732</c:v>
                </c:pt>
                <c:pt idx="916">
                  <c:v>-38.938845862213356</c:v>
                </c:pt>
                <c:pt idx="917">
                  <c:v>-38.866942077336994</c:v>
                </c:pt>
                <c:pt idx="918">
                  <c:v>-38.80662903317706</c:v>
                </c:pt>
                <c:pt idx="919">
                  <c:v>-38.748751247076825</c:v>
                </c:pt>
                <c:pt idx="920">
                  <c:v>-38.695043885291</c:v>
                </c:pt>
                <c:pt idx="921">
                  <c:v>-38.639024790913609</c:v>
                </c:pt>
                <c:pt idx="922">
                  <c:v>-38.553931568973105</c:v>
                </c:pt>
                <c:pt idx="923">
                  <c:v>-38.49284481058627</c:v>
                </c:pt>
                <c:pt idx="924">
                  <c:v>-38.449878190364984</c:v>
                </c:pt>
                <c:pt idx="925">
                  <c:v>-38.373476719933834</c:v>
                </c:pt>
                <c:pt idx="926">
                  <c:v>-38.283240504638052</c:v>
                </c:pt>
                <c:pt idx="927">
                  <c:v>-38.226844726924242</c:v>
                </c:pt>
                <c:pt idx="928">
                  <c:v>-38.159067742304124</c:v>
                </c:pt>
                <c:pt idx="929">
                  <c:v>-38.096423755640018</c:v>
                </c:pt>
                <c:pt idx="930">
                  <c:v>-38.026524764685178</c:v>
                </c:pt>
                <c:pt idx="931">
                  <c:v>-37.941235744861473</c:v>
                </c:pt>
                <c:pt idx="932">
                  <c:v>-37.868061226328606</c:v>
                </c:pt>
                <c:pt idx="933">
                  <c:v>-37.827038413344553</c:v>
                </c:pt>
                <c:pt idx="934">
                  <c:v>-37.721716886770395</c:v>
                </c:pt>
                <c:pt idx="935">
                  <c:v>-37.62460328036309</c:v>
                </c:pt>
                <c:pt idx="936">
                  <c:v>-37.527121385088897</c:v>
                </c:pt>
                <c:pt idx="937">
                  <c:v>-37.455490125751474</c:v>
                </c:pt>
                <c:pt idx="938">
                  <c:v>-37.358537288353851</c:v>
                </c:pt>
                <c:pt idx="939">
                  <c:v>-37.268001849478779</c:v>
                </c:pt>
                <c:pt idx="940">
                  <c:v>-37.204674306632249</c:v>
                </c:pt>
                <c:pt idx="941">
                  <c:v>-37.15888588667233</c:v>
                </c:pt>
                <c:pt idx="942">
                  <c:v>-37.040477388056679</c:v>
                </c:pt>
                <c:pt idx="943">
                  <c:v>-36.961977253317755</c:v>
                </c:pt>
                <c:pt idx="944">
                  <c:v>-36.853778092906353</c:v>
                </c:pt>
                <c:pt idx="945">
                  <c:v>-36.740337988623835</c:v>
                </c:pt>
                <c:pt idx="946">
                  <c:v>-36.632131618155704</c:v>
                </c:pt>
                <c:pt idx="947">
                  <c:v>-36.556501149964944</c:v>
                </c:pt>
                <c:pt idx="948">
                  <c:v>-36.413673047432802</c:v>
                </c:pt>
                <c:pt idx="949">
                  <c:v>-36.29870928411151</c:v>
                </c:pt>
                <c:pt idx="950">
                  <c:v>-36.193991633264538</c:v>
                </c:pt>
                <c:pt idx="951">
                  <c:v>-36.090070885848817</c:v>
                </c:pt>
                <c:pt idx="952">
                  <c:v>-35.982259171510194</c:v>
                </c:pt>
                <c:pt idx="953">
                  <c:v>-35.859878355898175</c:v>
                </c:pt>
                <c:pt idx="954">
                  <c:v>-35.729298508705661</c:v>
                </c:pt>
                <c:pt idx="955">
                  <c:v>-35.592351558786056</c:v>
                </c:pt>
                <c:pt idx="956">
                  <c:v>-35.501912051107205</c:v>
                </c:pt>
                <c:pt idx="957">
                  <c:v>-35.426302106075212</c:v>
                </c:pt>
                <c:pt idx="958">
                  <c:v>-35.305036492590745</c:v>
                </c:pt>
                <c:pt idx="959">
                  <c:v>-35.224959308924248</c:v>
                </c:pt>
                <c:pt idx="960">
                  <c:v>-35.088034895181863</c:v>
                </c:pt>
                <c:pt idx="961">
                  <c:v>-34.972506856576942</c:v>
                </c:pt>
                <c:pt idx="962">
                  <c:v>-34.83882735461868</c:v>
                </c:pt>
                <c:pt idx="963">
                  <c:v>-34.72960600450881</c:v>
                </c:pt>
                <c:pt idx="964">
                  <c:v>-34.597331650882488</c:v>
                </c:pt>
                <c:pt idx="965">
                  <c:v>-34.431984803512762</c:v>
                </c:pt>
                <c:pt idx="966">
                  <c:v>-34.274992525708839</c:v>
                </c:pt>
                <c:pt idx="967">
                  <c:v>-34.030309404669552</c:v>
                </c:pt>
                <c:pt idx="968">
                  <c:v>-33.895778476407493</c:v>
                </c:pt>
                <c:pt idx="969">
                  <c:v>-33.730485350206166</c:v>
                </c:pt>
                <c:pt idx="970">
                  <c:v>-33.600152487185959</c:v>
                </c:pt>
                <c:pt idx="971">
                  <c:v>-33.482626164979898</c:v>
                </c:pt>
                <c:pt idx="972">
                  <c:v>-33.336876402220234</c:v>
                </c:pt>
                <c:pt idx="973">
                  <c:v>-33.193760758044867</c:v>
                </c:pt>
                <c:pt idx="974">
                  <c:v>-33.002446395573429</c:v>
                </c:pt>
                <c:pt idx="975">
                  <c:v>-32.833047584181244</c:v>
                </c:pt>
                <c:pt idx="976">
                  <c:v>-32.68396932519115</c:v>
                </c:pt>
                <c:pt idx="977">
                  <c:v>-32.442502654910953</c:v>
                </c:pt>
                <c:pt idx="978">
                  <c:v>-32.216896689251065</c:v>
                </c:pt>
                <c:pt idx="979">
                  <c:v>-32.008244929183093</c:v>
                </c:pt>
                <c:pt idx="980">
                  <c:v>-31.871562584887513</c:v>
                </c:pt>
                <c:pt idx="981">
                  <c:v>-31.709893044548107</c:v>
                </c:pt>
                <c:pt idx="982">
                  <c:v>-31.500648520505763</c:v>
                </c:pt>
                <c:pt idx="983">
                  <c:v>-31.326323563151952</c:v>
                </c:pt>
                <c:pt idx="984">
                  <c:v>-31.039952129371883</c:v>
                </c:pt>
                <c:pt idx="985">
                  <c:v>-30.846958928438376</c:v>
                </c:pt>
                <c:pt idx="986">
                  <c:v>-30.598190948608572</c:v>
                </c:pt>
                <c:pt idx="987">
                  <c:v>-30.37631725193253</c:v>
                </c:pt>
                <c:pt idx="988">
                  <c:v>-30.230910351677043</c:v>
                </c:pt>
                <c:pt idx="989">
                  <c:v>-30.033552107120656</c:v>
                </c:pt>
                <c:pt idx="990">
                  <c:v>-29.74933703807929</c:v>
                </c:pt>
                <c:pt idx="991">
                  <c:v>-29.308120888021147</c:v>
                </c:pt>
                <c:pt idx="992">
                  <c:v>-29.009544892576972</c:v>
                </c:pt>
                <c:pt idx="993">
                  <c:v>-28.589286320901984</c:v>
                </c:pt>
                <c:pt idx="994">
                  <c:v>-27.919893793514962</c:v>
                </c:pt>
                <c:pt idx="995">
                  <c:v>-27.473322152525363</c:v>
                </c:pt>
                <c:pt idx="996">
                  <c:v>-26.799292869140871</c:v>
                </c:pt>
                <c:pt idx="997">
                  <c:v>-25.601059776023739</c:v>
                </c:pt>
                <c:pt idx="998">
                  <c:v>-24.390840996152232</c:v>
                </c:pt>
                <c:pt idx="999">
                  <c:v>-22.889486449420541</c:v>
                </c:pt>
              </c:numCache>
            </c:numRef>
          </c:xVal>
          <c:yVal>
            <c:numRef>
              <c:f>'[NR-U indoor sub7 calibration_final_v3.xlsx](15,20,20,40),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D946-4BC5-91A7-A20270DDEE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2724704"/>
        <c:axId val="161166016"/>
      </c:scatterChart>
      <c:valAx>
        <c:axId val="162724704"/>
        <c:scaling>
          <c:orientation val="minMax"/>
          <c:max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serving</a:t>
                </a:r>
                <a:r>
                  <a:rPr lang="en-US" baseline="0"/>
                  <a:t> cell receive power (dBm)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1166016"/>
        <c:crosses val="autoZero"/>
        <c:crossBetween val="midCat"/>
      </c:valAx>
      <c:valAx>
        <c:axId val="161166016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2724704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2613845144356959"/>
          <c:y val="0.43700814741907262"/>
          <c:w val="0.22293890347039949"/>
          <c:h val="0.40542250759479087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'[NR-U indoor sub7 calibration_final_v3.xlsx](15,30,20,40), UE RSSI'!$B$1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calibration_final_v3.xlsx](15,30,20,40), UE RSSI'!$B$2:$B$1003</c:f>
              <c:numCache>
                <c:formatCode>General</c:formatCode>
                <c:ptCount val="1002"/>
                <c:pt idx="0">
                  <c:v>-85.95</c:v>
                </c:pt>
                <c:pt idx="1">
                  <c:v>-83.96</c:v>
                </c:pt>
                <c:pt idx="2">
                  <c:v>-83.4</c:v>
                </c:pt>
                <c:pt idx="3">
                  <c:v>-82.96</c:v>
                </c:pt>
                <c:pt idx="4">
                  <c:v>-81.98</c:v>
                </c:pt>
                <c:pt idx="5">
                  <c:v>-81.319999999999993</c:v>
                </c:pt>
                <c:pt idx="6">
                  <c:v>-80.75</c:v>
                </c:pt>
                <c:pt idx="7">
                  <c:v>-79.95</c:v>
                </c:pt>
                <c:pt idx="8">
                  <c:v>-79.66</c:v>
                </c:pt>
                <c:pt idx="9">
                  <c:v>-79.48</c:v>
                </c:pt>
                <c:pt idx="10">
                  <c:v>-78.98</c:v>
                </c:pt>
                <c:pt idx="11">
                  <c:v>-78.7</c:v>
                </c:pt>
                <c:pt idx="12">
                  <c:v>-78.41</c:v>
                </c:pt>
                <c:pt idx="13">
                  <c:v>-78.180000000000007</c:v>
                </c:pt>
                <c:pt idx="14">
                  <c:v>-77.98</c:v>
                </c:pt>
                <c:pt idx="15">
                  <c:v>-77.78</c:v>
                </c:pt>
                <c:pt idx="16">
                  <c:v>-77.61</c:v>
                </c:pt>
                <c:pt idx="17">
                  <c:v>-77.400000000000006</c:v>
                </c:pt>
                <c:pt idx="18">
                  <c:v>-77.290000000000006</c:v>
                </c:pt>
                <c:pt idx="19">
                  <c:v>-76.959999999999994</c:v>
                </c:pt>
                <c:pt idx="20">
                  <c:v>-76.72</c:v>
                </c:pt>
                <c:pt idx="21">
                  <c:v>-76.540000000000006</c:v>
                </c:pt>
                <c:pt idx="22">
                  <c:v>-76.38</c:v>
                </c:pt>
                <c:pt idx="23">
                  <c:v>-76.010000000000005</c:v>
                </c:pt>
                <c:pt idx="24">
                  <c:v>-75.87</c:v>
                </c:pt>
                <c:pt idx="25">
                  <c:v>-75.69</c:v>
                </c:pt>
                <c:pt idx="26">
                  <c:v>-75.489999999999995</c:v>
                </c:pt>
                <c:pt idx="27">
                  <c:v>-75.319999999999993</c:v>
                </c:pt>
                <c:pt idx="28">
                  <c:v>-75.23</c:v>
                </c:pt>
                <c:pt idx="29">
                  <c:v>-75.13</c:v>
                </c:pt>
                <c:pt idx="30">
                  <c:v>-75.05</c:v>
                </c:pt>
                <c:pt idx="31">
                  <c:v>-74.88</c:v>
                </c:pt>
                <c:pt idx="32">
                  <c:v>-74.72</c:v>
                </c:pt>
                <c:pt idx="33">
                  <c:v>-74.569999999999993</c:v>
                </c:pt>
                <c:pt idx="34">
                  <c:v>-74.459999999999994</c:v>
                </c:pt>
                <c:pt idx="35">
                  <c:v>-74.349999999999994</c:v>
                </c:pt>
                <c:pt idx="36">
                  <c:v>-74.239999999999995</c:v>
                </c:pt>
                <c:pt idx="37">
                  <c:v>-74.16</c:v>
                </c:pt>
                <c:pt idx="38">
                  <c:v>-74.11</c:v>
                </c:pt>
                <c:pt idx="39">
                  <c:v>-74.040000000000006</c:v>
                </c:pt>
                <c:pt idx="40">
                  <c:v>-74</c:v>
                </c:pt>
                <c:pt idx="41">
                  <c:v>-73.92</c:v>
                </c:pt>
                <c:pt idx="42">
                  <c:v>-73.89</c:v>
                </c:pt>
                <c:pt idx="43">
                  <c:v>-73.75</c:v>
                </c:pt>
                <c:pt idx="44">
                  <c:v>-73.67</c:v>
                </c:pt>
                <c:pt idx="45">
                  <c:v>-73.5</c:v>
                </c:pt>
                <c:pt idx="46">
                  <c:v>-73.44</c:v>
                </c:pt>
                <c:pt idx="47">
                  <c:v>-73.349999999999994</c:v>
                </c:pt>
                <c:pt idx="48">
                  <c:v>-73.290000000000006</c:v>
                </c:pt>
                <c:pt idx="49">
                  <c:v>-73.209999999999994</c:v>
                </c:pt>
                <c:pt idx="50">
                  <c:v>-73.08</c:v>
                </c:pt>
                <c:pt idx="51">
                  <c:v>-73.03</c:v>
                </c:pt>
                <c:pt idx="52">
                  <c:v>-72.97</c:v>
                </c:pt>
                <c:pt idx="53">
                  <c:v>-72.92</c:v>
                </c:pt>
                <c:pt idx="54">
                  <c:v>-72.84</c:v>
                </c:pt>
                <c:pt idx="55">
                  <c:v>-72.790000000000006</c:v>
                </c:pt>
                <c:pt idx="56">
                  <c:v>-72.69</c:v>
                </c:pt>
                <c:pt idx="57">
                  <c:v>-72.61</c:v>
                </c:pt>
                <c:pt idx="58">
                  <c:v>-72.55</c:v>
                </c:pt>
                <c:pt idx="59">
                  <c:v>-72.489999999999995</c:v>
                </c:pt>
                <c:pt idx="60">
                  <c:v>-72.430000000000007</c:v>
                </c:pt>
                <c:pt idx="61">
                  <c:v>-72.33</c:v>
                </c:pt>
                <c:pt idx="62">
                  <c:v>-72.239999999999995</c:v>
                </c:pt>
                <c:pt idx="63">
                  <c:v>-72.17</c:v>
                </c:pt>
                <c:pt idx="64">
                  <c:v>-72.150000000000006</c:v>
                </c:pt>
                <c:pt idx="65">
                  <c:v>-72.09</c:v>
                </c:pt>
                <c:pt idx="66">
                  <c:v>-72.05</c:v>
                </c:pt>
                <c:pt idx="67">
                  <c:v>-72.010000000000005</c:v>
                </c:pt>
                <c:pt idx="68">
                  <c:v>-71.89</c:v>
                </c:pt>
                <c:pt idx="69">
                  <c:v>-71.81</c:v>
                </c:pt>
                <c:pt idx="70">
                  <c:v>-71.739999999999995</c:v>
                </c:pt>
                <c:pt idx="71">
                  <c:v>-71.66</c:v>
                </c:pt>
                <c:pt idx="72">
                  <c:v>-71.599999999999994</c:v>
                </c:pt>
                <c:pt idx="73">
                  <c:v>-71.53</c:v>
                </c:pt>
                <c:pt idx="74">
                  <c:v>-71.5</c:v>
                </c:pt>
                <c:pt idx="75">
                  <c:v>-71.459999999999994</c:v>
                </c:pt>
                <c:pt idx="76">
                  <c:v>-71.430000000000007</c:v>
                </c:pt>
                <c:pt idx="77">
                  <c:v>-71.37</c:v>
                </c:pt>
                <c:pt idx="78">
                  <c:v>-71.28</c:v>
                </c:pt>
                <c:pt idx="79">
                  <c:v>-71.2</c:v>
                </c:pt>
                <c:pt idx="80">
                  <c:v>-71.16</c:v>
                </c:pt>
                <c:pt idx="81">
                  <c:v>-71.12</c:v>
                </c:pt>
                <c:pt idx="82">
                  <c:v>-71.069999999999993</c:v>
                </c:pt>
                <c:pt idx="83">
                  <c:v>-71.02</c:v>
                </c:pt>
                <c:pt idx="84">
                  <c:v>-70.989999999999995</c:v>
                </c:pt>
                <c:pt idx="85">
                  <c:v>-70.92</c:v>
                </c:pt>
                <c:pt idx="86">
                  <c:v>-70.87</c:v>
                </c:pt>
                <c:pt idx="87">
                  <c:v>-70.739999999999995</c:v>
                </c:pt>
                <c:pt idx="88">
                  <c:v>-70.680000000000007</c:v>
                </c:pt>
                <c:pt idx="89">
                  <c:v>-70.66</c:v>
                </c:pt>
                <c:pt idx="90">
                  <c:v>-70.63</c:v>
                </c:pt>
                <c:pt idx="91">
                  <c:v>-70.58</c:v>
                </c:pt>
                <c:pt idx="92">
                  <c:v>-70.52</c:v>
                </c:pt>
                <c:pt idx="93">
                  <c:v>-70.47</c:v>
                </c:pt>
                <c:pt idx="94">
                  <c:v>-70.41</c:v>
                </c:pt>
                <c:pt idx="95">
                  <c:v>-70.33</c:v>
                </c:pt>
                <c:pt idx="96">
                  <c:v>-70.239999999999995</c:v>
                </c:pt>
                <c:pt idx="97">
                  <c:v>-70.2</c:v>
                </c:pt>
                <c:pt idx="98">
                  <c:v>-70.13</c:v>
                </c:pt>
                <c:pt idx="99">
                  <c:v>-70.09</c:v>
                </c:pt>
                <c:pt idx="100">
                  <c:v>-70.02</c:v>
                </c:pt>
                <c:pt idx="101">
                  <c:v>-69.98</c:v>
                </c:pt>
                <c:pt idx="102">
                  <c:v>-69.959999999999994</c:v>
                </c:pt>
                <c:pt idx="103">
                  <c:v>-69.930000000000007</c:v>
                </c:pt>
                <c:pt idx="104">
                  <c:v>-69.89</c:v>
                </c:pt>
                <c:pt idx="105">
                  <c:v>-69.86</c:v>
                </c:pt>
                <c:pt idx="106">
                  <c:v>-69.78</c:v>
                </c:pt>
                <c:pt idx="107">
                  <c:v>-69.72</c:v>
                </c:pt>
                <c:pt idx="108">
                  <c:v>-69.69</c:v>
                </c:pt>
                <c:pt idx="109">
                  <c:v>-69.64</c:v>
                </c:pt>
                <c:pt idx="110">
                  <c:v>-69.599999999999994</c:v>
                </c:pt>
                <c:pt idx="111">
                  <c:v>-69.56</c:v>
                </c:pt>
                <c:pt idx="112">
                  <c:v>-69.540000000000006</c:v>
                </c:pt>
                <c:pt idx="113">
                  <c:v>-69.48</c:v>
                </c:pt>
                <c:pt idx="114">
                  <c:v>-69.42</c:v>
                </c:pt>
                <c:pt idx="115">
                  <c:v>-69.349999999999994</c:v>
                </c:pt>
                <c:pt idx="116">
                  <c:v>-69.3</c:v>
                </c:pt>
                <c:pt idx="117">
                  <c:v>-69.27</c:v>
                </c:pt>
                <c:pt idx="118">
                  <c:v>-69.23</c:v>
                </c:pt>
                <c:pt idx="119">
                  <c:v>-69.19</c:v>
                </c:pt>
                <c:pt idx="120">
                  <c:v>-69.150000000000006</c:v>
                </c:pt>
                <c:pt idx="121">
                  <c:v>-69.12</c:v>
                </c:pt>
                <c:pt idx="122">
                  <c:v>-69.09</c:v>
                </c:pt>
                <c:pt idx="123">
                  <c:v>-69.06</c:v>
                </c:pt>
                <c:pt idx="124">
                  <c:v>-69.03</c:v>
                </c:pt>
                <c:pt idx="125">
                  <c:v>-68.959999999999994</c:v>
                </c:pt>
                <c:pt idx="126">
                  <c:v>-68.87</c:v>
                </c:pt>
                <c:pt idx="127">
                  <c:v>-68.819999999999993</c:v>
                </c:pt>
                <c:pt idx="128">
                  <c:v>-68.78</c:v>
                </c:pt>
                <c:pt idx="129">
                  <c:v>-68.75</c:v>
                </c:pt>
                <c:pt idx="130">
                  <c:v>-68.709999999999994</c:v>
                </c:pt>
                <c:pt idx="131">
                  <c:v>-68.680000000000007</c:v>
                </c:pt>
                <c:pt idx="132">
                  <c:v>-68.63</c:v>
                </c:pt>
                <c:pt idx="133">
                  <c:v>-68.599999999999994</c:v>
                </c:pt>
                <c:pt idx="134">
                  <c:v>-68.52</c:v>
                </c:pt>
                <c:pt idx="135">
                  <c:v>-68.48</c:v>
                </c:pt>
                <c:pt idx="136">
                  <c:v>-68.430000000000007</c:v>
                </c:pt>
                <c:pt idx="137">
                  <c:v>-68.39</c:v>
                </c:pt>
                <c:pt idx="138">
                  <c:v>-68.349999999999994</c:v>
                </c:pt>
                <c:pt idx="139">
                  <c:v>-68.319999999999993</c:v>
                </c:pt>
                <c:pt idx="140">
                  <c:v>-68.28</c:v>
                </c:pt>
                <c:pt idx="141">
                  <c:v>-68.25</c:v>
                </c:pt>
                <c:pt idx="142">
                  <c:v>-68.19</c:v>
                </c:pt>
                <c:pt idx="143">
                  <c:v>-68.13</c:v>
                </c:pt>
                <c:pt idx="144">
                  <c:v>-68.06</c:v>
                </c:pt>
                <c:pt idx="145">
                  <c:v>-68.010000000000005</c:v>
                </c:pt>
                <c:pt idx="146">
                  <c:v>-67.98</c:v>
                </c:pt>
                <c:pt idx="147">
                  <c:v>-67.95</c:v>
                </c:pt>
                <c:pt idx="148">
                  <c:v>-67.92</c:v>
                </c:pt>
                <c:pt idx="149">
                  <c:v>-67.88</c:v>
                </c:pt>
                <c:pt idx="150">
                  <c:v>-67.849999999999994</c:v>
                </c:pt>
                <c:pt idx="151">
                  <c:v>-67.819999999999993</c:v>
                </c:pt>
                <c:pt idx="152">
                  <c:v>-67.790000000000006</c:v>
                </c:pt>
                <c:pt idx="153">
                  <c:v>-67.77</c:v>
                </c:pt>
                <c:pt idx="154">
                  <c:v>-67.72</c:v>
                </c:pt>
                <c:pt idx="155">
                  <c:v>-67.67</c:v>
                </c:pt>
                <c:pt idx="156">
                  <c:v>-67.650000000000006</c:v>
                </c:pt>
                <c:pt idx="157">
                  <c:v>-67.61</c:v>
                </c:pt>
                <c:pt idx="158">
                  <c:v>-67.569999999999993</c:v>
                </c:pt>
                <c:pt idx="159">
                  <c:v>-67.53</c:v>
                </c:pt>
                <c:pt idx="160">
                  <c:v>-67.489999999999995</c:v>
                </c:pt>
                <c:pt idx="161">
                  <c:v>-67.44</c:v>
                </c:pt>
                <c:pt idx="162">
                  <c:v>-67.37</c:v>
                </c:pt>
                <c:pt idx="163">
                  <c:v>-67.3</c:v>
                </c:pt>
                <c:pt idx="164">
                  <c:v>-67.239999999999995</c:v>
                </c:pt>
                <c:pt idx="165">
                  <c:v>-67.2</c:v>
                </c:pt>
                <c:pt idx="166">
                  <c:v>-67.17</c:v>
                </c:pt>
                <c:pt idx="167">
                  <c:v>-67.11</c:v>
                </c:pt>
                <c:pt idx="168">
                  <c:v>-67.08</c:v>
                </c:pt>
                <c:pt idx="169">
                  <c:v>-67.06</c:v>
                </c:pt>
                <c:pt idx="170">
                  <c:v>-67.03</c:v>
                </c:pt>
                <c:pt idx="171">
                  <c:v>-66.989999999999995</c:v>
                </c:pt>
                <c:pt idx="172">
                  <c:v>-66.930000000000007</c:v>
                </c:pt>
                <c:pt idx="173">
                  <c:v>-66.900000000000006</c:v>
                </c:pt>
                <c:pt idx="174">
                  <c:v>-66.86</c:v>
                </c:pt>
                <c:pt idx="175">
                  <c:v>-66.760000000000005</c:v>
                </c:pt>
                <c:pt idx="176">
                  <c:v>-66.709999999999994</c:v>
                </c:pt>
                <c:pt idx="177">
                  <c:v>-66.69</c:v>
                </c:pt>
                <c:pt idx="178">
                  <c:v>-66.66</c:v>
                </c:pt>
                <c:pt idx="179">
                  <c:v>-66.63</c:v>
                </c:pt>
                <c:pt idx="180">
                  <c:v>-66.569999999999993</c:v>
                </c:pt>
                <c:pt idx="181">
                  <c:v>-66.53</c:v>
                </c:pt>
                <c:pt idx="182">
                  <c:v>-66.510000000000005</c:v>
                </c:pt>
                <c:pt idx="183">
                  <c:v>-66.459999999999994</c:v>
                </c:pt>
                <c:pt idx="184">
                  <c:v>-66.430000000000007</c:v>
                </c:pt>
                <c:pt idx="185">
                  <c:v>-66.39</c:v>
                </c:pt>
                <c:pt idx="186">
                  <c:v>-66.33</c:v>
                </c:pt>
                <c:pt idx="187">
                  <c:v>-66.31</c:v>
                </c:pt>
                <c:pt idx="188">
                  <c:v>-66.28</c:v>
                </c:pt>
                <c:pt idx="189">
                  <c:v>-66.22</c:v>
                </c:pt>
                <c:pt idx="190">
                  <c:v>-66.180000000000007</c:v>
                </c:pt>
                <c:pt idx="191">
                  <c:v>-66.150000000000006</c:v>
                </c:pt>
                <c:pt idx="192">
                  <c:v>-66.11</c:v>
                </c:pt>
                <c:pt idx="193">
                  <c:v>-66.040000000000006</c:v>
                </c:pt>
                <c:pt idx="194">
                  <c:v>-66</c:v>
                </c:pt>
                <c:pt idx="195">
                  <c:v>-65.959999999999994</c:v>
                </c:pt>
                <c:pt idx="196">
                  <c:v>-65.930000000000007</c:v>
                </c:pt>
                <c:pt idx="197">
                  <c:v>-65.900000000000006</c:v>
                </c:pt>
                <c:pt idx="198">
                  <c:v>-65.84</c:v>
                </c:pt>
                <c:pt idx="199">
                  <c:v>-65.81</c:v>
                </c:pt>
                <c:pt idx="200">
                  <c:v>-65.77</c:v>
                </c:pt>
                <c:pt idx="201">
                  <c:v>-65.739999999999995</c:v>
                </c:pt>
                <c:pt idx="202">
                  <c:v>-65.72</c:v>
                </c:pt>
                <c:pt idx="203">
                  <c:v>-65.69</c:v>
                </c:pt>
                <c:pt idx="204">
                  <c:v>-65.680000000000007</c:v>
                </c:pt>
                <c:pt idx="205">
                  <c:v>-65.64</c:v>
                </c:pt>
                <c:pt idx="206">
                  <c:v>-65.61</c:v>
                </c:pt>
                <c:pt idx="207">
                  <c:v>-65.58</c:v>
                </c:pt>
                <c:pt idx="208">
                  <c:v>-65.52</c:v>
                </c:pt>
                <c:pt idx="209">
                  <c:v>-65.459999999999994</c:v>
                </c:pt>
                <c:pt idx="210">
                  <c:v>-65.42</c:v>
                </c:pt>
                <c:pt idx="211">
                  <c:v>-65.400000000000006</c:v>
                </c:pt>
                <c:pt idx="212">
                  <c:v>-65.37</c:v>
                </c:pt>
                <c:pt idx="213">
                  <c:v>-65.33</c:v>
                </c:pt>
                <c:pt idx="214">
                  <c:v>-65.3</c:v>
                </c:pt>
                <c:pt idx="215">
                  <c:v>-65.260000000000005</c:v>
                </c:pt>
                <c:pt idx="216">
                  <c:v>-65.23</c:v>
                </c:pt>
                <c:pt idx="217">
                  <c:v>-65.19</c:v>
                </c:pt>
                <c:pt idx="218">
                  <c:v>-65.150000000000006</c:v>
                </c:pt>
                <c:pt idx="219">
                  <c:v>-65.099999999999994</c:v>
                </c:pt>
                <c:pt idx="220">
                  <c:v>-65.040000000000006</c:v>
                </c:pt>
                <c:pt idx="221">
                  <c:v>-65.010000000000005</c:v>
                </c:pt>
                <c:pt idx="222">
                  <c:v>-64.98</c:v>
                </c:pt>
                <c:pt idx="223">
                  <c:v>-64.930000000000007</c:v>
                </c:pt>
                <c:pt idx="224">
                  <c:v>-64.91</c:v>
                </c:pt>
                <c:pt idx="225">
                  <c:v>-64.86</c:v>
                </c:pt>
                <c:pt idx="226">
                  <c:v>-64.819999999999993</c:v>
                </c:pt>
                <c:pt idx="227">
                  <c:v>-64.77</c:v>
                </c:pt>
                <c:pt idx="228">
                  <c:v>-64.72</c:v>
                </c:pt>
                <c:pt idx="229">
                  <c:v>-64.680000000000007</c:v>
                </c:pt>
                <c:pt idx="230">
                  <c:v>-64.650000000000006</c:v>
                </c:pt>
                <c:pt idx="231">
                  <c:v>-64.62</c:v>
                </c:pt>
                <c:pt idx="232">
                  <c:v>-64.59</c:v>
                </c:pt>
                <c:pt idx="233">
                  <c:v>-64.55</c:v>
                </c:pt>
                <c:pt idx="234">
                  <c:v>-64.510000000000005</c:v>
                </c:pt>
                <c:pt idx="235">
                  <c:v>-64.47</c:v>
                </c:pt>
                <c:pt idx="236">
                  <c:v>-64.44</c:v>
                </c:pt>
                <c:pt idx="237">
                  <c:v>-64.38</c:v>
                </c:pt>
                <c:pt idx="238">
                  <c:v>-64.33</c:v>
                </c:pt>
                <c:pt idx="239">
                  <c:v>-64.290000000000006</c:v>
                </c:pt>
                <c:pt idx="240">
                  <c:v>-64.239999999999995</c:v>
                </c:pt>
                <c:pt idx="241">
                  <c:v>-64.22</c:v>
                </c:pt>
                <c:pt idx="242">
                  <c:v>-64.2</c:v>
                </c:pt>
                <c:pt idx="243">
                  <c:v>-64.180000000000007</c:v>
                </c:pt>
                <c:pt idx="244">
                  <c:v>-64.14</c:v>
                </c:pt>
                <c:pt idx="245">
                  <c:v>-64.09</c:v>
                </c:pt>
                <c:pt idx="246">
                  <c:v>-64.08</c:v>
                </c:pt>
                <c:pt idx="247">
                  <c:v>-64.010000000000005</c:v>
                </c:pt>
                <c:pt idx="248">
                  <c:v>-63.98</c:v>
                </c:pt>
                <c:pt idx="249">
                  <c:v>-63.94</c:v>
                </c:pt>
                <c:pt idx="250">
                  <c:v>-63.91</c:v>
                </c:pt>
                <c:pt idx="251">
                  <c:v>-63.85</c:v>
                </c:pt>
                <c:pt idx="252">
                  <c:v>-63.81</c:v>
                </c:pt>
                <c:pt idx="253">
                  <c:v>-63.79</c:v>
                </c:pt>
                <c:pt idx="254">
                  <c:v>-63.72</c:v>
                </c:pt>
                <c:pt idx="255">
                  <c:v>-63.68</c:v>
                </c:pt>
                <c:pt idx="256">
                  <c:v>-63.64</c:v>
                </c:pt>
                <c:pt idx="257">
                  <c:v>-63.57</c:v>
                </c:pt>
                <c:pt idx="258">
                  <c:v>-63.56</c:v>
                </c:pt>
                <c:pt idx="259">
                  <c:v>-63.51</c:v>
                </c:pt>
                <c:pt idx="260">
                  <c:v>-63.46</c:v>
                </c:pt>
                <c:pt idx="261">
                  <c:v>-63.4</c:v>
                </c:pt>
                <c:pt idx="262">
                  <c:v>-63.36</c:v>
                </c:pt>
                <c:pt idx="263">
                  <c:v>-63.33</c:v>
                </c:pt>
                <c:pt idx="264">
                  <c:v>-63.29</c:v>
                </c:pt>
                <c:pt idx="265">
                  <c:v>-63.24</c:v>
                </c:pt>
                <c:pt idx="266">
                  <c:v>-63.19</c:v>
                </c:pt>
                <c:pt idx="267">
                  <c:v>-63.15</c:v>
                </c:pt>
                <c:pt idx="268">
                  <c:v>-63.13</c:v>
                </c:pt>
                <c:pt idx="269">
                  <c:v>-63.08</c:v>
                </c:pt>
                <c:pt idx="270">
                  <c:v>-63.06</c:v>
                </c:pt>
                <c:pt idx="271">
                  <c:v>-63.05</c:v>
                </c:pt>
                <c:pt idx="272">
                  <c:v>-63.03</c:v>
                </c:pt>
                <c:pt idx="273">
                  <c:v>-62.97</c:v>
                </c:pt>
                <c:pt idx="274">
                  <c:v>-62.95</c:v>
                </c:pt>
                <c:pt idx="275">
                  <c:v>-62.92</c:v>
                </c:pt>
                <c:pt idx="276">
                  <c:v>-62.84</c:v>
                </c:pt>
                <c:pt idx="277">
                  <c:v>-62.81</c:v>
                </c:pt>
                <c:pt idx="278">
                  <c:v>-62.78</c:v>
                </c:pt>
                <c:pt idx="279">
                  <c:v>-62.71</c:v>
                </c:pt>
                <c:pt idx="280">
                  <c:v>-62.68</c:v>
                </c:pt>
                <c:pt idx="281">
                  <c:v>-62.64</c:v>
                </c:pt>
                <c:pt idx="282">
                  <c:v>-62.61</c:v>
                </c:pt>
                <c:pt idx="283">
                  <c:v>-62.59</c:v>
                </c:pt>
                <c:pt idx="284">
                  <c:v>-62.56</c:v>
                </c:pt>
                <c:pt idx="285">
                  <c:v>-62.53</c:v>
                </c:pt>
                <c:pt idx="286">
                  <c:v>-62.5</c:v>
                </c:pt>
                <c:pt idx="287">
                  <c:v>-62.47</c:v>
                </c:pt>
                <c:pt idx="288">
                  <c:v>-62.41</c:v>
                </c:pt>
                <c:pt idx="289">
                  <c:v>-62.39</c:v>
                </c:pt>
                <c:pt idx="290">
                  <c:v>-62.35</c:v>
                </c:pt>
                <c:pt idx="291">
                  <c:v>-62.32</c:v>
                </c:pt>
                <c:pt idx="292">
                  <c:v>-62.27</c:v>
                </c:pt>
                <c:pt idx="293">
                  <c:v>-62.22</c:v>
                </c:pt>
                <c:pt idx="294">
                  <c:v>-62.19</c:v>
                </c:pt>
                <c:pt idx="295">
                  <c:v>-62.16</c:v>
                </c:pt>
                <c:pt idx="296">
                  <c:v>-62.11</c:v>
                </c:pt>
                <c:pt idx="297">
                  <c:v>-62.06</c:v>
                </c:pt>
                <c:pt idx="298">
                  <c:v>-62.03</c:v>
                </c:pt>
                <c:pt idx="299">
                  <c:v>-62.02</c:v>
                </c:pt>
                <c:pt idx="300">
                  <c:v>-61.99</c:v>
                </c:pt>
                <c:pt idx="301">
                  <c:v>-61.96</c:v>
                </c:pt>
                <c:pt idx="302">
                  <c:v>-61.91</c:v>
                </c:pt>
                <c:pt idx="303">
                  <c:v>-61.88</c:v>
                </c:pt>
                <c:pt idx="304">
                  <c:v>-61.84</c:v>
                </c:pt>
                <c:pt idx="305">
                  <c:v>-61.8</c:v>
                </c:pt>
                <c:pt idx="306">
                  <c:v>-61.73</c:v>
                </c:pt>
                <c:pt idx="307">
                  <c:v>-61.68</c:v>
                </c:pt>
                <c:pt idx="308">
                  <c:v>-61.64</c:v>
                </c:pt>
                <c:pt idx="309">
                  <c:v>-61.61</c:v>
                </c:pt>
                <c:pt idx="310">
                  <c:v>-61.56</c:v>
                </c:pt>
                <c:pt idx="311">
                  <c:v>-61.54</c:v>
                </c:pt>
                <c:pt idx="312">
                  <c:v>-61.51</c:v>
                </c:pt>
                <c:pt idx="313">
                  <c:v>-61.49</c:v>
                </c:pt>
                <c:pt idx="314">
                  <c:v>-61.45</c:v>
                </c:pt>
                <c:pt idx="315">
                  <c:v>-61.42</c:v>
                </c:pt>
                <c:pt idx="316">
                  <c:v>-61.36</c:v>
                </c:pt>
                <c:pt idx="317">
                  <c:v>-61.33</c:v>
                </c:pt>
                <c:pt idx="318">
                  <c:v>-61.29</c:v>
                </c:pt>
                <c:pt idx="319">
                  <c:v>-61.24</c:v>
                </c:pt>
                <c:pt idx="320">
                  <c:v>-61.21</c:v>
                </c:pt>
                <c:pt idx="321">
                  <c:v>-61.17</c:v>
                </c:pt>
                <c:pt idx="322">
                  <c:v>-61.12</c:v>
                </c:pt>
                <c:pt idx="323">
                  <c:v>-61.07</c:v>
                </c:pt>
                <c:pt idx="324">
                  <c:v>-61.01</c:v>
                </c:pt>
                <c:pt idx="325">
                  <c:v>-61</c:v>
                </c:pt>
                <c:pt idx="326">
                  <c:v>-60.97</c:v>
                </c:pt>
                <c:pt idx="327">
                  <c:v>-60.94</c:v>
                </c:pt>
                <c:pt idx="328">
                  <c:v>-60.89</c:v>
                </c:pt>
                <c:pt idx="329">
                  <c:v>-60.85</c:v>
                </c:pt>
                <c:pt idx="330">
                  <c:v>-60.8</c:v>
                </c:pt>
                <c:pt idx="331">
                  <c:v>-60.76</c:v>
                </c:pt>
                <c:pt idx="332">
                  <c:v>-60.72</c:v>
                </c:pt>
                <c:pt idx="333">
                  <c:v>-60.66</c:v>
                </c:pt>
                <c:pt idx="334">
                  <c:v>-60.62</c:v>
                </c:pt>
                <c:pt idx="335">
                  <c:v>-60.55</c:v>
                </c:pt>
                <c:pt idx="336">
                  <c:v>-60.5</c:v>
                </c:pt>
                <c:pt idx="337">
                  <c:v>-60.47</c:v>
                </c:pt>
                <c:pt idx="338">
                  <c:v>-60.46</c:v>
                </c:pt>
                <c:pt idx="339">
                  <c:v>-60.4</c:v>
                </c:pt>
                <c:pt idx="340">
                  <c:v>-60.37</c:v>
                </c:pt>
                <c:pt idx="341">
                  <c:v>-60.33</c:v>
                </c:pt>
                <c:pt idx="342">
                  <c:v>-60.29</c:v>
                </c:pt>
                <c:pt idx="343">
                  <c:v>-60.27</c:v>
                </c:pt>
                <c:pt idx="344">
                  <c:v>-60.24</c:v>
                </c:pt>
                <c:pt idx="345">
                  <c:v>-60.19</c:v>
                </c:pt>
                <c:pt idx="346">
                  <c:v>-60.16</c:v>
                </c:pt>
                <c:pt idx="347">
                  <c:v>-60.12</c:v>
                </c:pt>
                <c:pt idx="348">
                  <c:v>-60.08</c:v>
                </c:pt>
                <c:pt idx="349">
                  <c:v>-60.05</c:v>
                </c:pt>
                <c:pt idx="350">
                  <c:v>-59.99</c:v>
                </c:pt>
                <c:pt idx="351">
                  <c:v>-59.95</c:v>
                </c:pt>
                <c:pt idx="352">
                  <c:v>-59.91</c:v>
                </c:pt>
                <c:pt idx="353">
                  <c:v>-59.87</c:v>
                </c:pt>
                <c:pt idx="354">
                  <c:v>-59.85</c:v>
                </c:pt>
                <c:pt idx="355">
                  <c:v>-59.83</c:v>
                </c:pt>
                <c:pt idx="356">
                  <c:v>-59.79</c:v>
                </c:pt>
                <c:pt idx="357">
                  <c:v>-59.76</c:v>
                </c:pt>
                <c:pt idx="358">
                  <c:v>-59.72</c:v>
                </c:pt>
                <c:pt idx="359">
                  <c:v>-59.67</c:v>
                </c:pt>
                <c:pt idx="360">
                  <c:v>-59.62</c:v>
                </c:pt>
                <c:pt idx="361">
                  <c:v>-59.58</c:v>
                </c:pt>
                <c:pt idx="362">
                  <c:v>-59.54</c:v>
                </c:pt>
                <c:pt idx="363">
                  <c:v>-59.5</c:v>
                </c:pt>
                <c:pt idx="364">
                  <c:v>-59.47</c:v>
                </c:pt>
                <c:pt idx="365">
                  <c:v>-59.44</c:v>
                </c:pt>
                <c:pt idx="366">
                  <c:v>-59.41</c:v>
                </c:pt>
                <c:pt idx="367">
                  <c:v>-59.38</c:v>
                </c:pt>
                <c:pt idx="368">
                  <c:v>-59.35</c:v>
                </c:pt>
                <c:pt idx="369">
                  <c:v>-59.33</c:v>
                </c:pt>
                <c:pt idx="370">
                  <c:v>-59.29</c:v>
                </c:pt>
                <c:pt idx="371">
                  <c:v>-59.26</c:v>
                </c:pt>
                <c:pt idx="372">
                  <c:v>-59.21</c:v>
                </c:pt>
                <c:pt idx="373">
                  <c:v>-59.17</c:v>
                </c:pt>
                <c:pt idx="374">
                  <c:v>-59.14</c:v>
                </c:pt>
                <c:pt idx="375">
                  <c:v>-59.1</c:v>
                </c:pt>
                <c:pt idx="376">
                  <c:v>-59.08</c:v>
                </c:pt>
                <c:pt idx="377">
                  <c:v>-59.06</c:v>
                </c:pt>
                <c:pt idx="378">
                  <c:v>-59.04</c:v>
                </c:pt>
                <c:pt idx="379">
                  <c:v>-59</c:v>
                </c:pt>
                <c:pt idx="380">
                  <c:v>-58.96</c:v>
                </c:pt>
                <c:pt idx="381">
                  <c:v>-58.91</c:v>
                </c:pt>
                <c:pt idx="382">
                  <c:v>-58.89</c:v>
                </c:pt>
                <c:pt idx="383">
                  <c:v>-58.86</c:v>
                </c:pt>
                <c:pt idx="384">
                  <c:v>-58.81</c:v>
                </c:pt>
                <c:pt idx="385">
                  <c:v>-58.79</c:v>
                </c:pt>
                <c:pt idx="386">
                  <c:v>-58.75</c:v>
                </c:pt>
                <c:pt idx="387">
                  <c:v>-58.74</c:v>
                </c:pt>
                <c:pt idx="388">
                  <c:v>-58.71</c:v>
                </c:pt>
                <c:pt idx="389">
                  <c:v>-58.66</c:v>
                </c:pt>
                <c:pt idx="390">
                  <c:v>-58.61</c:v>
                </c:pt>
                <c:pt idx="391">
                  <c:v>-58.58</c:v>
                </c:pt>
                <c:pt idx="392">
                  <c:v>-58.54</c:v>
                </c:pt>
                <c:pt idx="393">
                  <c:v>-58.49</c:v>
                </c:pt>
                <c:pt idx="394">
                  <c:v>-58.44</c:v>
                </c:pt>
                <c:pt idx="395">
                  <c:v>-58.39</c:v>
                </c:pt>
                <c:pt idx="396">
                  <c:v>-58.37</c:v>
                </c:pt>
                <c:pt idx="397">
                  <c:v>-58.33</c:v>
                </c:pt>
                <c:pt idx="398">
                  <c:v>-58.3</c:v>
                </c:pt>
                <c:pt idx="399">
                  <c:v>-58.26</c:v>
                </c:pt>
                <c:pt idx="400">
                  <c:v>-58.23</c:v>
                </c:pt>
                <c:pt idx="401">
                  <c:v>-58.15</c:v>
                </c:pt>
                <c:pt idx="402">
                  <c:v>-58.13</c:v>
                </c:pt>
                <c:pt idx="403">
                  <c:v>-58.11</c:v>
                </c:pt>
                <c:pt idx="404">
                  <c:v>-58.06</c:v>
                </c:pt>
                <c:pt idx="405">
                  <c:v>-58.04</c:v>
                </c:pt>
                <c:pt idx="406">
                  <c:v>-58.02</c:v>
                </c:pt>
                <c:pt idx="407">
                  <c:v>-57.97</c:v>
                </c:pt>
                <c:pt idx="408">
                  <c:v>-57.93</c:v>
                </c:pt>
                <c:pt idx="409">
                  <c:v>-57.89</c:v>
                </c:pt>
                <c:pt idx="410">
                  <c:v>-57.8</c:v>
                </c:pt>
                <c:pt idx="411">
                  <c:v>-57.77</c:v>
                </c:pt>
                <c:pt idx="412">
                  <c:v>-57.74</c:v>
                </c:pt>
                <c:pt idx="413">
                  <c:v>-57.7</c:v>
                </c:pt>
                <c:pt idx="414">
                  <c:v>-57.68</c:v>
                </c:pt>
                <c:pt idx="415">
                  <c:v>-57.66</c:v>
                </c:pt>
                <c:pt idx="416">
                  <c:v>-57.61</c:v>
                </c:pt>
                <c:pt idx="417">
                  <c:v>-57.58</c:v>
                </c:pt>
                <c:pt idx="418">
                  <c:v>-57.54</c:v>
                </c:pt>
                <c:pt idx="419">
                  <c:v>-57.52</c:v>
                </c:pt>
                <c:pt idx="420">
                  <c:v>-57.48</c:v>
                </c:pt>
                <c:pt idx="421">
                  <c:v>-57.44</c:v>
                </c:pt>
                <c:pt idx="422">
                  <c:v>-57.42</c:v>
                </c:pt>
                <c:pt idx="423">
                  <c:v>-57.38</c:v>
                </c:pt>
                <c:pt idx="424">
                  <c:v>-57.34</c:v>
                </c:pt>
                <c:pt idx="425">
                  <c:v>-57.31</c:v>
                </c:pt>
                <c:pt idx="426">
                  <c:v>-57.29</c:v>
                </c:pt>
                <c:pt idx="427">
                  <c:v>-57.23</c:v>
                </c:pt>
                <c:pt idx="428">
                  <c:v>-57.18</c:v>
                </c:pt>
                <c:pt idx="429">
                  <c:v>-57.12</c:v>
                </c:pt>
                <c:pt idx="430">
                  <c:v>-57.09</c:v>
                </c:pt>
                <c:pt idx="431">
                  <c:v>-57.06</c:v>
                </c:pt>
                <c:pt idx="432">
                  <c:v>-57.04</c:v>
                </c:pt>
                <c:pt idx="433">
                  <c:v>-57.01</c:v>
                </c:pt>
                <c:pt idx="434">
                  <c:v>-56.95</c:v>
                </c:pt>
                <c:pt idx="435">
                  <c:v>-56.93</c:v>
                </c:pt>
                <c:pt idx="436">
                  <c:v>-56.88</c:v>
                </c:pt>
                <c:pt idx="437">
                  <c:v>-56.83</c:v>
                </c:pt>
                <c:pt idx="438">
                  <c:v>-56.77</c:v>
                </c:pt>
                <c:pt idx="439">
                  <c:v>-56.74</c:v>
                </c:pt>
                <c:pt idx="440">
                  <c:v>-56.72</c:v>
                </c:pt>
                <c:pt idx="441">
                  <c:v>-56.68</c:v>
                </c:pt>
                <c:pt idx="442">
                  <c:v>-56.63</c:v>
                </c:pt>
                <c:pt idx="443">
                  <c:v>-56.55</c:v>
                </c:pt>
                <c:pt idx="444">
                  <c:v>-56.51</c:v>
                </c:pt>
                <c:pt idx="445">
                  <c:v>-56.48</c:v>
                </c:pt>
                <c:pt idx="446">
                  <c:v>-56.44</c:v>
                </c:pt>
                <c:pt idx="447">
                  <c:v>-56.41</c:v>
                </c:pt>
                <c:pt idx="448">
                  <c:v>-56.37</c:v>
                </c:pt>
                <c:pt idx="449">
                  <c:v>-56.36</c:v>
                </c:pt>
                <c:pt idx="450">
                  <c:v>-56.3</c:v>
                </c:pt>
                <c:pt idx="451">
                  <c:v>-56.25</c:v>
                </c:pt>
                <c:pt idx="452">
                  <c:v>-56.21</c:v>
                </c:pt>
                <c:pt idx="453">
                  <c:v>-56.18</c:v>
                </c:pt>
                <c:pt idx="454">
                  <c:v>-56.15</c:v>
                </c:pt>
                <c:pt idx="455">
                  <c:v>-56.11</c:v>
                </c:pt>
                <c:pt idx="456">
                  <c:v>-56.06</c:v>
                </c:pt>
                <c:pt idx="457">
                  <c:v>-56.01</c:v>
                </c:pt>
                <c:pt idx="458">
                  <c:v>-56</c:v>
                </c:pt>
                <c:pt idx="459">
                  <c:v>-55.98</c:v>
                </c:pt>
                <c:pt idx="460">
                  <c:v>-55.96</c:v>
                </c:pt>
                <c:pt idx="461">
                  <c:v>-55.89</c:v>
                </c:pt>
                <c:pt idx="462">
                  <c:v>-55.85</c:v>
                </c:pt>
                <c:pt idx="463">
                  <c:v>-55.8</c:v>
                </c:pt>
                <c:pt idx="464">
                  <c:v>-55.75</c:v>
                </c:pt>
                <c:pt idx="465">
                  <c:v>-55.7</c:v>
                </c:pt>
                <c:pt idx="466">
                  <c:v>-55.65</c:v>
                </c:pt>
                <c:pt idx="467">
                  <c:v>-55.63</c:v>
                </c:pt>
                <c:pt idx="468">
                  <c:v>-55.61</c:v>
                </c:pt>
                <c:pt idx="469">
                  <c:v>-55.57</c:v>
                </c:pt>
                <c:pt idx="470">
                  <c:v>-55.53</c:v>
                </c:pt>
                <c:pt idx="471">
                  <c:v>-55.51</c:v>
                </c:pt>
                <c:pt idx="472">
                  <c:v>-55.45</c:v>
                </c:pt>
                <c:pt idx="473">
                  <c:v>-55.43</c:v>
                </c:pt>
                <c:pt idx="474">
                  <c:v>-55.39</c:v>
                </c:pt>
                <c:pt idx="475">
                  <c:v>-55.36</c:v>
                </c:pt>
                <c:pt idx="476">
                  <c:v>-55.32</c:v>
                </c:pt>
                <c:pt idx="477">
                  <c:v>-55.3</c:v>
                </c:pt>
                <c:pt idx="478">
                  <c:v>-55.28</c:v>
                </c:pt>
                <c:pt idx="479">
                  <c:v>-55.24</c:v>
                </c:pt>
                <c:pt idx="480">
                  <c:v>-55.21</c:v>
                </c:pt>
                <c:pt idx="481">
                  <c:v>-55.18</c:v>
                </c:pt>
                <c:pt idx="482">
                  <c:v>-55.14</c:v>
                </c:pt>
                <c:pt idx="483">
                  <c:v>-55.11</c:v>
                </c:pt>
                <c:pt idx="484">
                  <c:v>-55.06</c:v>
                </c:pt>
                <c:pt idx="485">
                  <c:v>-55.03</c:v>
                </c:pt>
                <c:pt idx="486">
                  <c:v>-55.01</c:v>
                </c:pt>
                <c:pt idx="487">
                  <c:v>-54.98</c:v>
                </c:pt>
                <c:pt idx="488">
                  <c:v>-54.96</c:v>
                </c:pt>
                <c:pt idx="489">
                  <c:v>-54.93</c:v>
                </c:pt>
                <c:pt idx="490">
                  <c:v>-54.88</c:v>
                </c:pt>
                <c:pt idx="491">
                  <c:v>-54.83</c:v>
                </c:pt>
                <c:pt idx="492">
                  <c:v>-54.81</c:v>
                </c:pt>
                <c:pt idx="493">
                  <c:v>-54.76</c:v>
                </c:pt>
                <c:pt idx="494">
                  <c:v>-54.74</c:v>
                </c:pt>
                <c:pt idx="495">
                  <c:v>-54.7</c:v>
                </c:pt>
                <c:pt idx="496">
                  <c:v>-54.68</c:v>
                </c:pt>
                <c:pt idx="497">
                  <c:v>-54.65</c:v>
                </c:pt>
                <c:pt idx="498">
                  <c:v>-54.6</c:v>
                </c:pt>
                <c:pt idx="499">
                  <c:v>-54.58</c:v>
                </c:pt>
                <c:pt idx="500">
                  <c:v>-54.55</c:v>
                </c:pt>
                <c:pt idx="501">
                  <c:v>-54.53</c:v>
                </c:pt>
                <c:pt idx="502">
                  <c:v>-54.52</c:v>
                </c:pt>
                <c:pt idx="503">
                  <c:v>-54.5</c:v>
                </c:pt>
                <c:pt idx="504">
                  <c:v>-54.46</c:v>
                </c:pt>
                <c:pt idx="505">
                  <c:v>-54.41</c:v>
                </c:pt>
                <c:pt idx="506">
                  <c:v>-54.37</c:v>
                </c:pt>
                <c:pt idx="507">
                  <c:v>-54.34</c:v>
                </c:pt>
                <c:pt idx="508">
                  <c:v>-54.27</c:v>
                </c:pt>
                <c:pt idx="509">
                  <c:v>-54.22</c:v>
                </c:pt>
                <c:pt idx="510">
                  <c:v>-54.2</c:v>
                </c:pt>
                <c:pt idx="511">
                  <c:v>-54.15</c:v>
                </c:pt>
                <c:pt idx="512">
                  <c:v>-54.13</c:v>
                </c:pt>
                <c:pt idx="513">
                  <c:v>-54.09</c:v>
                </c:pt>
                <c:pt idx="514">
                  <c:v>-54.07</c:v>
                </c:pt>
                <c:pt idx="515">
                  <c:v>-54.03</c:v>
                </c:pt>
                <c:pt idx="516">
                  <c:v>-54.01</c:v>
                </c:pt>
                <c:pt idx="517">
                  <c:v>-53.97</c:v>
                </c:pt>
                <c:pt idx="518">
                  <c:v>-53.94</c:v>
                </c:pt>
                <c:pt idx="519">
                  <c:v>-53.9</c:v>
                </c:pt>
                <c:pt idx="520">
                  <c:v>-53.82</c:v>
                </c:pt>
                <c:pt idx="521">
                  <c:v>-53.79</c:v>
                </c:pt>
                <c:pt idx="522">
                  <c:v>-53.78</c:v>
                </c:pt>
                <c:pt idx="523">
                  <c:v>-53.74</c:v>
                </c:pt>
                <c:pt idx="524">
                  <c:v>-53.72</c:v>
                </c:pt>
                <c:pt idx="525">
                  <c:v>-53.68</c:v>
                </c:pt>
                <c:pt idx="526">
                  <c:v>-53.63</c:v>
                </c:pt>
                <c:pt idx="527">
                  <c:v>-53.59</c:v>
                </c:pt>
                <c:pt idx="528">
                  <c:v>-53.58</c:v>
                </c:pt>
                <c:pt idx="529">
                  <c:v>-53.56</c:v>
                </c:pt>
                <c:pt idx="530">
                  <c:v>-53.53</c:v>
                </c:pt>
                <c:pt idx="531">
                  <c:v>-53.49</c:v>
                </c:pt>
                <c:pt idx="532">
                  <c:v>-53.41</c:v>
                </c:pt>
                <c:pt idx="533">
                  <c:v>-53.38</c:v>
                </c:pt>
                <c:pt idx="534">
                  <c:v>-53.36</c:v>
                </c:pt>
                <c:pt idx="535">
                  <c:v>-53.3</c:v>
                </c:pt>
                <c:pt idx="536">
                  <c:v>-53.25</c:v>
                </c:pt>
                <c:pt idx="537">
                  <c:v>-53.19</c:v>
                </c:pt>
                <c:pt idx="538">
                  <c:v>-53.16</c:v>
                </c:pt>
                <c:pt idx="539">
                  <c:v>-53.13</c:v>
                </c:pt>
                <c:pt idx="540">
                  <c:v>-53.12</c:v>
                </c:pt>
                <c:pt idx="541">
                  <c:v>-53.11</c:v>
                </c:pt>
                <c:pt idx="542">
                  <c:v>-53.08</c:v>
                </c:pt>
                <c:pt idx="543">
                  <c:v>-53.05</c:v>
                </c:pt>
                <c:pt idx="544">
                  <c:v>-53.02</c:v>
                </c:pt>
                <c:pt idx="545">
                  <c:v>-53</c:v>
                </c:pt>
                <c:pt idx="546">
                  <c:v>-52.96</c:v>
                </c:pt>
                <c:pt idx="547">
                  <c:v>-52.94</c:v>
                </c:pt>
                <c:pt idx="548">
                  <c:v>-52.91</c:v>
                </c:pt>
                <c:pt idx="549">
                  <c:v>-52.89</c:v>
                </c:pt>
                <c:pt idx="550">
                  <c:v>-52.87</c:v>
                </c:pt>
                <c:pt idx="551">
                  <c:v>-52.82</c:v>
                </c:pt>
                <c:pt idx="552">
                  <c:v>-52.78</c:v>
                </c:pt>
                <c:pt idx="553">
                  <c:v>-52.75</c:v>
                </c:pt>
                <c:pt idx="554">
                  <c:v>-52.71</c:v>
                </c:pt>
                <c:pt idx="555">
                  <c:v>-52.69</c:v>
                </c:pt>
                <c:pt idx="556">
                  <c:v>-52.64</c:v>
                </c:pt>
                <c:pt idx="557">
                  <c:v>-52.62</c:v>
                </c:pt>
                <c:pt idx="558">
                  <c:v>-52.6</c:v>
                </c:pt>
                <c:pt idx="559">
                  <c:v>-52.58</c:v>
                </c:pt>
                <c:pt idx="560">
                  <c:v>-52.57</c:v>
                </c:pt>
                <c:pt idx="561">
                  <c:v>-52.52</c:v>
                </c:pt>
                <c:pt idx="562">
                  <c:v>-52.46</c:v>
                </c:pt>
                <c:pt idx="563">
                  <c:v>-52.43</c:v>
                </c:pt>
                <c:pt idx="564">
                  <c:v>-52.38</c:v>
                </c:pt>
                <c:pt idx="565">
                  <c:v>-52.38</c:v>
                </c:pt>
                <c:pt idx="566">
                  <c:v>-52.35</c:v>
                </c:pt>
                <c:pt idx="567">
                  <c:v>-52.32</c:v>
                </c:pt>
                <c:pt idx="568">
                  <c:v>-52.29</c:v>
                </c:pt>
                <c:pt idx="569">
                  <c:v>-52.27</c:v>
                </c:pt>
                <c:pt idx="570">
                  <c:v>-52.25</c:v>
                </c:pt>
                <c:pt idx="571">
                  <c:v>-52.24</c:v>
                </c:pt>
                <c:pt idx="572">
                  <c:v>-52.21</c:v>
                </c:pt>
                <c:pt idx="573">
                  <c:v>-52.18</c:v>
                </c:pt>
                <c:pt idx="574">
                  <c:v>-52.14</c:v>
                </c:pt>
                <c:pt idx="575">
                  <c:v>-52.11</c:v>
                </c:pt>
                <c:pt idx="576">
                  <c:v>-52.08</c:v>
                </c:pt>
                <c:pt idx="577">
                  <c:v>-52.04</c:v>
                </c:pt>
                <c:pt idx="578">
                  <c:v>-52</c:v>
                </c:pt>
                <c:pt idx="579">
                  <c:v>-51.96</c:v>
                </c:pt>
                <c:pt idx="580">
                  <c:v>-51.93</c:v>
                </c:pt>
                <c:pt idx="581">
                  <c:v>-51.93</c:v>
                </c:pt>
                <c:pt idx="582">
                  <c:v>-51.92</c:v>
                </c:pt>
                <c:pt idx="583">
                  <c:v>-51.9</c:v>
                </c:pt>
                <c:pt idx="584">
                  <c:v>-51.88</c:v>
                </c:pt>
                <c:pt idx="585">
                  <c:v>-51.85</c:v>
                </c:pt>
                <c:pt idx="586">
                  <c:v>-51.84</c:v>
                </c:pt>
                <c:pt idx="587">
                  <c:v>-51.82</c:v>
                </c:pt>
                <c:pt idx="588">
                  <c:v>-51.75</c:v>
                </c:pt>
                <c:pt idx="589">
                  <c:v>-51.72</c:v>
                </c:pt>
                <c:pt idx="590">
                  <c:v>-51.67</c:v>
                </c:pt>
                <c:pt idx="591">
                  <c:v>-51.64</c:v>
                </c:pt>
                <c:pt idx="592">
                  <c:v>-51.61</c:v>
                </c:pt>
                <c:pt idx="593">
                  <c:v>-51.58</c:v>
                </c:pt>
                <c:pt idx="594">
                  <c:v>-51.56</c:v>
                </c:pt>
                <c:pt idx="595">
                  <c:v>-51.53</c:v>
                </c:pt>
                <c:pt idx="596">
                  <c:v>-51.49</c:v>
                </c:pt>
                <c:pt idx="597">
                  <c:v>-51.48</c:v>
                </c:pt>
                <c:pt idx="598">
                  <c:v>-51.46</c:v>
                </c:pt>
                <c:pt idx="599">
                  <c:v>-51.43</c:v>
                </c:pt>
                <c:pt idx="600">
                  <c:v>-51.37</c:v>
                </c:pt>
                <c:pt idx="601">
                  <c:v>-51.34</c:v>
                </c:pt>
                <c:pt idx="602">
                  <c:v>-51.29</c:v>
                </c:pt>
                <c:pt idx="603">
                  <c:v>-51.28</c:v>
                </c:pt>
                <c:pt idx="604">
                  <c:v>-51.26</c:v>
                </c:pt>
                <c:pt idx="605">
                  <c:v>-51.24</c:v>
                </c:pt>
                <c:pt idx="606">
                  <c:v>-51.21</c:v>
                </c:pt>
                <c:pt idx="607">
                  <c:v>-51.19</c:v>
                </c:pt>
                <c:pt idx="608">
                  <c:v>-51.16</c:v>
                </c:pt>
                <c:pt idx="609">
                  <c:v>-51.14</c:v>
                </c:pt>
                <c:pt idx="610">
                  <c:v>-51.12</c:v>
                </c:pt>
                <c:pt idx="611">
                  <c:v>-51.09</c:v>
                </c:pt>
                <c:pt idx="612">
                  <c:v>-51.04</c:v>
                </c:pt>
                <c:pt idx="613">
                  <c:v>-50.99</c:v>
                </c:pt>
                <c:pt idx="614">
                  <c:v>-50.96</c:v>
                </c:pt>
                <c:pt idx="615">
                  <c:v>-50.91</c:v>
                </c:pt>
                <c:pt idx="616">
                  <c:v>-50.88</c:v>
                </c:pt>
                <c:pt idx="617">
                  <c:v>-50.86</c:v>
                </c:pt>
                <c:pt idx="618">
                  <c:v>-50.84</c:v>
                </c:pt>
                <c:pt idx="619">
                  <c:v>-50.81</c:v>
                </c:pt>
                <c:pt idx="620">
                  <c:v>-50.78</c:v>
                </c:pt>
                <c:pt idx="621">
                  <c:v>-50.77</c:v>
                </c:pt>
                <c:pt idx="622">
                  <c:v>-50.74</c:v>
                </c:pt>
                <c:pt idx="623">
                  <c:v>-50.72</c:v>
                </c:pt>
                <c:pt idx="624">
                  <c:v>-50.69</c:v>
                </c:pt>
                <c:pt idx="625">
                  <c:v>-50.66</c:v>
                </c:pt>
                <c:pt idx="626">
                  <c:v>-50.62</c:v>
                </c:pt>
                <c:pt idx="627">
                  <c:v>-50.6</c:v>
                </c:pt>
                <c:pt idx="628">
                  <c:v>-50.56</c:v>
                </c:pt>
                <c:pt idx="629">
                  <c:v>-50.51</c:v>
                </c:pt>
                <c:pt idx="630">
                  <c:v>-50.49</c:v>
                </c:pt>
                <c:pt idx="631">
                  <c:v>-50.44</c:v>
                </c:pt>
                <c:pt idx="632">
                  <c:v>-50.42</c:v>
                </c:pt>
                <c:pt idx="633">
                  <c:v>-50.4</c:v>
                </c:pt>
                <c:pt idx="634">
                  <c:v>-50.37</c:v>
                </c:pt>
                <c:pt idx="635">
                  <c:v>-50.35</c:v>
                </c:pt>
                <c:pt idx="636">
                  <c:v>-50.33</c:v>
                </c:pt>
                <c:pt idx="637">
                  <c:v>-50.29</c:v>
                </c:pt>
                <c:pt idx="638">
                  <c:v>-50.24</c:v>
                </c:pt>
                <c:pt idx="639">
                  <c:v>-50.23</c:v>
                </c:pt>
                <c:pt idx="640">
                  <c:v>-50.22</c:v>
                </c:pt>
                <c:pt idx="641">
                  <c:v>-50.22</c:v>
                </c:pt>
                <c:pt idx="642">
                  <c:v>-50.19</c:v>
                </c:pt>
                <c:pt idx="643">
                  <c:v>-50.17</c:v>
                </c:pt>
                <c:pt idx="644">
                  <c:v>-50.13</c:v>
                </c:pt>
                <c:pt idx="645">
                  <c:v>-50.11</c:v>
                </c:pt>
                <c:pt idx="646">
                  <c:v>-50.06</c:v>
                </c:pt>
                <c:pt idx="647">
                  <c:v>-50.03</c:v>
                </c:pt>
                <c:pt idx="648">
                  <c:v>-50</c:v>
                </c:pt>
                <c:pt idx="649">
                  <c:v>-49.97</c:v>
                </c:pt>
                <c:pt idx="650">
                  <c:v>-49.94</c:v>
                </c:pt>
                <c:pt idx="651">
                  <c:v>-49.91</c:v>
                </c:pt>
                <c:pt idx="652">
                  <c:v>-49.88</c:v>
                </c:pt>
                <c:pt idx="653">
                  <c:v>-49.83</c:v>
                </c:pt>
                <c:pt idx="654">
                  <c:v>-49.81</c:v>
                </c:pt>
                <c:pt idx="655">
                  <c:v>-49.79</c:v>
                </c:pt>
                <c:pt idx="656">
                  <c:v>-49.76</c:v>
                </c:pt>
                <c:pt idx="657">
                  <c:v>-49.74</c:v>
                </c:pt>
                <c:pt idx="658">
                  <c:v>-49.69</c:v>
                </c:pt>
                <c:pt idx="659">
                  <c:v>-49.67</c:v>
                </c:pt>
                <c:pt idx="660">
                  <c:v>-49.62</c:v>
                </c:pt>
                <c:pt idx="661">
                  <c:v>-49.6</c:v>
                </c:pt>
                <c:pt idx="662">
                  <c:v>-49.57</c:v>
                </c:pt>
                <c:pt idx="663">
                  <c:v>-49.55</c:v>
                </c:pt>
                <c:pt idx="664">
                  <c:v>-49.52</c:v>
                </c:pt>
                <c:pt idx="665">
                  <c:v>-49.5</c:v>
                </c:pt>
                <c:pt idx="666">
                  <c:v>-49.46</c:v>
                </c:pt>
                <c:pt idx="667">
                  <c:v>-49.44</c:v>
                </c:pt>
                <c:pt idx="668">
                  <c:v>-49.42</c:v>
                </c:pt>
                <c:pt idx="669">
                  <c:v>-49.41</c:v>
                </c:pt>
                <c:pt idx="670">
                  <c:v>-49.39</c:v>
                </c:pt>
                <c:pt idx="671">
                  <c:v>-49.38</c:v>
                </c:pt>
                <c:pt idx="672">
                  <c:v>-49.34</c:v>
                </c:pt>
                <c:pt idx="673">
                  <c:v>-49.31</c:v>
                </c:pt>
                <c:pt idx="674">
                  <c:v>-49.29</c:v>
                </c:pt>
                <c:pt idx="675">
                  <c:v>-49.27</c:v>
                </c:pt>
                <c:pt idx="676">
                  <c:v>-49.18</c:v>
                </c:pt>
                <c:pt idx="677">
                  <c:v>-49.15</c:v>
                </c:pt>
                <c:pt idx="678">
                  <c:v>-49.14</c:v>
                </c:pt>
                <c:pt idx="679">
                  <c:v>-49.11</c:v>
                </c:pt>
                <c:pt idx="680">
                  <c:v>-49.06</c:v>
                </c:pt>
                <c:pt idx="681">
                  <c:v>-49.04</c:v>
                </c:pt>
                <c:pt idx="682">
                  <c:v>-48.99</c:v>
                </c:pt>
                <c:pt idx="683">
                  <c:v>-48.96</c:v>
                </c:pt>
                <c:pt idx="684">
                  <c:v>-48.95</c:v>
                </c:pt>
                <c:pt idx="685">
                  <c:v>-48.91</c:v>
                </c:pt>
                <c:pt idx="686">
                  <c:v>-48.88</c:v>
                </c:pt>
                <c:pt idx="687">
                  <c:v>-48.86</c:v>
                </c:pt>
                <c:pt idx="688">
                  <c:v>-48.82</c:v>
                </c:pt>
                <c:pt idx="689">
                  <c:v>-48.79</c:v>
                </c:pt>
                <c:pt idx="690">
                  <c:v>-48.75</c:v>
                </c:pt>
                <c:pt idx="691">
                  <c:v>-48.72</c:v>
                </c:pt>
                <c:pt idx="692">
                  <c:v>-48.7</c:v>
                </c:pt>
                <c:pt idx="693">
                  <c:v>-48.67</c:v>
                </c:pt>
                <c:pt idx="694">
                  <c:v>-48.65</c:v>
                </c:pt>
                <c:pt idx="695">
                  <c:v>-48.63</c:v>
                </c:pt>
                <c:pt idx="696">
                  <c:v>-48.61</c:v>
                </c:pt>
                <c:pt idx="697">
                  <c:v>-48.59</c:v>
                </c:pt>
                <c:pt idx="698">
                  <c:v>-48.55</c:v>
                </c:pt>
                <c:pt idx="699">
                  <c:v>-48.51</c:v>
                </c:pt>
                <c:pt idx="700">
                  <c:v>-48.46</c:v>
                </c:pt>
                <c:pt idx="701">
                  <c:v>-48.43</c:v>
                </c:pt>
                <c:pt idx="702">
                  <c:v>-48.39</c:v>
                </c:pt>
                <c:pt idx="703">
                  <c:v>-48.35</c:v>
                </c:pt>
                <c:pt idx="704">
                  <c:v>-48.33</c:v>
                </c:pt>
                <c:pt idx="705">
                  <c:v>-48.26</c:v>
                </c:pt>
                <c:pt idx="706">
                  <c:v>-48.24</c:v>
                </c:pt>
                <c:pt idx="707">
                  <c:v>-48.22</c:v>
                </c:pt>
                <c:pt idx="708">
                  <c:v>-48.21</c:v>
                </c:pt>
                <c:pt idx="709">
                  <c:v>-48.18</c:v>
                </c:pt>
                <c:pt idx="710">
                  <c:v>-48.15</c:v>
                </c:pt>
                <c:pt idx="711">
                  <c:v>-48.13</c:v>
                </c:pt>
                <c:pt idx="712">
                  <c:v>-48.09</c:v>
                </c:pt>
                <c:pt idx="713">
                  <c:v>-48.07</c:v>
                </c:pt>
                <c:pt idx="714">
                  <c:v>-48.05</c:v>
                </c:pt>
                <c:pt idx="715">
                  <c:v>-48.03</c:v>
                </c:pt>
                <c:pt idx="716">
                  <c:v>-48.01</c:v>
                </c:pt>
                <c:pt idx="717">
                  <c:v>-47.98</c:v>
                </c:pt>
                <c:pt idx="718">
                  <c:v>-47.95</c:v>
                </c:pt>
                <c:pt idx="719">
                  <c:v>-47.94</c:v>
                </c:pt>
                <c:pt idx="720">
                  <c:v>-47.89</c:v>
                </c:pt>
                <c:pt idx="721">
                  <c:v>-47.87</c:v>
                </c:pt>
                <c:pt idx="722">
                  <c:v>-47.85</c:v>
                </c:pt>
                <c:pt idx="723">
                  <c:v>-47.83</c:v>
                </c:pt>
                <c:pt idx="724">
                  <c:v>-47.8</c:v>
                </c:pt>
                <c:pt idx="725">
                  <c:v>-47.77</c:v>
                </c:pt>
                <c:pt idx="726">
                  <c:v>-47.75</c:v>
                </c:pt>
                <c:pt idx="727">
                  <c:v>-47.72</c:v>
                </c:pt>
                <c:pt idx="728">
                  <c:v>-47.69</c:v>
                </c:pt>
                <c:pt idx="729">
                  <c:v>-47.67</c:v>
                </c:pt>
                <c:pt idx="730">
                  <c:v>-47.59</c:v>
                </c:pt>
                <c:pt idx="731">
                  <c:v>-47.56</c:v>
                </c:pt>
                <c:pt idx="732">
                  <c:v>-47.52</c:v>
                </c:pt>
                <c:pt idx="733">
                  <c:v>-47.48</c:v>
                </c:pt>
                <c:pt idx="734">
                  <c:v>-47.44</c:v>
                </c:pt>
                <c:pt idx="735">
                  <c:v>-47.42</c:v>
                </c:pt>
                <c:pt idx="736">
                  <c:v>-47.34</c:v>
                </c:pt>
                <c:pt idx="737">
                  <c:v>-47.31</c:v>
                </c:pt>
                <c:pt idx="738">
                  <c:v>-47.29</c:v>
                </c:pt>
                <c:pt idx="739">
                  <c:v>-47.27</c:v>
                </c:pt>
                <c:pt idx="740">
                  <c:v>-47.26</c:v>
                </c:pt>
                <c:pt idx="741">
                  <c:v>-47.24</c:v>
                </c:pt>
                <c:pt idx="742">
                  <c:v>-47.22</c:v>
                </c:pt>
                <c:pt idx="743">
                  <c:v>-47.18</c:v>
                </c:pt>
                <c:pt idx="744">
                  <c:v>-47.15</c:v>
                </c:pt>
                <c:pt idx="745">
                  <c:v>-47.11</c:v>
                </c:pt>
                <c:pt idx="746">
                  <c:v>-47.08</c:v>
                </c:pt>
                <c:pt idx="747">
                  <c:v>-47.06</c:v>
                </c:pt>
                <c:pt idx="748">
                  <c:v>-47.03</c:v>
                </c:pt>
                <c:pt idx="749">
                  <c:v>-47</c:v>
                </c:pt>
                <c:pt idx="750">
                  <c:v>-46.96</c:v>
                </c:pt>
                <c:pt idx="751">
                  <c:v>-46.92</c:v>
                </c:pt>
                <c:pt idx="752">
                  <c:v>-46.9</c:v>
                </c:pt>
                <c:pt idx="753">
                  <c:v>-46.87</c:v>
                </c:pt>
                <c:pt idx="754">
                  <c:v>-46.86</c:v>
                </c:pt>
                <c:pt idx="755">
                  <c:v>-46.82</c:v>
                </c:pt>
                <c:pt idx="756">
                  <c:v>-46.8</c:v>
                </c:pt>
                <c:pt idx="757">
                  <c:v>-46.77</c:v>
                </c:pt>
                <c:pt idx="758">
                  <c:v>-46.76</c:v>
                </c:pt>
                <c:pt idx="759">
                  <c:v>-46.71</c:v>
                </c:pt>
                <c:pt idx="760">
                  <c:v>-46.68</c:v>
                </c:pt>
                <c:pt idx="761">
                  <c:v>-46.66</c:v>
                </c:pt>
                <c:pt idx="762">
                  <c:v>-46.62</c:v>
                </c:pt>
                <c:pt idx="763">
                  <c:v>-46.61</c:v>
                </c:pt>
                <c:pt idx="764">
                  <c:v>-46.58</c:v>
                </c:pt>
                <c:pt idx="765">
                  <c:v>-46.54</c:v>
                </c:pt>
                <c:pt idx="766">
                  <c:v>-46.49</c:v>
                </c:pt>
                <c:pt idx="767">
                  <c:v>-46.46</c:v>
                </c:pt>
                <c:pt idx="768">
                  <c:v>-46.43</c:v>
                </c:pt>
                <c:pt idx="769">
                  <c:v>-46.4</c:v>
                </c:pt>
                <c:pt idx="770">
                  <c:v>-46.35</c:v>
                </c:pt>
                <c:pt idx="771">
                  <c:v>-46.31</c:v>
                </c:pt>
                <c:pt idx="772">
                  <c:v>-46.26</c:v>
                </c:pt>
                <c:pt idx="773">
                  <c:v>-46.23</c:v>
                </c:pt>
                <c:pt idx="774">
                  <c:v>-46.21</c:v>
                </c:pt>
                <c:pt idx="775">
                  <c:v>-46.18</c:v>
                </c:pt>
                <c:pt idx="776">
                  <c:v>-46.15</c:v>
                </c:pt>
                <c:pt idx="777">
                  <c:v>-46.11</c:v>
                </c:pt>
                <c:pt idx="778">
                  <c:v>-46.08</c:v>
                </c:pt>
                <c:pt idx="779">
                  <c:v>-46.03</c:v>
                </c:pt>
                <c:pt idx="780">
                  <c:v>-45.99</c:v>
                </c:pt>
                <c:pt idx="781">
                  <c:v>-45.95</c:v>
                </c:pt>
                <c:pt idx="782">
                  <c:v>-45.92</c:v>
                </c:pt>
                <c:pt idx="783">
                  <c:v>-45.89</c:v>
                </c:pt>
                <c:pt idx="784">
                  <c:v>-45.86</c:v>
                </c:pt>
                <c:pt idx="785">
                  <c:v>-45.83</c:v>
                </c:pt>
                <c:pt idx="786">
                  <c:v>-45.81</c:v>
                </c:pt>
                <c:pt idx="787">
                  <c:v>-45.78</c:v>
                </c:pt>
                <c:pt idx="788">
                  <c:v>-45.75</c:v>
                </c:pt>
                <c:pt idx="789">
                  <c:v>-45.73</c:v>
                </c:pt>
                <c:pt idx="790">
                  <c:v>-45.7</c:v>
                </c:pt>
                <c:pt idx="791">
                  <c:v>-45.65</c:v>
                </c:pt>
                <c:pt idx="792">
                  <c:v>-45.61</c:v>
                </c:pt>
                <c:pt idx="793">
                  <c:v>-45.58</c:v>
                </c:pt>
                <c:pt idx="794">
                  <c:v>-45.53</c:v>
                </c:pt>
                <c:pt idx="795">
                  <c:v>-45.51</c:v>
                </c:pt>
                <c:pt idx="796">
                  <c:v>-45.48</c:v>
                </c:pt>
                <c:pt idx="797">
                  <c:v>-45.46</c:v>
                </c:pt>
                <c:pt idx="798">
                  <c:v>-45.41</c:v>
                </c:pt>
                <c:pt idx="799">
                  <c:v>-45.38</c:v>
                </c:pt>
                <c:pt idx="800">
                  <c:v>-45.34</c:v>
                </c:pt>
                <c:pt idx="801">
                  <c:v>-45.3</c:v>
                </c:pt>
                <c:pt idx="802">
                  <c:v>-45.25</c:v>
                </c:pt>
                <c:pt idx="803">
                  <c:v>-45.21</c:v>
                </c:pt>
                <c:pt idx="804">
                  <c:v>-45.18</c:v>
                </c:pt>
                <c:pt idx="805">
                  <c:v>-45.15</c:v>
                </c:pt>
                <c:pt idx="806">
                  <c:v>-45.1</c:v>
                </c:pt>
                <c:pt idx="807">
                  <c:v>-45.06</c:v>
                </c:pt>
                <c:pt idx="808">
                  <c:v>-45.02</c:v>
                </c:pt>
                <c:pt idx="809">
                  <c:v>-44.98</c:v>
                </c:pt>
                <c:pt idx="810">
                  <c:v>-44.96</c:v>
                </c:pt>
                <c:pt idx="811">
                  <c:v>-44.92</c:v>
                </c:pt>
                <c:pt idx="812">
                  <c:v>-44.87</c:v>
                </c:pt>
                <c:pt idx="813">
                  <c:v>-44.84</c:v>
                </c:pt>
                <c:pt idx="814">
                  <c:v>-44.78</c:v>
                </c:pt>
                <c:pt idx="815">
                  <c:v>-44.72</c:v>
                </c:pt>
                <c:pt idx="816">
                  <c:v>-44.69</c:v>
                </c:pt>
                <c:pt idx="817">
                  <c:v>-44.64</c:v>
                </c:pt>
                <c:pt idx="818">
                  <c:v>-44.61</c:v>
                </c:pt>
                <c:pt idx="819">
                  <c:v>-44.58</c:v>
                </c:pt>
                <c:pt idx="820">
                  <c:v>-44.52</c:v>
                </c:pt>
                <c:pt idx="821">
                  <c:v>-44.47</c:v>
                </c:pt>
                <c:pt idx="822">
                  <c:v>-44.44</c:v>
                </c:pt>
                <c:pt idx="823">
                  <c:v>-44.39</c:v>
                </c:pt>
                <c:pt idx="824">
                  <c:v>-44.37</c:v>
                </c:pt>
                <c:pt idx="825">
                  <c:v>-44.36</c:v>
                </c:pt>
                <c:pt idx="826">
                  <c:v>-44.26</c:v>
                </c:pt>
                <c:pt idx="827">
                  <c:v>-44.24</c:v>
                </c:pt>
                <c:pt idx="828">
                  <c:v>-44.2</c:v>
                </c:pt>
                <c:pt idx="829">
                  <c:v>-44.15</c:v>
                </c:pt>
                <c:pt idx="830">
                  <c:v>-44.12</c:v>
                </c:pt>
                <c:pt idx="831">
                  <c:v>-44.09</c:v>
                </c:pt>
                <c:pt idx="832">
                  <c:v>-44.04</c:v>
                </c:pt>
                <c:pt idx="833">
                  <c:v>-43.98</c:v>
                </c:pt>
                <c:pt idx="834">
                  <c:v>-43.95</c:v>
                </c:pt>
                <c:pt idx="835">
                  <c:v>-43.93</c:v>
                </c:pt>
                <c:pt idx="836">
                  <c:v>-43.86</c:v>
                </c:pt>
                <c:pt idx="837">
                  <c:v>-43.81</c:v>
                </c:pt>
                <c:pt idx="838">
                  <c:v>-43.78</c:v>
                </c:pt>
                <c:pt idx="839">
                  <c:v>-43.74</c:v>
                </c:pt>
                <c:pt idx="840">
                  <c:v>-43.7</c:v>
                </c:pt>
                <c:pt idx="841">
                  <c:v>-43.68</c:v>
                </c:pt>
                <c:pt idx="842">
                  <c:v>-43.65</c:v>
                </c:pt>
                <c:pt idx="843">
                  <c:v>-43.56</c:v>
                </c:pt>
                <c:pt idx="844">
                  <c:v>-43.51</c:v>
                </c:pt>
                <c:pt idx="845">
                  <c:v>-43.49</c:v>
                </c:pt>
                <c:pt idx="846">
                  <c:v>-43.45</c:v>
                </c:pt>
                <c:pt idx="847">
                  <c:v>-43.42</c:v>
                </c:pt>
                <c:pt idx="848">
                  <c:v>-43.37</c:v>
                </c:pt>
                <c:pt idx="849">
                  <c:v>-43.29</c:v>
                </c:pt>
                <c:pt idx="850">
                  <c:v>-43.24</c:v>
                </c:pt>
                <c:pt idx="851">
                  <c:v>-43.2</c:v>
                </c:pt>
                <c:pt idx="852">
                  <c:v>-43.13</c:v>
                </c:pt>
                <c:pt idx="853">
                  <c:v>-43.09</c:v>
                </c:pt>
                <c:pt idx="854">
                  <c:v>-43.03</c:v>
                </c:pt>
                <c:pt idx="855">
                  <c:v>-42.99</c:v>
                </c:pt>
                <c:pt idx="856">
                  <c:v>-42.97</c:v>
                </c:pt>
                <c:pt idx="857">
                  <c:v>-42.92</c:v>
                </c:pt>
                <c:pt idx="858">
                  <c:v>-42.86</c:v>
                </c:pt>
                <c:pt idx="859">
                  <c:v>-42.79</c:v>
                </c:pt>
                <c:pt idx="860">
                  <c:v>-42.76</c:v>
                </c:pt>
                <c:pt idx="861">
                  <c:v>-42.7</c:v>
                </c:pt>
                <c:pt idx="862">
                  <c:v>-42.65</c:v>
                </c:pt>
                <c:pt idx="863">
                  <c:v>-42.62</c:v>
                </c:pt>
                <c:pt idx="864">
                  <c:v>-42.58</c:v>
                </c:pt>
                <c:pt idx="865">
                  <c:v>-42.54</c:v>
                </c:pt>
                <c:pt idx="866">
                  <c:v>-42.49</c:v>
                </c:pt>
                <c:pt idx="867">
                  <c:v>-42.42</c:v>
                </c:pt>
                <c:pt idx="868">
                  <c:v>-42.38</c:v>
                </c:pt>
                <c:pt idx="869">
                  <c:v>-42.32</c:v>
                </c:pt>
                <c:pt idx="870">
                  <c:v>-42.29</c:v>
                </c:pt>
                <c:pt idx="871">
                  <c:v>-42.25</c:v>
                </c:pt>
                <c:pt idx="872">
                  <c:v>-42.19</c:v>
                </c:pt>
                <c:pt idx="873">
                  <c:v>-42.16</c:v>
                </c:pt>
                <c:pt idx="874">
                  <c:v>-42.13</c:v>
                </c:pt>
                <c:pt idx="875">
                  <c:v>-42.09</c:v>
                </c:pt>
                <c:pt idx="876">
                  <c:v>-42.03</c:v>
                </c:pt>
                <c:pt idx="877">
                  <c:v>-41.99</c:v>
                </c:pt>
                <c:pt idx="878">
                  <c:v>-41.97</c:v>
                </c:pt>
                <c:pt idx="879">
                  <c:v>-41.91</c:v>
                </c:pt>
                <c:pt idx="880">
                  <c:v>-41.89</c:v>
                </c:pt>
                <c:pt idx="881">
                  <c:v>-41.87</c:v>
                </c:pt>
                <c:pt idx="882">
                  <c:v>-41.84</c:v>
                </c:pt>
                <c:pt idx="883">
                  <c:v>-41.79</c:v>
                </c:pt>
                <c:pt idx="884">
                  <c:v>-41.72</c:v>
                </c:pt>
                <c:pt idx="885">
                  <c:v>-41.71</c:v>
                </c:pt>
                <c:pt idx="886">
                  <c:v>-41.68</c:v>
                </c:pt>
                <c:pt idx="887">
                  <c:v>-41.63</c:v>
                </c:pt>
                <c:pt idx="888">
                  <c:v>-41.6</c:v>
                </c:pt>
                <c:pt idx="889">
                  <c:v>-41.54</c:v>
                </c:pt>
                <c:pt idx="890">
                  <c:v>-41.49</c:v>
                </c:pt>
                <c:pt idx="891">
                  <c:v>-41.45</c:v>
                </c:pt>
                <c:pt idx="892">
                  <c:v>-41.37</c:v>
                </c:pt>
                <c:pt idx="893">
                  <c:v>-41.33</c:v>
                </c:pt>
                <c:pt idx="894">
                  <c:v>-41.29</c:v>
                </c:pt>
                <c:pt idx="895">
                  <c:v>-41.18</c:v>
                </c:pt>
                <c:pt idx="896">
                  <c:v>-41.12</c:v>
                </c:pt>
                <c:pt idx="897">
                  <c:v>-41.06</c:v>
                </c:pt>
                <c:pt idx="898">
                  <c:v>-40.99</c:v>
                </c:pt>
                <c:pt idx="899">
                  <c:v>-40.869999999999997</c:v>
                </c:pt>
                <c:pt idx="900">
                  <c:v>-40.75</c:v>
                </c:pt>
                <c:pt idx="901">
                  <c:v>-40.71</c:v>
                </c:pt>
                <c:pt idx="902">
                  <c:v>-40.67</c:v>
                </c:pt>
                <c:pt idx="903">
                  <c:v>-40.619999999999997</c:v>
                </c:pt>
                <c:pt idx="904">
                  <c:v>-40.590000000000003</c:v>
                </c:pt>
                <c:pt idx="905">
                  <c:v>-40.54</c:v>
                </c:pt>
                <c:pt idx="906">
                  <c:v>-40.5</c:v>
                </c:pt>
                <c:pt idx="907">
                  <c:v>-40.479999999999997</c:v>
                </c:pt>
                <c:pt idx="908">
                  <c:v>-40.39</c:v>
                </c:pt>
                <c:pt idx="909">
                  <c:v>-40.36</c:v>
                </c:pt>
                <c:pt idx="910">
                  <c:v>-40.29</c:v>
                </c:pt>
                <c:pt idx="911">
                  <c:v>-40.22</c:v>
                </c:pt>
                <c:pt idx="912">
                  <c:v>-40.19</c:v>
                </c:pt>
                <c:pt idx="913">
                  <c:v>-40.119999999999997</c:v>
                </c:pt>
                <c:pt idx="914">
                  <c:v>-40.07</c:v>
                </c:pt>
                <c:pt idx="915">
                  <c:v>-40.049999999999997</c:v>
                </c:pt>
                <c:pt idx="916">
                  <c:v>-40.01</c:v>
                </c:pt>
                <c:pt idx="917">
                  <c:v>-39.96</c:v>
                </c:pt>
                <c:pt idx="918">
                  <c:v>-39.89</c:v>
                </c:pt>
                <c:pt idx="919">
                  <c:v>-39.85</c:v>
                </c:pt>
                <c:pt idx="920">
                  <c:v>-39.79</c:v>
                </c:pt>
                <c:pt idx="921">
                  <c:v>-39.729999999999997</c:v>
                </c:pt>
                <c:pt idx="922">
                  <c:v>-39.68</c:v>
                </c:pt>
                <c:pt idx="923">
                  <c:v>-39.630000000000003</c:v>
                </c:pt>
                <c:pt idx="924">
                  <c:v>-39.58</c:v>
                </c:pt>
                <c:pt idx="925">
                  <c:v>-39.51</c:v>
                </c:pt>
                <c:pt idx="926">
                  <c:v>-39.47</c:v>
                </c:pt>
                <c:pt idx="927">
                  <c:v>-39.380000000000003</c:v>
                </c:pt>
                <c:pt idx="928">
                  <c:v>-39.33</c:v>
                </c:pt>
                <c:pt idx="929">
                  <c:v>-39.270000000000003</c:v>
                </c:pt>
                <c:pt idx="930">
                  <c:v>-39.21</c:v>
                </c:pt>
                <c:pt idx="931">
                  <c:v>-39.17</c:v>
                </c:pt>
                <c:pt idx="932">
                  <c:v>-39.130000000000003</c:v>
                </c:pt>
                <c:pt idx="933">
                  <c:v>-39</c:v>
                </c:pt>
                <c:pt idx="934">
                  <c:v>-38.92</c:v>
                </c:pt>
                <c:pt idx="935">
                  <c:v>-38.799999999999997</c:v>
                </c:pt>
                <c:pt idx="936">
                  <c:v>-38.72</c:v>
                </c:pt>
                <c:pt idx="937">
                  <c:v>-38.58</c:v>
                </c:pt>
                <c:pt idx="938">
                  <c:v>-38.549999999999997</c:v>
                </c:pt>
                <c:pt idx="939">
                  <c:v>-38.44</c:v>
                </c:pt>
                <c:pt idx="940">
                  <c:v>-38.28</c:v>
                </c:pt>
                <c:pt idx="941">
                  <c:v>-38.200000000000003</c:v>
                </c:pt>
                <c:pt idx="942">
                  <c:v>-38.17</c:v>
                </c:pt>
                <c:pt idx="943">
                  <c:v>-38.06</c:v>
                </c:pt>
                <c:pt idx="944">
                  <c:v>-37.94</c:v>
                </c:pt>
                <c:pt idx="945">
                  <c:v>-37.85</c:v>
                </c:pt>
                <c:pt idx="946">
                  <c:v>-37.78</c:v>
                </c:pt>
                <c:pt idx="947">
                  <c:v>-37.65</c:v>
                </c:pt>
                <c:pt idx="948">
                  <c:v>-37.54</c:v>
                </c:pt>
                <c:pt idx="949">
                  <c:v>-37.409999999999997</c:v>
                </c:pt>
                <c:pt idx="950">
                  <c:v>-37.31</c:v>
                </c:pt>
                <c:pt idx="951">
                  <c:v>-37.22</c:v>
                </c:pt>
                <c:pt idx="952">
                  <c:v>-37.130000000000003</c:v>
                </c:pt>
                <c:pt idx="953">
                  <c:v>-37.07</c:v>
                </c:pt>
                <c:pt idx="954">
                  <c:v>-36.96</c:v>
                </c:pt>
                <c:pt idx="955">
                  <c:v>-36.92</c:v>
                </c:pt>
                <c:pt idx="956">
                  <c:v>-36.79</c:v>
                </c:pt>
                <c:pt idx="957">
                  <c:v>-36.69</c:v>
                </c:pt>
                <c:pt idx="958">
                  <c:v>-36.549999999999997</c:v>
                </c:pt>
                <c:pt idx="959">
                  <c:v>-36.43</c:v>
                </c:pt>
                <c:pt idx="960">
                  <c:v>-36.32</c:v>
                </c:pt>
                <c:pt idx="961">
                  <c:v>-36.200000000000003</c:v>
                </c:pt>
                <c:pt idx="962">
                  <c:v>-36.130000000000003</c:v>
                </c:pt>
                <c:pt idx="963">
                  <c:v>-35.94</c:v>
                </c:pt>
                <c:pt idx="964">
                  <c:v>-35.78</c:v>
                </c:pt>
                <c:pt idx="965">
                  <c:v>-35.57</c:v>
                </c:pt>
                <c:pt idx="966">
                  <c:v>-35.51</c:v>
                </c:pt>
                <c:pt idx="967">
                  <c:v>-35.44</c:v>
                </c:pt>
                <c:pt idx="968">
                  <c:v>-35.28</c:v>
                </c:pt>
                <c:pt idx="969">
                  <c:v>-35.17</c:v>
                </c:pt>
                <c:pt idx="970">
                  <c:v>-34.83</c:v>
                </c:pt>
                <c:pt idx="971">
                  <c:v>-34.68</c:v>
                </c:pt>
                <c:pt idx="972">
                  <c:v>-34.5</c:v>
                </c:pt>
                <c:pt idx="973">
                  <c:v>-34.36</c:v>
                </c:pt>
                <c:pt idx="974">
                  <c:v>-34.31</c:v>
                </c:pt>
                <c:pt idx="975">
                  <c:v>-34.159999999999997</c:v>
                </c:pt>
                <c:pt idx="976">
                  <c:v>-34.06</c:v>
                </c:pt>
                <c:pt idx="977">
                  <c:v>-33.85</c:v>
                </c:pt>
                <c:pt idx="978">
                  <c:v>-33.54</c:v>
                </c:pt>
                <c:pt idx="979">
                  <c:v>-33.380000000000003</c:v>
                </c:pt>
                <c:pt idx="980">
                  <c:v>-33.28</c:v>
                </c:pt>
                <c:pt idx="981">
                  <c:v>-33.07</c:v>
                </c:pt>
                <c:pt idx="982">
                  <c:v>-32.9</c:v>
                </c:pt>
                <c:pt idx="983">
                  <c:v>-32.68</c:v>
                </c:pt>
                <c:pt idx="984">
                  <c:v>-32.520000000000003</c:v>
                </c:pt>
                <c:pt idx="985">
                  <c:v>-32.36</c:v>
                </c:pt>
                <c:pt idx="986">
                  <c:v>-32.17</c:v>
                </c:pt>
                <c:pt idx="987">
                  <c:v>-31.78</c:v>
                </c:pt>
                <c:pt idx="988">
                  <c:v>-31.44</c:v>
                </c:pt>
                <c:pt idx="989">
                  <c:v>-31.06</c:v>
                </c:pt>
                <c:pt idx="990">
                  <c:v>-30.48</c:v>
                </c:pt>
                <c:pt idx="991">
                  <c:v>-30.16</c:v>
                </c:pt>
                <c:pt idx="992">
                  <c:v>-29.69</c:v>
                </c:pt>
                <c:pt idx="993">
                  <c:v>-29.37</c:v>
                </c:pt>
                <c:pt idx="994">
                  <c:v>-28.69</c:v>
                </c:pt>
                <c:pt idx="995">
                  <c:v>-27.92</c:v>
                </c:pt>
                <c:pt idx="996">
                  <c:v>-27.13</c:v>
                </c:pt>
                <c:pt idx="997">
                  <c:v>-26.68</c:v>
                </c:pt>
                <c:pt idx="998">
                  <c:v>-25.45</c:v>
                </c:pt>
                <c:pt idx="999">
                  <c:v>-24.09</c:v>
                </c:pt>
                <c:pt idx="1000">
                  <c:v>-17.48</c:v>
                </c:pt>
              </c:numCache>
            </c:numRef>
          </c:xVal>
          <c:yVal>
            <c:numRef>
              <c:f>'[NR-U indoor sub7 calibration_final_v3.xlsx](15,30,20,40),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6E5-4378-BE46-1BC393D4D50B}"/>
            </c:ext>
          </c:extLst>
        </c:ser>
        <c:ser>
          <c:idx val="1"/>
          <c:order val="1"/>
          <c:tx>
            <c:strRef>
              <c:f>'[NR-U indoor sub7 calibration_final_v3.xlsx](15,30,20,40), UE RSSI'!$C$1</c:f>
              <c:strCache>
                <c:ptCount val="1"/>
                <c:pt idx="0">
                  <c:v>LGE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calibration_final_v3.xlsx](15,30,20,40), UE RSSI'!$C$2:$C$1003</c:f>
              <c:numCache>
                <c:formatCode>General</c:formatCode>
                <c:ptCount val="1002"/>
                <c:pt idx="0">
                  <c:v>-81.966665000000006</c:v>
                </c:pt>
                <c:pt idx="1">
                  <c:v>-80.467123591000004</c:v>
                </c:pt>
                <c:pt idx="2">
                  <c:v>-80.135096406000002</c:v>
                </c:pt>
                <c:pt idx="3">
                  <c:v>-79.697348591000008</c:v>
                </c:pt>
                <c:pt idx="4">
                  <c:v>-79.421936340000002</c:v>
                </c:pt>
                <c:pt idx="5">
                  <c:v>-79.258032564999993</c:v>
                </c:pt>
                <c:pt idx="6">
                  <c:v>-79.016351180000001</c:v>
                </c:pt>
                <c:pt idx="7">
                  <c:v>-78.613479843000007</c:v>
                </c:pt>
                <c:pt idx="8">
                  <c:v>-78.415803687999997</c:v>
                </c:pt>
                <c:pt idx="9">
                  <c:v>-78.234282769000004</c:v>
                </c:pt>
                <c:pt idx="10">
                  <c:v>-77.951088900000002</c:v>
                </c:pt>
                <c:pt idx="11">
                  <c:v>-77.723988795000011</c:v>
                </c:pt>
                <c:pt idx="12">
                  <c:v>-77.38872341199999</c:v>
                </c:pt>
                <c:pt idx="13">
                  <c:v>-77.153957445999993</c:v>
                </c:pt>
                <c:pt idx="14">
                  <c:v>-77.003510984000002</c:v>
                </c:pt>
                <c:pt idx="15">
                  <c:v>-76.794695485000005</c:v>
                </c:pt>
                <c:pt idx="16">
                  <c:v>-76.727416935999997</c:v>
                </c:pt>
                <c:pt idx="17">
                  <c:v>-76.64843130300001</c:v>
                </c:pt>
                <c:pt idx="18">
                  <c:v>-76.494106880000004</c:v>
                </c:pt>
                <c:pt idx="19">
                  <c:v>-76.316534771000008</c:v>
                </c:pt>
                <c:pt idx="20">
                  <c:v>-76.207194760000007</c:v>
                </c:pt>
                <c:pt idx="21">
                  <c:v>-76.063211405999994</c:v>
                </c:pt>
                <c:pt idx="22">
                  <c:v>-75.796048421999998</c:v>
                </c:pt>
                <c:pt idx="23">
                  <c:v>-75.751256111000004</c:v>
                </c:pt>
                <c:pt idx="24">
                  <c:v>-75.575454887999996</c:v>
                </c:pt>
                <c:pt idx="25">
                  <c:v>-75.486008499999997</c:v>
                </c:pt>
                <c:pt idx="26">
                  <c:v>-75.430308368000013</c:v>
                </c:pt>
                <c:pt idx="27">
                  <c:v>-75.352961654000012</c:v>
                </c:pt>
                <c:pt idx="28">
                  <c:v>-75.253191087999994</c:v>
                </c:pt>
                <c:pt idx="29">
                  <c:v>-75.148215795000013</c:v>
                </c:pt>
                <c:pt idx="30">
                  <c:v>-75.06053738</c:v>
                </c:pt>
                <c:pt idx="31">
                  <c:v>-74.965033270999996</c:v>
                </c:pt>
                <c:pt idx="32">
                  <c:v>-74.881698151999998</c:v>
                </c:pt>
                <c:pt idx="33">
                  <c:v>-74.783959700000011</c:v>
                </c:pt>
                <c:pt idx="34">
                  <c:v>-74.638396455999995</c:v>
                </c:pt>
                <c:pt idx="35">
                  <c:v>-74.494256780000001</c:v>
                </c:pt>
                <c:pt idx="36">
                  <c:v>-74.411978368000007</c:v>
                </c:pt>
                <c:pt idx="37">
                  <c:v>-74.315837880999993</c:v>
                </c:pt>
                <c:pt idx="38">
                  <c:v>-74.195586231999997</c:v>
                </c:pt>
                <c:pt idx="39">
                  <c:v>-74.053995317999991</c:v>
                </c:pt>
                <c:pt idx="40">
                  <c:v>-73.976721280000007</c:v>
                </c:pt>
                <c:pt idx="41">
                  <c:v>-73.861981595000003</c:v>
                </c:pt>
                <c:pt idx="42">
                  <c:v>-73.777905361999998</c:v>
                </c:pt>
                <c:pt idx="43">
                  <c:v>-73.697988692999999</c:v>
                </c:pt>
                <c:pt idx="44">
                  <c:v>-73.565623767999995</c:v>
                </c:pt>
                <c:pt idx="45">
                  <c:v>-73.479104409999991</c:v>
                </c:pt>
                <c:pt idx="46">
                  <c:v>-73.388065236000003</c:v>
                </c:pt>
                <c:pt idx="47">
                  <c:v>-73.261471983000007</c:v>
                </c:pt>
                <c:pt idx="48">
                  <c:v>-73.186011575999999</c:v>
                </c:pt>
                <c:pt idx="49">
                  <c:v>-73.143137760000002</c:v>
                </c:pt>
                <c:pt idx="50">
                  <c:v>-73.040716500000002</c:v>
                </c:pt>
                <c:pt idx="51">
                  <c:v>-73.011355608000002</c:v>
                </c:pt>
                <c:pt idx="52">
                  <c:v>-72.933705348000004</c:v>
                </c:pt>
                <c:pt idx="53">
                  <c:v>-72.844425391999991</c:v>
                </c:pt>
                <c:pt idx="54">
                  <c:v>-72.799295643999997</c:v>
                </c:pt>
                <c:pt idx="55">
                  <c:v>-72.730412920000006</c:v>
                </c:pt>
                <c:pt idx="56">
                  <c:v>-72.615075096000012</c:v>
                </c:pt>
                <c:pt idx="57">
                  <c:v>-72.572463076999995</c:v>
                </c:pt>
                <c:pt idx="58">
                  <c:v>-72.515142928000003</c:v>
                </c:pt>
                <c:pt idx="59">
                  <c:v>-72.39931545799999</c:v>
                </c:pt>
                <c:pt idx="60">
                  <c:v>-72.282617700000003</c:v>
                </c:pt>
                <c:pt idx="61">
                  <c:v>-72.241075979000001</c:v>
                </c:pt>
                <c:pt idx="62">
                  <c:v>-72.217098407999998</c:v>
                </c:pt>
                <c:pt idx="63">
                  <c:v>-72.143014710000003</c:v>
                </c:pt>
                <c:pt idx="64">
                  <c:v>-72.083636592000005</c:v>
                </c:pt>
                <c:pt idx="65">
                  <c:v>-71.975716094999996</c:v>
                </c:pt>
                <c:pt idx="66">
                  <c:v>-71.879675259999999</c:v>
                </c:pt>
                <c:pt idx="67">
                  <c:v>-71.848036007000005</c:v>
                </c:pt>
                <c:pt idx="68">
                  <c:v>-71.771888216000008</c:v>
                </c:pt>
                <c:pt idx="69">
                  <c:v>-71.709874021999994</c:v>
                </c:pt>
                <c:pt idx="70">
                  <c:v>-71.628576069999994</c:v>
                </c:pt>
                <c:pt idx="71">
                  <c:v>-71.574674924999997</c:v>
                </c:pt>
                <c:pt idx="72">
                  <c:v>-71.498386871999998</c:v>
                </c:pt>
                <c:pt idx="73">
                  <c:v>-71.427769085999998</c:v>
                </c:pt>
                <c:pt idx="74">
                  <c:v>-71.344380898000011</c:v>
                </c:pt>
                <c:pt idx="75">
                  <c:v>-71.315464349999999</c:v>
                </c:pt>
                <c:pt idx="76">
                  <c:v>-71.192224572000001</c:v>
                </c:pt>
                <c:pt idx="77">
                  <c:v>-71.112207014000006</c:v>
                </c:pt>
                <c:pt idx="78">
                  <c:v>-71.061066264000004</c:v>
                </c:pt>
                <c:pt idx="79">
                  <c:v>-71.027768081999994</c:v>
                </c:pt>
                <c:pt idx="80">
                  <c:v>-70.97742371999999</c:v>
                </c:pt>
                <c:pt idx="81">
                  <c:v>-70.901060451999996</c:v>
                </c:pt>
                <c:pt idx="82">
                  <c:v>-70.869299681999991</c:v>
                </c:pt>
                <c:pt idx="83">
                  <c:v>-70.841229609999999</c:v>
                </c:pt>
                <c:pt idx="84">
                  <c:v>-70.773736955999993</c:v>
                </c:pt>
                <c:pt idx="85">
                  <c:v>-70.719048329999993</c:v>
                </c:pt>
                <c:pt idx="86">
                  <c:v>-70.666853450000005</c:v>
                </c:pt>
                <c:pt idx="87">
                  <c:v>-70.633649982000009</c:v>
                </c:pt>
                <c:pt idx="88">
                  <c:v>-70.601245855999991</c:v>
                </c:pt>
                <c:pt idx="89">
                  <c:v>-70.564368943000005</c:v>
                </c:pt>
                <c:pt idx="90">
                  <c:v>-70.511579170000005</c:v>
                </c:pt>
                <c:pt idx="91">
                  <c:v>-70.433761167</c:v>
                </c:pt>
                <c:pt idx="92">
                  <c:v>-70.372538847999991</c:v>
                </c:pt>
                <c:pt idx="93">
                  <c:v>-70.283545070000002</c:v>
                </c:pt>
                <c:pt idx="94">
                  <c:v>-70.265317191999998</c:v>
                </c:pt>
                <c:pt idx="95">
                  <c:v>-70.216522425000008</c:v>
                </c:pt>
                <c:pt idx="96">
                  <c:v>-70.143380016000009</c:v>
                </c:pt>
                <c:pt idx="97">
                  <c:v>-70.099717198999997</c:v>
                </c:pt>
                <c:pt idx="98">
                  <c:v>-70.034583158000004</c:v>
                </c:pt>
                <c:pt idx="99">
                  <c:v>-69.998095711000005</c:v>
                </c:pt>
                <c:pt idx="100">
                  <c:v>-69.984532999999999</c:v>
                </c:pt>
                <c:pt idx="101">
                  <c:v>-69.936455928000001</c:v>
                </c:pt>
                <c:pt idx="102">
                  <c:v>-69.839672206000003</c:v>
                </c:pt>
                <c:pt idx="103">
                  <c:v>-69.810069036000002</c:v>
                </c:pt>
                <c:pt idx="104">
                  <c:v>-69.778308648000007</c:v>
                </c:pt>
                <c:pt idx="105">
                  <c:v>-69.686649930000002</c:v>
                </c:pt>
                <c:pt idx="106">
                  <c:v>-69.663227165999999</c:v>
                </c:pt>
                <c:pt idx="107">
                  <c:v>-69.637556869999997</c:v>
                </c:pt>
                <c:pt idx="108">
                  <c:v>-69.598194051999997</c:v>
                </c:pt>
                <c:pt idx="109">
                  <c:v>-69.550942261000003</c:v>
                </c:pt>
                <c:pt idx="110">
                  <c:v>-69.503058249999995</c:v>
                </c:pt>
                <c:pt idx="111">
                  <c:v>-69.458358903999994</c:v>
                </c:pt>
                <c:pt idx="112">
                  <c:v>-69.376140015999994</c:v>
                </c:pt>
                <c:pt idx="113">
                  <c:v>-69.298097145</c:v>
                </c:pt>
                <c:pt idx="114">
                  <c:v>-69.260708414000007</c:v>
                </c:pt>
                <c:pt idx="115">
                  <c:v>-69.228403009999994</c:v>
                </c:pt>
                <c:pt idx="116">
                  <c:v>-69.137781132000001</c:v>
                </c:pt>
                <c:pt idx="117">
                  <c:v>-69.098056381999996</c:v>
                </c:pt>
                <c:pt idx="118">
                  <c:v>-69.038407430000007</c:v>
                </c:pt>
                <c:pt idx="119">
                  <c:v>-68.942685677</c:v>
                </c:pt>
                <c:pt idx="120">
                  <c:v>-68.914966360000008</c:v>
                </c:pt>
                <c:pt idx="121">
                  <c:v>-68.893168993999993</c:v>
                </c:pt>
                <c:pt idx="122">
                  <c:v>-68.855437297999998</c:v>
                </c:pt>
                <c:pt idx="123">
                  <c:v>-68.796219937000004</c:v>
                </c:pt>
                <c:pt idx="124">
                  <c:v>-68.783128275999999</c:v>
                </c:pt>
                <c:pt idx="125">
                  <c:v>-68.743197625000008</c:v>
                </c:pt>
                <c:pt idx="126">
                  <c:v>-68.718072895999995</c:v>
                </c:pt>
                <c:pt idx="127">
                  <c:v>-68.611678366000007</c:v>
                </c:pt>
                <c:pt idx="128">
                  <c:v>-68.557761784000007</c:v>
                </c:pt>
                <c:pt idx="129">
                  <c:v>-68.532487767000006</c:v>
                </c:pt>
                <c:pt idx="130">
                  <c:v>-68.493808219999991</c:v>
                </c:pt>
                <c:pt idx="131">
                  <c:v>-68.446189098000005</c:v>
                </c:pt>
                <c:pt idx="132">
                  <c:v>-68.409260691999989</c:v>
                </c:pt>
                <c:pt idx="133">
                  <c:v>-68.384079495999998</c:v>
                </c:pt>
                <c:pt idx="134">
                  <c:v>-68.356613839999994</c:v>
                </c:pt>
                <c:pt idx="135">
                  <c:v>-68.298305460000009</c:v>
                </c:pt>
                <c:pt idx="136">
                  <c:v>-68.235355311999996</c:v>
                </c:pt>
                <c:pt idx="137">
                  <c:v>-68.218718723999999</c:v>
                </c:pt>
                <c:pt idx="138">
                  <c:v>-68.181989455999997</c:v>
                </c:pt>
                <c:pt idx="139">
                  <c:v>-68.145553469000006</c:v>
                </c:pt>
                <c:pt idx="140">
                  <c:v>-68.116175820000009</c:v>
                </c:pt>
                <c:pt idx="141">
                  <c:v>-68.075746529</c:v>
                </c:pt>
                <c:pt idx="142">
                  <c:v>-68.046407844000001</c:v>
                </c:pt>
                <c:pt idx="143">
                  <c:v>-68.022410507000004</c:v>
                </c:pt>
                <c:pt idx="144">
                  <c:v>-67.979419199999995</c:v>
                </c:pt>
                <c:pt idx="145">
                  <c:v>-67.936694975000009</c:v>
                </c:pt>
                <c:pt idx="146">
                  <c:v>-67.900546951999999</c:v>
                </c:pt>
                <c:pt idx="147">
                  <c:v>-67.827665486000001</c:v>
                </c:pt>
                <c:pt idx="148">
                  <c:v>-67.805312659999998</c:v>
                </c:pt>
                <c:pt idx="149">
                  <c:v>-67.779634126000005</c:v>
                </c:pt>
                <c:pt idx="150">
                  <c:v>-67.731140600000003</c:v>
                </c:pt>
                <c:pt idx="151">
                  <c:v>-67.665865687000007</c:v>
                </c:pt>
                <c:pt idx="152">
                  <c:v>-67.597822567999998</c:v>
                </c:pt>
                <c:pt idx="153">
                  <c:v>-67.564554258000001</c:v>
                </c:pt>
                <c:pt idx="154">
                  <c:v>-67.501098810000002</c:v>
                </c:pt>
                <c:pt idx="155">
                  <c:v>-67.472891614999995</c:v>
                </c:pt>
                <c:pt idx="156">
                  <c:v>-67.446672911999997</c:v>
                </c:pt>
                <c:pt idx="157">
                  <c:v>-67.411722271000002</c:v>
                </c:pt>
                <c:pt idx="158">
                  <c:v>-67.375469252000002</c:v>
                </c:pt>
                <c:pt idx="159">
                  <c:v>-67.329549431999993</c:v>
                </c:pt>
                <c:pt idx="160">
                  <c:v>-67.237924120000002</c:v>
                </c:pt>
                <c:pt idx="161">
                  <c:v>-67.193982978000008</c:v>
                </c:pt>
                <c:pt idx="162">
                  <c:v>-67.153116534000006</c:v>
                </c:pt>
                <c:pt idx="163">
                  <c:v>-67.128996438000001</c:v>
                </c:pt>
                <c:pt idx="164">
                  <c:v>-67.099438168000006</c:v>
                </c:pt>
                <c:pt idx="165">
                  <c:v>-67.031803599999989</c:v>
                </c:pt>
                <c:pt idx="166">
                  <c:v>-67.014127154000008</c:v>
                </c:pt>
                <c:pt idx="167">
                  <c:v>-66.969828014000001</c:v>
                </c:pt>
                <c:pt idx="168">
                  <c:v>-66.914509080000002</c:v>
                </c:pt>
                <c:pt idx="169">
                  <c:v>-66.882511457000007</c:v>
                </c:pt>
                <c:pt idx="170">
                  <c:v>-66.816079799999997</c:v>
                </c:pt>
                <c:pt idx="171">
                  <c:v>-66.768220404000004</c:v>
                </c:pt>
                <c:pt idx="172">
                  <c:v>-66.749899679999999</c:v>
                </c:pt>
                <c:pt idx="173">
                  <c:v>-66.714561023000002</c:v>
                </c:pt>
                <c:pt idx="174">
                  <c:v>-66.671231792</c:v>
                </c:pt>
                <c:pt idx="175">
                  <c:v>-66.660130075000012</c:v>
                </c:pt>
                <c:pt idx="176">
                  <c:v>-66.605471391999998</c:v>
                </c:pt>
                <c:pt idx="177">
                  <c:v>-66.584112367999992</c:v>
                </c:pt>
                <c:pt idx="178">
                  <c:v>-66.525055768000001</c:v>
                </c:pt>
                <c:pt idx="179">
                  <c:v>-66.508184833000001</c:v>
                </c:pt>
                <c:pt idx="180">
                  <c:v>-66.468176720000002</c:v>
                </c:pt>
                <c:pt idx="181">
                  <c:v>-66.416152214999997</c:v>
                </c:pt>
                <c:pt idx="182">
                  <c:v>-66.382962762000005</c:v>
                </c:pt>
                <c:pt idx="183">
                  <c:v>-66.362011354000003</c:v>
                </c:pt>
                <c:pt idx="184">
                  <c:v>-66.318105919999994</c:v>
                </c:pt>
                <c:pt idx="185">
                  <c:v>-66.281714700000009</c:v>
                </c:pt>
                <c:pt idx="186">
                  <c:v>-66.230302123999991</c:v>
                </c:pt>
                <c:pt idx="187">
                  <c:v>-66.208271846000002</c:v>
                </c:pt>
                <c:pt idx="188">
                  <c:v>-66.166667771999997</c:v>
                </c:pt>
                <c:pt idx="189">
                  <c:v>-66.132185832000005</c:v>
                </c:pt>
                <c:pt idx="190">
                  <c:v>-66.106404710000007</c:v>
                </c:pt>
                <c:pt idx="191">
                  <c:v>-66.076409471999995</c:v>
                </c:pt>
                <c:pt idx="192">
                  <c:v>-66.013505488000007</c:v>
                </c:pt>
                <c:pt idx="193">
                  <c:v>-65.964929233999996</c:v>
                </c:pt>
                <c:pt idx="194">
                  <c:v>-65.91499159</c:v>
                </c:pt>
                <c:pt idx="195">
                  <c:v>-65.877678664999991</c:v>
                </c:pt>
                <c:pt idx="196">
                  <c:v>-65.851512176</c:v>
                </c:pt>
                <c:pt idx="197">
                  <c:v>-65.81871855499999</c:v>
                </c:pt>
                <c:pt idx="198">
                  <c:v>-65.77921804799999</c:v>
                </c:pt>
                <c:pt idx="199">
                  <c:v>-65.747600884000008</c:v>
                </c:pt>
                <c:pt idx="200">
                  <c:v>-65.683699199999992</c:v>
                </c:pt>
                <c:pt idx="201">
                  <c:v>-65.633773226999992</c:v>
                </c:pt>
                <c:pt idx="202">
                  <c:v>-65.602664446000006</c:v>
                </c:pt>
                <c:pt idx="203">
                  <c:v>-65.566827279999998</c:v>
                </c:pt>
                <c:pt idx="204">
                  <c:v>-65.497159143999994</c:v>
                </c:pt>
                <c:pt idx="205">
                  <c:v>-65.44570161</c:v>
                </c:pt>
                <c:pt idx="206">
                  <c:v>-65.379618160000007</c:v>
                </c:pt>
                <c:pt idx="207">
                  <c:v>-65.314003928000005</c:v>
                </c:pt>
                <c:pt idx="208">
                  <c:v>-65.238099215999995</c:v>
                </c:pt>
                <c:pt idx="209">
                  <c:v>-65.217294439</c:v>
                </c:pt>
                <c:pt idx="210">
                  <c:v>-65.192303260000003</c:v>
                </c:pt>
                <c:pt idx="211">
                  <c:v>-65.15685569</c:v>
                </c:pt>
                <c:pt idx="212">
                  <c:v>-65.127321559999999</c:v>
                </c:pt>
                <c:pt idx="213">
                  <c:v>-65.119049009000008</c:v>
                </c:pt>
                <c:pt idx="214">
                  <c:v>-65.079687818000011</c:v>
                </c:pt>
                <c:pt idx="215">
                  <c:v>-65.054353734999992</c:v>
                </c:pt>
                <c:pt idx="216">
                  <c:v>-64.994071095999999</c:v>
                </c:pt>
                <c:pt idx="217">
                  <c:v>-64.956418417999998</c:v>
                </c:pt>
                <c:pt idx="218">
                  <c:v>-64.929362642000001</c:v>
                </c:pt>
                <c:pt idx="219">
                  <c:v>-64.898431463999998</c:v>
                </c:pt>
                <c:pt idx="220">
                  <c:v>-64.851885879999998</c:v>
                </c:pt>
                <c:pt idx="221">
                  <c:v>-64.826181560999999</c:v>
                </c:pt>
                <c:pt idx="222">
                  <c:v>-64.795783166000007</c:v>
                </c:pt>
                <c:pt idx="223">
                  <c:v>-64.770118646</c:v>
                </c:pt>
                <c:pt idx="224">
                  <c:v>-64.743980776000001</c:v>
                </c:pt>
                <c:pt idx="225">
                  <c:v>-64.721453225000005</c:v>
                </c:pt>
                <c:pt idx="226">
                  <c:v>-64.664263284</c:v>
                </c:pt>
                <c:pt idx="227">
                  <c:v>-64.616991021999993</c:v>
                </c:pt>
                <c:pt idx="228">
                  <c:v>-64.594214895999997</c:v>
                </c:pt>
                <c:pt idx="229">
                  <c:v>-64.570625200999999</c:v>
                </c:pt>
                <c:pt idx="230">
                  <c:v>-64.544658470000002</c:v>
                </c:pt>
                <c:pt idx="231">
                  <c:v>-64.484490524999998</c:v>
                </c:pt>
                <c:pt idx="232">
                  <c:v>-64.410769799999997</c:v>
                </c:pt>
                <c:pt idx="233">
                  <c:v>-64.390223886000001</c:v>
                </c:pt>
                <c:pt idx="234">
                  <c:v>-64.358680719999995</c:v>
                </c:pt>
                <c:pt idx="235">
                  <c:v>-64.316821449999992</c:v>
                </c:pt>
                <c:pt idx="236">
                  <c:v>-64.281328631999997</c:v>
                </c:pt>
                <c:pt idx="237">
                  <c:v>-64.250485873000002</c:v>
                </c:pt>
                <c:pt idx="238">
                  <c:v>-64.236311567999991</c:v>
                </c:pt>
                <c:pt idx="239">
                  <c:v>-64.203115898000007</c:v>
                </c:pt>
                <c:pt idx="240">
                  <c:v>-64.175939479999997</c:v>
                </c:pt>
                <c:pt idx="241">
                  <c:v>-64.16026858699999</c:v>
                </c:pt>
                <c:pt idx="242">
                  <c:v>-64.13137596</c:v>
                </c:pt>
                <c:pt idx="243">
                  <c:v>-64.073090695999994</c:v>
                </c:pt>
                <c:pt idx="244">
                  <c:v>-64.021712479999991</c:v>
                </c:pt>
                <c:pt idx="245">
                  <c:v>-63.983184344999998</c:v>
                </c:pt>
                <c:pt idx="246">
                  <c:v>-63.953359894000002</c:v>
                </c:pt>
                <c:pt idx="247">
                  <c:v>-63.927981889999998</c:v>
                </c:pt>
                <c:pt idx="248">
                  <c:v>-63.899432496000003</c:v>
                </c:pt>
                <c:pt idx="249">
                  <c:v>-63.848724279999999</c:v>
                </c:pt>
                <c:pt idx="250">
                  <c:v>-63.840636250000003</c:v>
                </c:pt>
                <c:pt idx="251">
                  <c:v>-63.793687914000003</c:v>
                </c:pt>
                <c:pt idx="252">
                  <c:v>-63.763468516000003</c:v>
                </c:pt>
                <c:pt idx="253">
                  <c:v>-63.745064323000001</c:v>
                </c:pt>
                <c:pt idx="254">
                  <c:v>-63.708413115999996</c:v>
                </c:pt>
                <c:pt idx="255">
                  <c:v>-63.630169529999996</c:v>
                </c:pt>
                <c:pt idx="256">
                  <c:v>-63.581378792000002</c:v>
                </c:pt>
                <c:pt idx="257">
                  <c:v>-63.481652990000001</c:v>
                </c:pt>
                <c:pt idx="258">
                  <c:v>-63.453961436</c:v>
                </c:pt>
                <c:pt idx="259">
                  <c:v>-63.369873214999998</c:v>
                </c:pt>
                <c:pt idx="260">
                  <c:v>-63.343060880000003</c:v>
                </c:pt>
                <c:pt idx="261">
                  <c:v>-63.315983176000003</c:v>
                </c:pt>
                <c:pt idx="262">
                  <c:v>-63.282307795999998</c:v>
                </c:pt>
                <c:pt idx="263">
                  <c:v>-63.247384386999997</c:v>
                </c:pt>
                <c:pt idx="264">
                  <c:v>-63.219953679999996</c:v>
                </c:pt>
                <c:pt idx="265">
                  <c:v>-63.188940590000001</c:v>
                </c:pt>
                <c:pt idx="266">
                  <c:v>-63.118474405999997</c:v>
                </c:pt>
                <c:pt idx="267">
                  <c:v>-63.072806115999995</c:v>
                </c:pt>
                <c:pt idx="268">
                  <c:v>-63.035543388000001</c:v>
                </c:pt>
                <c:pt idx="269">
                  <c:v>-63.008731831999995</c:v>
                </c:pt>
                <c:pt idx="270">
                  <c:v>-62.970011899999996</c:v>
                </c:pt>
                <c:pt idx="271">
                  <c:v>-62.941094731</c:v>
                </c:pt>
                <c:pt idx="272">
                  <c:v>-62.882411863999998</c:v>
                </c:pt>
                <c:pt idx="273">
                  <c:v>-62.854920051000001</c:v>
                </c:pt>
                <c:pt idx="274">
                  <c:v>-62.810386066</c:v>
                </c:pt>
                <c:pt idx="275">
                  <c:v>-62.784851449999998</c:v>
                </c:pt>
                <c:pt idx="276">
                  <c:v>-62.727773655999997</c:v>
                </c:pt>
                <c:pt idx="277">
                  <c:v>-62.663096246000002</c:v>
                </c:pt>
                <c:pt idx="278">
                  <c:v>-62.619025214000004</c:v>
                </c:pt>
                <c:pt idx="279">
                  <c:v>-62.575718103999996</c:v>
                </c:pt>
                <c:pt idx="280">
                  <c:v>-62.538106239999998</c:v>
                </c:pt>
                <c:pt idx="281">
                  <c:v>-62.518335490999995</c:v>
                </c:pt>
                <c:pt idx="282">
                  <c:v>-62.483097155999999</c:v>
                </c:pt>
                <c:pt idx="283">
                  <c:v>-62.456869841999996</c:v>
                </c:pt>
                <c:pt idx="284">
                  <c:v>-62.414497172000004</c:v>
                </c:pt>
                <c:pt idx="285">
                  <c:v>-62.381433924999996</c:v>
                </c:pt>
                <c:pt idx="286">
                  <c:v>-62.340618288000002</c:v>
                </c:pt>
                <c:pt idx="287">
                  <c:v>-62.268843527000001</c:v>
                </c:pt>
                <c:pt idx="288">
                  <c:v>-62.192251296000002</c:v>
                </c:pt>
                <c:pt idx="289">
                  <c:v>-62.143754185999995</c:v>
                </c:pt>
                <c:pt idx="290">
                  <c:v>-62.126994009999997</c:v>
                </c:pt>
                <c:pt idx="291">
                  <c:v>-62.089065730999998</c:v>
                </c:pt>
                <c:pt idx="292">
                  <c:v>-62.058195376</c:v>
                </c:pt>
                <c:pt idx="293">
                  <c:v>-62.000182975999998</c:v>
                </c:pt>
                <c:pt idx="294">
                  <c:v>-61.971192122000005</c:v>
                </c:pt>
                <c:pt idx="295">
                  <c:v>-61.917107784999999</c:v>
                </c:pt>
                <c:pt idx="296">
                  <c:v>-61.888401152</c:v>
                </c:pt>
                <c:pt idx="297">
                  <c:v>-61.859001352</c:v>
                </c:pt>
                <c:pt idx="298">
                  <c:v>-61.825129132000001</c:v>
                </c:pt>
                <c:pt idx="299">
                  <c:v>-61.783755481999997</c:v>
                </c:pt>
                <c:pt idx="300">
                  <c:v>-61.744995899999999</c:v>
                </c:pt>
                <c:pt idx="301">
                  <c:v>-61.713447390999995</c:v>
                </c:pt>
                <c:pt idx="302">
                  <c:v>-61.662610864000001</c:v>
                </c:pt>
                <c:pt idx="303">
                  <c:v>-61.640011620999999</c:v>
                </c:pt>
                <c:pt idx="304">
                  <c:v>-61.617734727999995</c:v>
                </c:pt>
                <c:pt idx="305">
                  <c:v>-61.586485545000002</c:v>
                </c:pt>
                <c:pt idx="306">
                  <c:v>-61.570266012000005</c:v>
                </c:pt>
                <c:pt idx="307">
                  <c:v>-61.541644867999999</c:v>
                </c:pt>
                <c:pt idx="308">
                  <c:v>-61.488416755999999</c:v>
                </c:pt>
                <c:pt idx="309">
                  <c:v>-61.452588187000003</c:v>
                </c:pt>
                <c:pt idx="310">
                  <c:v>-61.434819509999997</c:v>
                </c:pt>
                <c:pt idx="311">
                  <c:v>-61.390943931999999</c:v>
                </c:pt>
                <c:pt idx="312">
                  <c:v>-61.359460536</c:v>
                </c:pt>
                <c:pt idx="313">
                  <c:v>-61.304011862000003</c:v>
                </c:pt>
                <c:pt idx="314">
                  <c:v>-61.282392642000005</c:v>
                </c:pt>
                <c:pt idx="315">
                  <c:v>-61.230647265000002</c:v>
                </c:pt>
                <c:pt idx="316">
                  <c:v>-61.210100756000003</c:v>
                </c:pt>
                <c:pt idx="317">
                  <c:v>-61.168620873000002</c:v>
                </c:pt>
                <c:pt idx="318">
                  <c:v>-61.115662485999998</c:v>
                </c:pt>
                <c:pt idx="319">
                  <c:v>-61.081966874000003</c:v>
                </c:pt>
                <c:pt idx="320">
                  <c:v>-61.042600759999999</c:v>
                </c:pt>
                <c:pt idx="321">
                  <c:v>-61.017225558</c:v>
                </c:pt>
                <c:pt idx="322">
                  <c:v>-60.991659245999998</c:v>
                </c:pt>
                <c:pt idx="323">
                  <c:v>-60.931321715000003</c:v>
                </c:pt>
                <c:pt idx="324">
                  <c:v>-60.884966816000002</c:v>
                </c:pt>
                <c:pt idx="325">
                  <c:v>-60.868589800000002</c:v>
                </c:pt>
                <c:pt idx="326">
                  <c:v>-60.826676407999997</c:v>
                </c:pt>
                <c:pt idx="327">
                  <c:v>-60.803695333</c:v>
                </c:pt>
                <c:pt idx="328">
                  <c:v>-60.774262</c:v>
                </c:pt>
                <c:pt idx="329">
                  <c:v>-60.735461393999998</c:v>
                </c:pt>
                <c:pt idx="330">
                  <c:v>-60.676509109999998</c:v>
                </c:pt>
                <c:pt idx="331">
                  <c:v>-60.655986550999998</c:v>
                </c:pt>
                <c:pt idx="332">
                  <c:v>-60.640300875999998</c:v>
                </c:pt>
                <c:pt idx="333">
                  <c:v>-60.59594293</c:v>
                </c:pt>
                <c:pt idx="334">
                  <c:v>-60.574566576000002</c:v>
                </c:pt>
                <c:pt idx="335">
                  <c:v>-60.552188030000003</c:v>
                </c:pt>
                <c:pt idx="336">
                  <c:v>-60.479263752000001</c:v>
                </c:pt>
                <c:pt idx="337">
                  <c:v>-60.439872407000003</c:v>
                </c:pt>
                <c:pt idx="338">
                  <c:v>-60.367112230000004</c:v>
                </c:pt>
                <c:pt idx="339">
                  <c:v>-60.336440318000001</c:v>
                </c:pt>
                <c:pt idx="340">
                  <c:v>-60.288697339999999</c:v>
                </c:pt>
                <c:pt idx="341">
                  <c:v>-60.249105012999998</c:v>
                </c:pt>
                <c:pt idx="342">
                  <c:v>-60.210515976000003</c:v>
                </c:pt>
                <c:pt idx="343">
                  <c:v>-60.191110828999996</c:v>
                </c:pt>
                <c:pt idx="344">
                  <c:v>-60.178745976000002</c:v>
                </c:pt>
                <c:pt idx="345">
                  <c:v>-60.156313284999996</c:v>
                </c:pt>
                <c:pt idx="346">
                  <c:v>-60.131395972</c:v>
                </c:pt>
                <c:pt idx="347">
                  <c:v>-60.081431664999997</c:v>
                </c:pt>
                <c:pt idx="348">
                  <c:v>-60.061804379999998</c:v>
                </c:pt>
                <c:pt idx="349">
                  <c:v>-60.030853165000003</c:v>
                </c:pt>
                <c:pt idx="350">
                  <c:v>-59.998412299999998</c:v>
                </c:pt>
                <c:pt idx="351">
                  <c:v>-59.962601733999996</c:v>
                </c:pt>
                <c:pt idx="352">
                  <c:v>-59.932823920000004</c:v>
                </c:pt>
                <c:pt idx="353">
                  <c:v>-59.873233479</c:v>
                </c:pt>
                <c:pt idx="354">
                  <c:v>-59.851339889999998</c:v>
                </c:pt>
                <c:pt idx="355">
                  <c:v>-59.820593825000003</c:v>
                </c:pt>
                <c:pt idx="356">
                  <c:v>-59.794589340000002</c:v>
                </c:pt>
                <c:pt idx="357">
                  <c:v>-59.747824145000003</c:v>
                </c:pt>
                <c:pt idx="358">
                  <c:v>-59.709935050000006</c:v>
                </c:pt>
                <c:pt idx="359">
                  <c:v>-59.682619545000001</c:v>
                </c:pt>
                <c:pt idx="360">
                  <c:v>-59.628134760000002</c:v>
                </c:pt>
                <c:pt idx="361">
                  <c:v>-59.551258331000007</c:v>
                </c:pt>
                <c:pt idx="362">
                  <c:v>-59.496908143999995</c:v>
                </c:pt>
                <c:pt idx="363">
                  <c:v>-59.451332888000003</c:v>
                </c:pt>
                <c:pt idx="364">
                  <c:v>-59.391534176</c:v>
                </c:pt>
                <c:pt idx="365">
                  <c:v>-59.363894720000005</c:v>
                </c:pt>
                <c:pt idx="366">
                  <c:v>-59.300839773999996</c:v>
                </c:pt>
                <c:pt idx="367">
                  <c:v>-59.254531515999993</c:v>
                </c:pt>
                <c:pt idx="368">
                  <c:v>-59.224673848000002</c:v>
                </c:pt>
                <c:pt idx="369">
                  <c:v>-59.165499781000001</c:v>
                </c:pt>
                <c:pt idx="370">
                  <c:v>-59.126382280000001</c:v>
                </c:pt>
                <c:pt idx="371">
                  <c:v>-59.080932181999998</c:v>
                </c:pt>
                <c:pt idx="372">
                  <c:v>-59.044855972000001</c:v>
                </c:pt>
                <c:pt idx="373">
                  <c:v>-59.005512641000003</c:v>
                </c:pt>
                <c:pt idx="374">
                  <c:v>-58.936987832</c:v>
                </c:pt>
                <c:pt idx="375">
                  <c:v>-58.895955000000001</c:v>
                </c:pt>
                <c:pt idx="376">
                  <c:v>-58.812596648000003</c:v>
                </c:pt>
                <c:pt idx="377">
                  <c:v>-58.788261451999993</c:v>
                </c:pt>
                <c:pt idx="378">
                  <c:v>-58.736657710000003</c:v>
                </c:pt>
                <c:pt idx="379">
                  <c:v>-58.708717214000004</c:v>
                </c:pt>
                <c:pt idx="380">
                  <c:v>-58.65261374</c:v>
                </c:pt>
                <c:pt idx="381">
                  <c:v>-58.618598075000001</c:v>
                </c:pt>
                <c:pt idx="382">
                  <c:v>-58.599359415999999</c:v>
                </c:pt>
                <c:pt idx="383">
                  <c:v>-58.574872016999997</c:v>
                </c:pt>
                <c:pt idx="384">
                  <c:v>-58.512199200000005</c:v>
                </c:pt>
                <c:pt idx="385">
                  <c:v>-58.475397694999998</c:v>
                </c:pt>
                <c:pt idx="386">
                  <c:v>-58.441908761999997</c:v>
                </c:pt>
                <c:pt idx="387">
                  <c:v>-58.387733459999993</c:v>
                </c:pt>
                <c:pt idx="388">
                  <c:v>-58.344778972</c:v>
                </c:pt>
                <c:pt idx="389">
                  <c:v>-58.280939472</c:v>
                </c:pt>
                <c:pt idx="390">
                  <c:v>-58.259573750000001</c:v>
                </c:pt>
                <c:pt idx="391">
                  <c:v>-58.232542946000002</c:v>
                </c:pt>
                <c:pt idx="392">
                  <c:v>-58.191471639999996</c:v>
                </c:pt>
                <c:pt idx="393">
                  <c:v>-58.148785404000002</c:v>
                </c:pt>
                <c:pt idx="394">
                  <c:v>-58.110411638000002</c:v>
                </c:pt>
                <c:pt idx="395">
                  <c:v>-58.072990945000001</c:v>
                </c:pt>
                <c:pt idx="396">
                  <c:v>-58.050900083999998</c:v>
                </c:pt>
                <c:pt idx="397">
                  <c:v>-58.003392600999994</c:v>
                </c:pt>
                <c:pt idx="398">
                  <c:v>-57.965674671999999</c:v>
                </c:pt>
                <c:pt idx="399">
                  <c:v>-57.939920786000002</c:v>
                </c:pt>
                <c:pt idx="400">
                  <c:v>-57.891104599999998</c:v>
                </c:pt>
                <c:pt idx="401">
                  <c:v>-57.839023507</c:v>
                </c:pt>
                <c:pt idx="402">
                  <c:v>-57.824302627999998</c:v>
                </c:pt>
                <c:pt idx="403">
                  <c:v>-57.806153608999999</c:v>
                </c:pt>
                <c:pt idx="404">
                  <c:v>-57.772036847999999</c:v>
                </c:pt>
                <c:pt idx="405">
                  <c:v>-57.745780924999998</c:v>
                </c:pt>
                <c:pt idx="406">
                  <c:v>-57.696382694</c:v>
                </c:pt>
                <c:pt idx="407">
                  <c:v>-57.669912070000002</c:v>
                </c:pt>
                <c:pt idx="408">
                  <c:v>-57.593896592</c:v>
                </c:pt>
                <c:pt idx="409">
                  <c:v>-57.561457853</c:v>
                </c:pt>
                <c:pt idx="410">
                  <c:v>-57.526470760000002</c:v>
                </c:pt>
                <c:pt idx="411">
                  <c:v>-57.509512180000002</c:v>
                </c:pt>
                <c:pt idx="412">
                  <c:v>-57.456972420000007</c:v>
                </c:pt>
                <c:pt idx="413">
                  <c:v>-57.414035792</c:v>
                </c:pt>
                <c:pt idx="414">
                  <c:v>-57.371640632000002</c:v>
                </c:pt>
                <c:pt idx="415">
                  <c:v>-57.346781639999996</c:v>
                </c:pt>
                <c:pt idx="416">
                  <c:v>-57.318870320000002</c:v>
                </c:pt>
                <c:pt idx="417">
                  <c:v>-57.287593971999996</c:v>
                </c:pt>
                <c:pt idx="418">
                  <c:v>-57.233169525999998</c:v>
                </c:pt>
                <c:pt idx="419">
                  <c:v>-57.197085606999998</c:v>
                </c:pt>
                <c:pt idx="420">
                  <c:v>-57.15252186</c:v>
                </c:pt>
                <c:pt idx="421">
                  <c:v>-57.120195564000007</c:v>
                </c:pt>
                <c:pt idx="422">
                  <c:v>-57.086375334000003</c:v>
                </c:pt>
                <c:pt idx="423">
                  <c:v>-57.052233992000005</c:v>
                </c:pt>
                <c:pt idx="424">
                  <c:v>-57.013633448</c:v>
                </c:pt>
                <c:pt idx="425">
                  <c:v>-56.980814850000002</c:v>
                </c:pt>
                <c:pt idx="426">
                  <c:v>-56.950182041999994</c:v>
                </c:pt>
                <c:pt idx="427">
                  <c:v>-56.913747626999999</c:v>
                </c:pt>
                <c:pt idx="428">
                  <c:v>-56.866726147999998</c:v>
                </c:pt>
                <c:pt idx="429">
                  <c:v>-56.841282535000005</c:v>
                </c:pt>
                <c:pt idx="430">
                  <c:v>-56.791643530000002</c:v>
                </c:pt>
                <c:pt idx="431">
                  <c:v>-56.770312883000003</c:v>
                </c:pt>
                <c:pt idx="432">
                  <c:v>-56.714155616000006</c:v>
                </c:pt>
                <c:pt idx="433">
                  <c:v>-56.640766853999999</c:v>
                </c:pt>
                <c:pt idx="434">
                  <c:v>-56.609161432000001</c:v>
                </c:pt>
                <c:pt idx="435">
                  <c:v>-56.550512875000003</c:v>
                </c:pt>
                <c:pt idx="436">
                  <c:v>-56.530531168000003</c:v>
                </c:pt>
                <c:pt idx="437">
                  <c:v>-56.486801907</c:v>
                </c:pt>
                <c:pt idx="438">
                  <c:v>-56.443611016000006</c:v>
                </c:pt>
                <c:pt idx="439">
                  <c:v>-56.413342989</c:v>
                </c:pt>
                <c:pt idx="440">
                  <c:v>-56.395095840000003</c:v>
                </c:pt>
                <c:pt idx="441">
                  <c:v>-56.377938845999999</c:v>
                </c:pt>
                <c:pt idx="442">
                  <c:v>-56.348616174</c:v>
                </c:pt>
                <c:pt idx="443">
                  <c:v>-56.314928732999995</c:v>
                </c:pt>
                <c:pt idx="444">
                  <c:v>-56.290910228000001</c:v>
                </c:pt>
                <c:pt idx="445">
                  <c:v>-56.2773635</c:v>
                </c:pt>
                <c:pt idx="446">
                  <c:v>-56.241564230000002</c:v>
                </c:pt>
                <c:pt idx="447">
                  <c:v>-56.186081815000001</c:v>
                </c:pt>
                <c:pt idx="448">
                  <c:v>-56.146866543999998</c:v>
                </c:pt>
                <c:pt idx="449">
                  <c:v>-56.074166044000002</c:v>
                </c:pt>
                <c:pt idx="450">
                  <c:v>-56.002444300000001</c:v>
                </c:pt>
                <c:pt idx="451">
                  <c:v>-55.976231802999997</c:v>
                </c:pt>
                <c:pt idx="452">
                  <c:v>-55.919312431999998</c:v>
                </c:pt>
                <c:pt idx="453">
                  <c:v>-55.880536176999996</c:v>
                </c:pt>
                <c:pt idx="454">
                  <c:v>-55.824256197999993</c:v>
                </c:pt>
                <c:pt idx="455">
                  <c:v>-55.752075429999998</c:v>
                </c:pt>
                <c:pt idx="456">
                  <c:v>-55.703722304000003</c:v>
                </c:pt>
                <c:pt idx="457">
                  <c:v>-55.689158683999999</c:v>
                </c:pt>
                <c:pt idx="458">
                  <c:v>-55.655293368000002</c:v>
                </c:pt>
                <c:pt idx="459">
                  <c:v>-55.633144682999998</c:v>
                </c:pt>
                <c:pt idx="460">
                  <c:v>-55.607773780000002</c:v>
                </c:pt>
                <c:pt idx="461">
                  <c:v>-55.592617495999995</c:v>
                </c:pt>
                <c:pt idx="462">
                  <c:v>-55.562168157999999</c:v>
                </c:pt>
                <c:pt idx="463">
                  <c:v>-55.528180982999999</c:v>
                </c:pt>
                <c:pt idx="464">
                  <c:v>-55.456261783999999</c:v>
                </c:pt>
                <c:pt idx="465">
                  <c:v>-55.422871584999996</c:v>
                </c:pt>
                <c:pt idx="466">
                  <c:v>-55.395373111999994</c:v>
                </c:pt>
                <c:pt idx="467">
                  <c:v>-55.365728032999996</c:v>
                </c:pt>
                <c:pt idx="468">
                  <c:v>-55.338514635999999</c:v>
                </c:pt>
                <c:pt idx="469">
                  <c:v>-55.320151893000002</c:v>
                </c:pt>
                <c:pt idx="470">
                  <c:v>-55.287400690000005</c:v>
                </c:pt>
                <c:pt idx="471">
                  <c:v>-55.237183994999995</c:v>
                </c:pt>
                <c:pt idx="472">
                  <c:v>-55.191391152000001</c:v>
                </c:pt>
                <c:pt idx="473">
                  <c:v>-55.160110242000002</c:v>
                </c:pt>
                <c:pt idx="474">
                  <c:v>-55.135867363999999</c:v>
                </c:pt>
                <c:pt idx="475">
                  <c:v>-55.063962449999998</c:v>
                </c:pt>
                <c:pt idx="476">
                  <c:v>-55.007337400000004</c:v>
                </c:pt>
                <c:pt idx="477">
                  <c:v>-54.976040252000004</c:v>
                </c:pt>
                <c:pt idx="478">
                  <c:v>-54.941449603999999</c:v>
                </c:pt>
                <c:pt idx="479">
                  <c:v>-54.913133750000007</c:v>
                </c:pt>
                <c:pt idx="480">
                  <c:v>-54.871873999999998</c:v>
                </c:pt>
                <c:pt idx="481">
                  <c:v>-54.846462799999998</c:v>
                </c:pt>
                <c:pt idx="482">
                  <c:v>-54.817430346000002</c:v>
                </c:pt>
                <c:pt idx="483">
                  <c:v>-54.790300793</c:v>
                </c:pt>
                <c:pt idx="484">
                  <c:v>-54.729063027999999</c:v>
                </c:pt>
                <c:pt idx="485">
                  <c:v>-54.694014175</c:v>
                </c:pt>
                <c:pt idx="486">
                  <c:v>-54.659706489999998</c:v>
                </c:pt>
                <c:pt idx="487">
                  <c:v>-54.645163506999999</c:v>
                </c:pt>
                <c:pt idx="488">
                  <c:v>-54.622644432000001</c:v>
                </c:pt>
                <c:pt idx="489">
                  <c:v>-54.585949321000001</c:v>
                </c:pt>
                <c:pt idx="490">
                  <c:v>-54.541522930000006</c:v>
                </c:pt>
                <c:pt idx="491">
                  <c:v>-54.486593211999995</c:v>
                </c:pt>
                <c:pt idx="492">
                  <c:v>-54.455314180000002</c:v>
                </c:pt>
                <c:pt idx="493">
                  <c:v>-54.405378092999996</c:v>
                </c:pt>
                <c:pt idx="494">
                  <c:v>-54.352029296000005</c:v>
                </c:pt>
                <c:pt idx="495">
                  <c:v>-54.312711159999999</c:v>
                </c:pt>
                <c:pt idx="496">
                  <c:v>-54.2720044</c:v>
                </c:pt>
                <c:pt idx="497">
                  <c:v>-54.215636844999999</c:v>
                </c:pt>
                <c:pt idx="498">
                  <c:v>-54.183290417999999</c:v>
                </c:pt>
                <c:pt idx="499">
                  <c:v>-54.137856399</c:v>
                </c:pt>
                <c:pt idx="500">
                  <c:v>-54.109317000000004</c:v>
                </c:pt>
                <c:pt idx="501">
                  <c:v>-54.069031708000004</c:v>
                </c:pt>
                <c:pt idx="502">
                  <c:v>-54.041860997999997</c:v>
                </c:pt>
                <c:pt idx="503">
                  <c:v>-53.996417548000004</c:v>
                </c:pt>
                <c:pt idx="504">
                  <c:v>-53.954014623999996</c:v>
                </c:pt>
                <c:pt idx="505">
                  <c:v>-53.930187650000001</c:v>
                </c:pt>
                <c:pt idx="506">
                  <c:v>-53.880476053999999</c:v>
                </c:pt>
                <c:pt idx="507">
                  <c:v>-53.818983506000002</c:v>
                </c:pt>
                <c:pt idx="508">
                  <c:v>-53.795477808000001</c:v>
                </c:pt>
                <c:pt idx="509">
                  <c:v>-53.752358421000004</c:v>
                </c:pt>
                <c:pt idx="510">
                  <c:v>-53.728171719999999</c:v>
                </c:pt>
                <c:pt idx="511">
                  <c:v>-53.671940724000002</c:v>
                </c:pt>
                <c:pt idx="512">
                  <c:v>-53.658053463999998</c:v>
                </c:pt>
                <c:pt idx="513">
                  <c:v>-53.638877270000002</c:v>
                </c:pt>
                <c:pt idx="514">
                  <c:v>-53.617444958000007</c:v>
                </c:pt>
                <c:pt idx="515">
                  <c:v>-53.547267399999996</c:v>
                </c:pt>
                <c:pt idx="516">
                  <c:v>-53.504754840000004</c:v>
                </c:pt>
                <c:pt idx="517">
                  <c:v>-53.460541491999997</c:v>
                </c:pt>
                <c:pt idx="518">
                  <c:v>-53.411151144000002</c:v>
                </c:pt>
                <c:pt idx="519">
                  <c:v>-53.389792124000003</c:v>
                </c:pt>
                <c:pt idx="520">
                  <c:v>-53.362460239999997</c:v>
                </c:pt>
                <c:pt idx="521">
                  <c:v>-53.322878557999999</c:v>
                </c:pt>
                <c:pt idx="522">
                  <c:v>-53.291410945999999</c:v>
                </c:pt>
                <c:pt idx="523">
                  <c:v>-53.264059380999996</c:v>
                </c:pt>
                <c:pt idx="524">
                  <c:v>-53.242676567999993</c:v>
                </c:pt>
                <c:pt idx="525">
                  <c:v>-53.193878099999999</c:v>
                </c:pt>
                <c:pt idx="526">
                  <c:v>-53.157044089999999</c:v>
                </c:pt>
                <c:pt idx="527">
                  <c:v>-53.138550406</c:v>
                </c:pt>
                <c:pt idx="528">
                  <c:v>-53.125483767999995</c:v>
                </c:pt>
                <c:pt idx="529">
                  <c:v>-53.094818394999997</c:v>
                </c:pt>
                <c:pt idx="530">
                  <c:v>-53.04178426</c:v>
                </c:pt>
                <c:pt idx="531">
                  <c:v>-53.026807205000004</c:v>
                </c:pt>
                <c:pt idx="532">
                  <c:v>-52.981406335999999</c:v>
                </c:pt>
                <c:pt idx="533">
                  <c:v>-52.964022780000001</c:v>
                </c:pt>
                <c:pt idx="534">
                  <c:v>-52.945199180000003</c:v>
                </c:pt>
                <c:pt idx="535">
                  <c:v>-52.918240999999995</c:v>
                </c:pt>
                <c:pt idx="536">
                  <c:v>-52.89588852</c:v>
                </c:pt>
                <c:pt idx="537">
                  <c:v>-52.862389542000003</c:v>
                </c:pt>
                <c:pt idx="538">
                  <c:v>-52.826769419999998</c:v>
                </c:pt>
                <c:pt idx="539">
                  <c:v>-52.781085043999994</c:v>
                </c:pt>
                <c:pt idx="540">
                  <c:v>-52.756333720000001</c:v>
                </c:pt>
                <c:pt idx="541">
                  <c:v>-52.727282942999999</c:v>
                </c:pt>
                <c:pt idx="542">
                  <c:v>-52.695112531999996</c:v>
                </c:pt>
                <c:pt idx="543">
                  <c:v>-52.675547866000002</c:v>
                </c:pt>
                <c:pt idx="544">
                  <c:v>-52.650380720000001</c:v>
                </c:pt>
                <c:pt idx="545">
                  <c:v>-52.600942874999994</c:v>
                </c:pt>
                <c:pt idx="546">
                  <c:v>-52.562877193999995</c:v>
                </c:pt>
                <c:pt idx="547">
                  <c:v>-52.525318160999994</c:v>
                </c:pt>
                <c:pt idx="548">
                  <c:v>-52.472427583999995</c:v>
                </c:pt>
                <c:pt idx="549">
                  <c:v>-52.442638357999996</c:v>
                </c:pt>
                <c:pt idx="550">
                  <c:v>-52.398159</c:v>
                </c:pt>
                <c:pt idx="551">
                  <c:v>-52.384180052999994</c:v>
                </c:pt>
                <c:pt idx="552">
                  <c:v>-52.374694831999996</c:v>
                </c:pt>
                <c:pt idx="553">
                  <c:v>-52.339499089999997</c:v>
                </c:pt>
                <c:pt idx="554">
                  <c:v>-52.324396438000001</c:v>
                </c:pt>
                <c:pt idx="555">
                  <c:v>-52.289183934999997</c:v>
                </c:pt>
                <c:pt idx="556">
                  <c:v>-52.275711895999997</c:v>
                </c:pt>
                <c:pt idx="557">
                  <c:v>-52.234358618999998</c:v>
                </c:pt>
                <c:pt idx="558">
                  <c:v>-52.214031117999994</c:v>
                </c:pt>
                <c:pt idx="559">
                  <c:v>-52.186474834999999</c:v>
                </c:pt>
                <c:pt idx="560">
                  <c:v>-52.151701039999999</c:v>
                </c:pt>
                <c:pt idx="561">
                  <c:v>-52.132240134</c:v>
                </c:pt>
                <c:pt idx="562">
                  <c:v>-52.097874597999997</c:v>
                </c:pt>
                <c:pt idx="563">
                  <c:v>-52.082148516000004</c:v>
                </c:pt>
                <c:pt idx="564">
                  <c:v>-52.057663656000003</c:v>
                </c:pt>
                <c:pt idx="565">
                  <c:v>-52.004715130000001</c:v>
                </c:pt>
                <c:pt idx="566">
                  <c:v>-51.978765766000002</c:v>
                </c:pt>
                <c:pt idx="567">
                  <c:v>-51.938275603000001</c:v>
                </c:pt>
                <c:pt idx="568">
                  <c:v>-51.907736800000002</c:v>
                </c:pt>
                <c:pt idx="569">
                  <c:v>-51.873704430000011</c:v>
                </c:pt>
                <c:pt idx="570">
                  <c:v>-51.826299509999998</c:v>
                </c:pt>
                <c:pt idx="571">
                  <c:v>-51.791165396000004</c:v>
                </c:pt>
                <c:pt idx="572">
                  <c:v>-51.770352467999999</c:v>
                </c:pt>
                <c:pt idx="573">
                  <c:v>-51.725308721000005</c:v>
                </c:pt>
                <c:pt idx="574">
                  <c:v>-51.630929364000004</c:v>
                </c:pt>
                <c:pt idx="575">
                  <c:v>-51.593084275000002</c:v>
                </c:pt>
                <c:pt idx="576">
                  <c:v>-51.569874007999999</c:v>
                </c:pt>
                <c:pt idx="577">
                  <c:v>-51.547638384999999</c:v>
                </c:pt>
                <c:pt idx="578">
                  <c:v>-51.510402302000003</c:v>
                </c:pt>
                <c:pt idx="579">
                  <c:v>-51.488132679000003</c:v>
                </c:pt>
                <c:pt idx="580">
                  <c:v>-51.443362980000003</c:v>
                </c:pt>
                <c:pt idx="581">
                  <c:v>-51.416753905</c:v>
                </c:pt>
                <c:pt idx="582">
                  <c:v>-51.371007504000012</c:v>
                </c:pt>
                <c:pt idx="583">
                  <c:v>-51.321514831999998</c:v>
                </c:pt>
                <c:pt idx="584">
                  <c:v>-51.287178312000002</c:v>
                </c:pt>
                <c:pt idx="585">
                  <c:v>-51.257021875</c:v>
                </c:pt>
                <c:pt idx="586">
                  <c:v>-51.212581634000003</c:v>
                </c:pt>
                <c:pt idx="587">
                  <c:v>-51.196221279</c:v>
                </c:pt>
                <c:pt idx="588">
                  <c:v>-51.168402</c:v>
                </c:pt>
                <c:pt idx="589">
                  <c:v>-51.124948349</c:v>
                </c:pt>
                <c:pt idx="590">
                  <c:v>-51.11494656</c:v>
                </c:pt>
                <c:pt idx="591">
                  <c:v>-51.094775315999996</c:v>
                </c:pt>
                <c:pt idx="592">
                  <c:v>-51.053717728000002</c:v>
                </c:pt>
                <c:pt idx="593">
                  <c:v>-51.035058831000001</c:v>
                </c:pt>
                <c:pt idx="594">
                  <c:v>-51.007146472000002</c:v>
                </c:pt>
                <c:pt idx="595">
                  <c:v>-50.979235200000005</c:v>
                </c:pt>
                <c:pt idx="596">
                  <c:v>-50.955003644000001</c:v>
                </c:pt>
                <c:pt idx="597">
                  <c:v>-50.934045828000002</c:v>
                </c:pt>
                <c:pt idx="598">
                  <c:v>-50.918534311999998</c:v>
                </c:pt>
                <c:pt idx="599">
                  <c:v>-50.867452505999999</c:v>
                </c:pt>
                <c:pt idx="600">
                  <c:v>-50.849038200000003</c:v>
                </c:pt>
                <c:pt idx="601">
                  <c:v>-50.826521294999999</c:v>
                </c:pt>
                <c:pt idx="602">
                  <c:v>-50.794243446000003</c:v>
                </c:pt>
                <c:pt idx="603">
                  <c:v>-50.760992989999998</c:v>
                </c:pt>
                <c:pt idx="604">
                  <c:v>-50.734332752</c:v>
                </c:pt>
                <c:pt idx="605">
                  <c:v>-50.68917587</c:v>
                </c:pt>
                <c:pt idx="606">
                  <c:v>-50.649793975999998</c:v>
                </c:pt>
                <c:pt idx="607">
                  <c:v>-50.621702723999995</c:v>
                </c:pt>
                <c:pt idx="608">
                  <c:v>-50.595160968000002</c:v>
                </c:pt>
                <c:pt idx="609">
                  <c:v>-50.557988285</c:v>
                </c:pt>
                <c:pt idx="610">
                  <c:v>-50.535135490000002</c:v>
                </c:pt>
                <c:pt idx="611">
                  <c:v>-50.509174309000002</c:v>
                </c:pt>
                <c:pt idx="612">
                  <c:v>-50.486828048000007</c:v>
                </c:pt>
                <c:pt idx="613">
                  <c:v>-50.466108949999999</c:v>
                </c:pt>
                <c:pt idx="614">
                  <c:v>-50.453090852000003</c:v>
                </c:pt>
                <c:pt idx="615">
                  <c:v>-50.421238420000002</c:v>
                </c:pt>
                <c:pt idx="616">
                  <c:v>-50.399821072000002</c:v>
                </c:pt>
                <c:pt idx="617">
                  <c:v>-50.380976792000006</c:v>
                </c:pt>
                <c:pt idx="618">
                  <c:v>-50.353533992000003</c:v>
                </c:pt>
                <c:pt idx="619">
                  <c:v>-50.341708473000004</c:v>
                </c:pt>
                <c:pt idx="620">
                  <c:v>-50.32918394</c:v>
                </c:pt>
                <c:pt idx="621">
                  <c:v>-50.292847313000003</c:v>
                </c:pt>
                <c:pt idx="622">
                  <c:v>-50.260482778000004</c:v>
                </c:pt>
                <c:pt idx="623">
                  <c:v>-50.231708503</c:v>
                </c:pt>
                <c:pt idx="624">
                  <c:v>-50.209608592000002</c:v>
                </c:pt>
                <c:pt idx="625">
                  <c:v>-50.164588250000001</c:v>
                </c:pt>
                <c:pt idx="626">
                  <c:v>-50.135285772000003</c:v>
                </c:pt>
                <c:pt idx="627">
                  <c:v>-50.127288331000003</c:v>
                </c:pt>
                <c:pt idx="628">
                  <c:v>-50.109456864000002</c:v>
                </c:pt>
                <c:pt idx="629">
                  <c:v>-50.069981214999999</c:v>
                </c:pt>
                <c:pt idx="630">
                  <c:v>-50.036753670000003</c:v>
                </c:pt>
                <c:pt idx="631">
                  <c:v>-49.992644290000001</c:v>
                </c:pt>
                <c:pt idx="632">
                  <c:v>-49.945507736000003</c:v>
                </c:pt>
                <c:pt idx="633">
                  <c:v>-49.917384274</c:v>
                </c:pt>
                <c:pt idx="634">
                  <c:v>-49.886996334000003</c:v>
                </c:pt>
                <c:pt idx="635">
                  <c:v>-49.837884160000002</c:v>
                </c:pt>
                <c:pt idx="636">
                  <c:v>-49.802639264</c:v>
                </c:pt>
                <c:pt idx="637">
                  <c:v>-49.782697663</c:v>
                </c:pt>
                <c:pt idx="638">
                  <c:v>-49.771204267999998</c:v>
                </c:pt>
                <c:pt idx="639">
                  <c:v>-49.762963151000001</c:v>
                </c:pt>
                <c:pt idx="640">
                  <c:v>-49.744638080000001</c:v>
                </c:pt>
                <c:pt idx="641">
                  <c:v>-49.717507134000002</c:v>
                </c:pt>
                <c:pt idx="642">
                  <c:v>-49.691337312000002</c:v>
                </c:pt>
                <c:pt idx="643">
                  <c:v>-49.674925637000001</c:v>
                </c:pt>
                <c:pt idx="644">
                  <c:v>-49.657894679999998</c:v>
                </c:pt>
                <c:pt idx="645">
                  <c:v>-49.635133615000001</c:v>
                </c:pt>
                <c:pt idx="646">
                  <c:v>-49.608161758000001</c:v>
                </c:pt>
                <c:pt idx="647">
                  <c:v>-49.579184677000001</c:v>
                </c:pt>
                <c:pt idx="648">
                  <c:v>-49.556303528000001</c:v>
                </c:pt>
                <c:pt idx="649">
                  <c:v>-49.533021425000001</c:v>
                </c:pt>
                <c:pt idx="650">
                  <c:v>-49.491815600000002</c:v>
                </c:pt>
                <c:pt idx="651">
                  <c:v>-49.466814915999997</c:v>
                </c:pt>
                <c:pt idx="652">
                  <c:v>-49.433023939999998</c:v>
                </c:pt>
                <c:pt idx="653">
                  <c:v>-49.411436002999999</c:v>
                </c:pt>
                <c:pt idx="654">
                  <c:v>-49.382651794000004</c:v>
                </c:pt>
                <c:pt idx="655">
                  <c:v>-49.36229969</c:v>
                </c:pt>
                <c:pt idx="656">
                  <c:v>-49.331697112000001</c:v>
                </c:pt>
                <c:pt idx="657">
                  <c:v>-49.311297408000001</c:v>
                </c:pt>
                <c:pt idx="658">
                  <c:v>-49.297482506000001</c:v>
                </c:pt>
                <c:pt idx="659">
                  <c:v>-49.274995992000001</c:v>
                </c:pt>
                <c:pt idx="660">
                  <c:v>-49.24822906</c:v>
                </c:pt>
                <c:pt idx="661">
                  <c:v>-49.232138822000003</c:v>
                </c:pt>
                <c:pt idx="662">
                  <c:v>-49.211442060000003</c:v>
                </c:pt>
                <c:pt idx="663">
                  <c:v>-49.154726148999998</c:v>
                </c:pt>
                <c:pt idx="664">
                  <c:v>-49.135028216000002</c:v>
                </c:pt>
                <c:pt idx="665">
                  <c:v>-49.120806304999995</c:v>
                </c:pt>
                <c:pt idx="666">
                  <c:v>-49.095392150000002</c:v>
                </c:pt>
                <c:pt idx="667">
                  <c:v>-49.070662071999998</c:v>
                </c:pt>
                <c:pt idx="668">
                  <c:v>-49.046044227999992</c:v>
                </c:pt>
                <c:pt idx="669">
                  <c:v>-49.017587390999999</c:v>
                </c:pt>
                <c:pt idx="670">
                  <c:v>-48.986733629999996</c:v>
                </c:pt>
                <c:pt idx="671">
                  <c:v>-48.952163498000004</c:v>
                </c:pt>
                <c:pt idx="672">
                  <c:v>-48.938620391999997</c:v>
                </c:pt>
                <c:pt idx="673">
                  <c:v>-48.907570175999993</c:v>
                </c:pt>
                <c:pt idx="674">
                  <c:v>-48.895347569999998</c:v>
                </c:pt>
                <c:pt idx="675">
                  <c:v>-48.874693574999995</c:v>
                </c:pt>
                <c:pt idx="676">
                  <c:v>-48.856717964000005</c:v>
                </c:pt>
                <c:pt idx="677">
                  <c:v>-48.836941789999997</c:v>
                </c:pt>
                <c:pt idx="678">
                  <c:v>-48.809056109999993</c:v>
                </c:pt>
                <c:pt idx="679">
                  <c:v>-48.772539742999996</c:v>
                </c:pt>
                <c:pt idx="680">
                  <c:v>-48.753163639999997</c:v>
                </c:pt>
                <c:pt idx="681">
                  <c:v>-48.728948337999995</c:v>
                </c:pt>
                <c:pt idx="682">
                  <c:v>-48.704729197999995</c:v>
                </c:pt>
                <c:pt idx="683">
                  <c:v>-48.68265744</c:v>
                </c:pt>
                <c:pt idx="684">
                  <c:v>-48.631852404</c:v>
                </c:pt>
                <c:pt idx="685">
                  <c:v>-48.602108180000002</c:v>
                </c:pt>
                <c:pt idx="686">
                  <c:v>-48.576914129999999</c:v>
                </c:pt>
                <c:pt idx="687">
                  <c:v>-48.566600196000003</c:v>
                </c:pt>
                <c:pt idx="688">
                  <c:v>-48.548605967999997</c:v>
                </c:pt>
                <c:pt idx="689">
                  <c:v>-48.524051693000004</c:v>
                </c:pt>
                <c:pt idx="690">
                  <c:v>-48.501641399999997</c:v>
                </c:pt>
                <c:pt idx="691">
                  <c:v>-48.477647412000003</c:v>
                </c:pt>
                <c:pt idx="692">
                  <c:v>-48.465904356000003</c:v>
                </c:pt>
                <c:pt idx="693">
                  <c:v>-48.424816770999996</c:v>
                </c:pt>
                <c:pt idx="694">
                  <c:v>-48.401905496000005</c:v>
                </c:pt>
                <c:pt idx="695">
                  <c:v>-48.369091059999995</c:v>
                </c:pt>
                <c:pt idx="696">
                  <c:v>-48.356377376000005</c:v>
                </c:pt>
                <c:pt idx="697">
                  <c:v>-48.339291583000005</c:v>
                </c:pt>
                <c:pt idx="698">
                  <c:v>-48.326512975999997</c:v>
                </c:pt>
                <c:pt idx="699">
                  <c:v>-48.284983963000002</c:v>
                </c:pt>
                <c:pt idx="700">
                  <c:v>-48.276734699999999</c:v>
                </c:pt>
                <c:pt idx="701">
                  <c:v>-48.260985683000001</c:v>
                </c:pt>
                <c:pt idx="702">
                  <c:v>-48.241700736000006</c:v>
                </c:pt>
                <c:pt idx="703">
                  <c:v>-48.232735873000003</c:v>
                </c:pt>
                <c:pt idx="704">
                  <c:v>-48.205098944</c:v>
                </c:pt>
                <c:pt idx="705">
                  <c:v>-48.185589255000004</c:v>
                </c:pt>
                <c:pt idx="706">
                  <c:v>-48.168954904000003</c:v>
                </c:pt>
                <c:pt idx="707">
                  <c:v>-48.137318321999999</c:v>
                </c:pt>
                <c:pt idx="708">
                  <c:v>-48.101524503999997</c:v>
                </c:pt>
                <c:pt idx="709">
                  <c:v>-48.046975340000003</c:v>
                </c:pt>
                <c:pt idx="710">
                  <c:v>-48.023885129999996</c:v>
                </c:pt>
                <c:pt idx="711">
                  <c:v>-48.004446452000003</c:v>
                </c:pt>
                <c:pt idx="712">
                  <c:v>-47.987192264000001</c:v>
                </c:pt>
                <c:pt idx="713">
                  <c:v>-47.977975528999998</c:v>
                </c:pt>
                <c:pt idx="714">
                  <c:v>-47.953879516000001</c:v>
                </c:pt>
                <c:pt idx="715">
                  <c:v>-47.935242250000002</c:v>
                </c:pt>
                <c:pt idx="716">
                  <c:v>-47.921223380000001</c:v>
                </c:pt>
                <c:pt idx="717">
                  <c:v>-47.872150943999998</c:v>
                </c:pt>
                <c:pt idx="718">
                  <c:v>-47.809388001999999</c:v>
                </c:pt>
                <c:pt idx="719">
                  <c:v>-47.768203430999996</c:v>
                </c:pt>
                <c:pt idx="720">
                  <c:v>-47.748598399999999</c:v>
                </c:pt>
                <c:pt idx="721">
                  <c:v>-47.732482204999997</c:v>
                </c:pt>
                <c:pt idx="722">
                  <c:v>-47.703171584000003</c:v>
                </c:pt>
                <c:pt idx="723">
                  <c:v>-47.685421213000005</c:v>
                </c:pt>
                <c:pt idx="724">
                  <c:v>-47.664832548</c:v>
                </c:pt>
                <c:pt idx="725">
                  <c:v>-47.631631999999996</c:v>
                </c:pt>
                <c:pt idx="726">
                  <c:v>-47.605104015999999</c:v>
                </c:pt>
                <c:pt idx="727">
                  <c:v>-47.593052270000001</c:v>
                </c:pt>
                <c:pt idx="728">
                  <c:v>-47.571419895999995</c:v>
                </c:pt>
                <c:pt idx="729">
                  <c:v>-47.543963884999997</c:v>
                </c:pt>
                <c:pt idx="730">
                  <c:v>-47.501259959999999</c:v>
                </c:pt>
                <c:pt idx="731">
                  <c:v>-47.458734952999997</c:v>
                </c:pt>
                <c:pt idx="732">
                  <c:v>-47.42465164</c:v>
                </c:pt>
                <c:pt idx="733">
                  <c:v>-47.396423229999996</c:v>
                </c:pt>
                <c:pt idx="734">
                  <c:v>-47.363133812000001</c:v>
                </c:pt>
                <c:pt idx="735">
                  <c:v>-47.335413795000001</c:v>
                </c:pt>
                <c:pt idx="736">
                  <c:v>-47.293124375999994</c:v>
                </c:pt>
                <c:pt idx="737">
                  <c:v>-47.260695639000005</c:v>
                </c:pt>
                <c:pt idx="738">
                  <c:v>-47.227987198000001</c:v>
                </c:pt>
                <c:pt idx="739">
                  <c:v>-47.194535246999997</c:v>
                </c:pt>
                <c:pt idx="740">
                  <c:v>-47.169778839999999</c:v>
                </c:pt>
                <c:pt idx="741">
                  <c:v>-47.140359392000001</c:v>
                </c:pt>
                <c:pt idx="742">
                  <c:v>-47.109377434000002</c:v>
                </c:pt>
                <c:pt idx="743">
                  <c:v>-47.082700551000002</c:v>
                </c:pt>
                <c:pt idx="744">
                  <c:v>-47.042475024000005</c:v>
                </c:pt>
                <c:pt idx="745">
                  <c:v>-47.013831064999998</c:v>
                </c:pt>
                <c:pt idx="746">
                  <c:v>-46.996519305999996</c:v>
                </c:pt>
                <c:pt idx="747">
                  <c:v>-46.980595942000001</c:v>
                </c:pt>
                <c:pt idx="748">
                  <c:v>-46.967402788000001</c:v>
                </c:pt>
                <c:pt idx="749">
                  <c:v>-46.940327992999997</c:v>
                </c:pt>
                <c:pt idx="750">
                  <c:v>-46.893677750000002</c:v>
                </c:pt>
                <c:pt idx="751">
                  <c:v>-46.849670969000002</c:v>
                </c:pt>
                <c:pt idx="752">
                  <c:v>-46.812335328000003</c:v>
                </c:pt>
                <c:pt idx="753">
                  <c:v>-46.77534859</c:v>
                </c:pt>
                <c:pt idx="754">
                  <c:v>-46.732287833999997</c:v>
                </c:pt>
                <c:pt idx="755">
                  <c:v>-46.701207830000001</c:v>
                </c:pt>
                <c:pt idx="756">
                  <c:v>-46.679888523999999</c:v>
                </c:pt>
                <c:pt idx="757">
                  <c:v>-46.624109221000005</c:v>
                </c:pt>
                <c:pt idx="758">
                  <c:v>-46.588499364</c:v>
                </c:pt>
                <c:pt idx="759">
                  <c:v>-46.563422695999996</c:v>
                </c:pt>
                <c:pt idx="760">
                  <c:v>-46.550410759999998</c:v>
                </c:pt>
                <c:pt idx="761">
                  <c:v>-46.525907863</c:v>
                </c:pt>
                <c:pt idx="762">
                  <c:v>-46.488412362000005</c:v>
                </c:pt>
                <c:pt idx="763">
                  <c:v>-46.462019527000002</c:v>
                </c:pt>
                <c:pt idx="764">
                  <c:v>-46.418298700000001</c:v>
                </c:pt>
                <c:pt idx="765">
                  <c:v>-46.389559919999996</c:v>
                </c:pt>
                <c:pt idx="766">
                  <c:v>-46.338004677999997</c:v>
                </c:pt>
                <c:pt idx="767">
                  <c:v>-46.305898626999998</c:v>
                </c:pt>
                <c:pt idx="768">
                  <c:v>-46.270721399999999</c:v>
                </c:pt>
                <c:pt idx="769">
                  <c:v>-46.252284312999997</c:v>
                </c:pt>
                <c:pt idx="770">
                  <c:v>-46.205613280000001</c:v>
                </c:pt>
                <c:pt idx="771">
                  <c:v>-46.182199226999998</c:v>
                </c:pt>
                <c:pt idx="772">
                  <c:v>-46.143992040000001</c:v>
                </c:pt>
                <c:pt idx="773">
                  <c:v>-46.120944865999995</c:v>
                </c:pt>
                <c:pt idx="774">
                  <c:v>-46.109424908000001</c:v>
                </c:pt>
                <c:pt idx="775">
                  <c:v>-46.086501075000001</c:v>
                </c:pt>
                <c:pt idx="776">
                  <c:v>-46.060845495999999</c:v>
                </c:pt>
                <c:pt idx="777">
                  <c:v>-46.046853257999999</c:v>
                </c:pt>
                <c:pt idx="778">
                  <c:v>-46.004890979999999</c:v>
                </c:pt>
                <c:pt idx="779">
                  <c:v>-45.981973093000001</c:v>
                </c:pt>
                <c:pt idx="780">
                  <c:v>-45.963313319999997</c:v>
                </c:pt>
                <c:pt idx="781">
                  <c:v>-45.937346431999998</c:v>
                </c:pt>
                <c:pt idx="782">
                  <c:v>-45.912088561999994</c:v>
                </c:pt>
                <c:pt idx="783">
                  <c:v>-45.896514225000004</c:v>
                </c:pt>
                <c:pt idx="784">
                  <c:v>-45.86348877599999</c:v>
                </c:pt>
                <c:pt idx="785">
                  <c:v>-45.818550160000001</c:v>
                </c:pt>
                <c:pt idx="786">
                  <c:v>-45.795291316000004</c:v>
                </c:pt>
                <c:pt idx="787">
                  <c:v>-45.767084575999995</c:v>
                </c:pt>
                <c:pt idx="788">
                  <c:v>-45.727264187999999</c:v>
                </c:pt>
                <c:pt idx="789">
                  <c:v>-45.683606282</c:v>
                </c:pt>
                <c:pt idx="790">
                  <c:v>-45.65693692</c:v>
                </c:pt>
                <c:pt idx="791">
                  <c:v>-45.619377751999998</c:v>
                </c:pt>
                <c:pt idx="792">
                  <c:v>-45.580264776</c:v>
                </c:pt>
                <c:pt idx="793">
                  <c:v>-45.550920864999988</c:v>
                </c:pt>
                <c:pt idx="794">
                  <c:v>-45.499404213999995</c:v>
                </c:pt>
                <c:pt idx="795">
                  <c:v>-45.4706391</c:v>
                </c:pt>
                <c:pt idx="796">
                  <c:v>-45.420632148000003</c:v>
                </c:pt>
                <c:pt idx="797">
                  <c:v>-45.398509904999997</c:v>
                </c:pt>
                <c:pt idx="798">
                  <c:v>-45.350654800000001</c:v>
                </c:pt>
                <c:pt idx="799">
                  <c:v>-45.330930756000001</c:v>
                </c:pt>
                <c:pt idx="800">
                  <c:v>-45.307579799999999</c:v>
                </c:pt>
                <c:pt idx="801">
                  <c:v>-45.294055051999997</c:v>
                </c:pt>
                <c:pt idx="802">
                  <c:v>-45.232149282000002</c:v>
                </c:pt>
                <c:pt idx="803">
                  <c:v>-45.178823717999997</c:v>
                </c:pt>
                <c:pt idx="804">
                  <c:v>-45.137121347999994</c:v>
                </c:pt>
                <c:pt idx="805">
                  <c:v>-45.121325390000003</c:v>
                </c:pt>
                <c:pt idx="806">
                  <c:v>-45.115816240000001</c:v>
                </c:pt>
                <c:pt idx="807">
                  <c:v>-45.091970522000004</c:v>
                </c:pt>
                <c:pt idx="808">
                  <c:v>-45.077294111999997</c:v>
                </c:pt>
                <c:pt idx="809">
                  <c:v>-45.061584785999997</c:v>
                </c:pt>
                <c:pt idx="810">
                  <c:v>-45.04035837</c:v>
                </c:pt>
                <c:pt idx="811">
                  <c:v>-45.015904228000004</c:v>
                </c:pt>
                <c:pt idx="812">
                  <c:v>-44.995257283999997</c:v>
                </c:pt>
                <c:pt idx="813">
                  <c:v>-44.960838025999998</c:v>
                </c:pt>
                <c:pt idx="814">
                  <c:v>-44.944447191999998</c:v>
                </c:pt>
                <c:pt idx="815">
                  <c:v>-44.904931855000001</c:v>
                </c:pt>
                <c:pt idx="816">
                  <c:v>-44.876006312000001</c:v>
                </c:pt>
                <c:pt idx="817">
                  <c:v>-44.853997755000002</c:v>
                </c:pt>
                <c:pt idx="818">
                  <c:v>-44.819731580000003</c:v>
                </c:pt>
                <c:pt idx="819">
                  <c:v>-44.779713649000009</c:v>
                </c:pt>
                <c:pt idx="820">
                  <c:v>-44.732669340000008</c:v>
                </c:pt>
                <c:pt idx="821">
                  <c:v>-44.699949996000001</c:v>
                </c:pt>
                <c:pt idx="822">
                  <c:v>-44.681842719999999</c:v>
                </c:pt>
                <c:pt idx="823">
                  <c:v>-44.665444962999999</c:v>
                </c:pt>
                <c:pt idx="824">
                  <c:v>-44.626806992000006</c:v>
                </c:pt>
                <c:pt idx="825">
                  <c:v>-44.608912924999998</c:v>
                </c:pt>
                <c:pt idx="826">
                  <c:v>-44.586465898</c:v>
                </c:pt>
                <c:pt idx="827">
                  <c:v>-44.562559415999999</c:v>
                </c:pt>
                <c:pt idx="828">
                  <c:v>-44.526142992000011</c:v>
                </c:pt>
                <c:pt idx="829">
                  <c:v>-44.447208352000004</c:v>
                </c:pt>
                <c:pt idx="830">
                  <c:v>-44.380198239999999</c:v>
                </c:pt>
                <c:pt idx="831">
                  <c:v>-44.352404491000001</c:v>
                </c:pt>
                <c:pt idx="832">
                  <c:v>-44.313339304000003</c:v>
                </c:pt>
                <c:pt idx="833">
                  <c:v>-44.297151294999999</c:v>
                </c:pt>
                <c:pt idx="834">
                  <c:v>-44.256278362000003</c:v>
                </c:pt>
                <c:pt idx="835">
                  <c:v>-44.231596945</c:v>
                </c:pt>
                <c:pt idx="836">
                  <c:v>-44.187898300000008</c:v>
                </c:pt>
                <c:pt idx="837">
                  <c:v>-44.127495986</c:v>
                </c:pt>
                <c:pt idx="838">
                  <c:v>-44.052201748000002</c:v>
                </c:pt>
                <c:pt idx="839">
                  <c:v>-44.032405126</c:v>
                </c:pt>
                <c:pt idx="840">
                  <c:v>-44.003333640000008</c:v>
                </c:pt>
                <c:pt idx="841">
                  <c:v>-43.948960220000004</c:v>
                </c:pt>
                <c:pt idx="842">
                  <c:v>-43.880767672000012</c:v>
                </c:pt>
                <c:pt idx="843">
                  <c:v>-43.847185168999999</c:v>
                </c:pt>
                <c:pt idx="844">
                  <c:v>-43.819248096000003</c:v>
                </c:pt>
                <c:pt idx="845">
                  <c:v>-43.754469589999999</c:v>
                </c:pt>
                <c:pt idx="846">
                  <c:v>-43.696584450000003</c:v>
                </c:pt>
                <c:pt idx="847">
                  <c:v>-43.660825086000003</c:v>
                </c:pt>
                <c:pt idx="848">
                  <c:v>-43.645438872</c:v>
                </c:pt>
                <c:pt idx="849">
                  <c:v>-43.608948473000005</c:v>
                </c:pt>
                <c:pt idx="850">
                  <c:v>-43.553412650000006</c:v>
                </c:pt>
                <c:pt idx="851">
                  <c:v>-43.502895815999999</c:v>
                </c:pt>
                <c:pt idx="852">
                  <c:v>-43.481822084000001</c:v>
                </c:pt>
                <c:pt idx="853">
                  <c:v>-43.451997525000003</c:v>
                </c:pt>
                <c:pt idx="854">
                  <c:v>-43.421647314000012</c:v>
                </c:pt>
                <c:pt idx="855">
                  <c:v>-43.354341615000003</c:v>
                </c:pt>
                <c:pt idx="856">
                  <c:v>-43.316681160000002</c:v>
                </c:pt>
                <c:pt idx="857">
                  <c:v>-43.285933143000001</c:v>
                </c:pt>
                <c:pt idx="858">
                  <c:v>-43.261619834000001</c:v>
                </c:pt>
                <c:pt idx="859">
                  <c:v>-43.188064827000005</c:v>
                </c:pt>
                <c:pt idx="860">
                  <c:v>-43.151350479999998</c:v>
                </c:pt>
                <c:pt idx="861">
                  <c:v>-43.105627721999994</c:v>
                </c:pt>
                <c:pt idx="862">
                  <c:v>-43.084142716000002</c:v>
                </c:pt>
                <c:pt idx="863">
                  <c:v>-43.059146392000002</c:v>
                </c:pt>
                <c:pt idx="864">
                  <c:v>-43.023880896000009</c:v>
                </c:pt>
                <c:pt idx="865">
                  <c:v>-42.986578155000004</c:v>
                </c:pt>
                <c:pt idx="866">
                  <c:v>-42.975346488</c:v>
                </c:pt>
                <c:pt idx="867">
                  <c:v>-42.942600931000001</c:v>
                </c:pt>
                <c:pt idx="868">
                  <c:v>-42.888499632000006</c:v>
                </c:pt>
                <c:pt idx="869">
                  <c:v>-42.821567854000001</c:v>
                </c:pt>
                <c:pt idx="870">
                  <c:v>-42.73509498</c:v>
                </c:pt>
                <c:pt idx="871">
                  <c:v>-42.718491939000003</c:v>
                </c:pt>
                <c:pt idx="872">
                  <c:v>-42.688782136</c:v>
                </c:pt>
                <c:pt idx="873">
                  <c:v>-42.652447553999991</c:v>
                </c:pt>
                <c:pt idx="874">
                  <c:v>-42.613543917999998</c:v>
                </c:pt>
                <c:pt idx="875">
                  <c:v>-42.599091000000001</c:v>
                </c:pt>
                <c:pt idx="876">
                  <c:v>-42.548896512000013</c:v>
                </c:pt>
                <c:pt idx="877">
                  <c:v>-42.492132949000002</c:v>
                </c:pt>
                <c:pt idx="878">
                  <c:v>-42.444484949999996</c:v>
                </c:pt>
                <c:pt idx="879">
                  <c:v>-42.399655064999997</c:v>
                </c:pt>
                <c:pt idx="880">
                  <c:v>-42.350262039999997</c:v>
                </c:pt>
                <c:pt idx="881">
                  <c:v>-42.299038592000002</c:v>
                </c:pt>
                <c:pt idx="882">
                  <c:v>-42.272047513999993</c:v>
                </c:pt>
                <c:pt idx="883">
                  <c:v>-42.215296187</c:v>
                </c:pt>
                <c:pt idx="884">
                  <c:v>-42.179235739999996</c:v>
                </c:pt>
                <c:pt idx="885">
                  <c:v>-42.106543015</c:v>
                </c:pt>
                <c:pt idx="886">
                  <c:v>-42.072696841999999</c:v>
                </c:pt>
                <c:pt idx="887">
                  <c:v>-42.024611311000001</c:v>
                </c:pt>
                <c:pt idx="888">
                  <c:v>-41.936776072000001</c:v>
                </c:pt>
                <c:pt idx="889">
                  <c:v>-41.870223216999996</c:v>
                </c:pt>
                <c:pt idx="890">
                  <c:v>-41.819932649999998</c:v>
                </c:pt>
                <c:pt idx="891">
                  <c:v>-41.740008582999998</c:v>
                </c:pt>
                <c:pt idx="892">
                  <c:v>-41.703743695999997</c:v>
                </c:pt>
                <c:pt idx="893">
                  <c:v>-41.676179332000004</c:v>
                </c:pt>
                <c:pt idx="894">
                  <c:v>-41.640078274000004</c:v>
                </c:pt>
                <c:pt idx="895">
                  <c:v>-41.602382609999992</c:v>
                </c:pt>
                <c:pt idx="896">
                  <c:v>-41.570802831999991</c:v>
                </c:pt>
                <c:pt idx="897">
                  <c:v>-41.466361575000001</c:v>
                </c:pt>
                <c:pt idx="898">
                  <c:v>-41.441581784000007</c:v>
                </c:pt>
                <c:pt idx="899">
                  <c:v>-41.373845013</c:v>
                </c:pt>
                <c:pt idx="900">
                  <c:v>-41.331005499999989</c:v>
                </c:pt>
                <c:pt idx="901">
                  <c:v>-41.289979406999997</c:v>
                </c:pt>
                <c:pt idx="902">
                  <c:v>-41.261447816</c:v>
                </c:pt>
                <c:pt idx="903">
                  <c:v>-41.241549849000002</c:v>
                </c:pt>
                <c:pt idx="904">
                  <c:v>-41.194656447999989</c:v>
                </c:pt>
                <c:pt idx="905">
                  <c:v>-41.155837425000001</c:v>
                </c:pt>
                <c:pt idx="906">
                  <c:v>-41.127992464000002</c:v>
                </c:pt>
                <c:pt idx="907">
                  <c:v>-41.027903832999996</c:v>
                </c:pt>
                <c:pt idx="908">
                  <c:v>-40.952082527999998</c:v>
                </c:pt>
                <c:pt idx="909">
                  <c:v>-40.925482559999992</c:v>
                </c:pt>
                <c:pt idx="910">
                  <c:v>-40.817297439999997</c:v>
                </c:pt>
                <c:pt idx="911">
                  <c:v>-40.707086873000002</c:v>
                </c:pt>
                <c:pt idx="912">
                  <c:v>-40.646495143999999</c:v>
                </c:pt>
                <c:pt idx="913">
                  <c:v>-40.601048298999999</c:v>
                </c:pt>
                <c:pt idx="914">
                  <c:v>-40.586522169999995</c:v>
                </c:pt>
                <c:pt idx="915">
                  <c:v>-40.545559114999996</c:v>
                </c:pt>
                <c:pt idx="916">
                  <c:v>-40.509234120000002</c:v>
                </c:pt>
                <c:pt idx="917">
                  <c:v>-40.40450461599999</c:v>
                </c:pt>
                <c:pt idx="918">
                  <c:v>-40.372133161999997</c:v>
                </c:pt>
                <c:pt idx="919">
                  <c:v>-40.324807015999994</c:v>
                </c:pt>
                <c:pt idx="920">
                  <c:v>-40.294494360000002</c:v>
                </c:pt>
                <c:pt idx="921">
                  <c:v>-40.259051857999992</c:v>
                </c:pt>
                <c:pt idx="922">
                  <c:v>-40.191844287999992</c:v>
                </c:pt>
                <c:pt idx="923">
                  <c:v>-40.144641114999999</c:v>
                </c:pt>
                <c:pt idx="924">
                  <c:v>-40.099583011999997</c:v>
                </c:pt>
                <c:pt idx="925">
                  <c:v>-40.036912925000003</c:v>
                </c:pt>
                <c:pt idx="926">
                  <c:v>-39.952556117999997</c:v>
                </c:pt>
                <c:pt idx="927">
                  <c:v>-39.906073564999993</c:v>
                </c:pt>
                <c:pt idx="928">
                  <c:v>-39.782149336000003</c:v>
                </c:pt>
                <c:pt idx="929">
                  <c:v>-39.685730085000003</c:v>
                </c:pt>
                <c:pt idx="930">
                  <c:v>-39.637415010000005</c:v>
                </c:pt>
                <c:pt idx="931">
                  <c:v>-39.525882544999995</c:v>
                </c:pt>
                <c:pt idx="932">
                  <c:v>-39.466017311999998</c:v>
                </c:pt>
                <c:pt idx="933">
                  <c:v>-39.392268113</c:v>
                </c:pt>
                <c:pt idx="934">
                  <c:v>-39.25126002599999</c:v>
                </c:pt>
                <c:pt idx="935">
                  <c:v>-39.190958209999998</c:v>
                </c:pt>
                <c:pt idx="936">
                  <c:v>-39.099451383999998</c:v>
                </c:pt>
                <c:pt idx="937">
                  <c:v>-38.999585471000003</c:v>
                </c:pt>
                <c:pt idx="938">
                  <c:v>-38.926081096000004</c:v>
                </c:pt>
                <c:pt idx="939">
                  <c:v>-38.861665715000008</c:v>
                </c:pt>
                <c:pt idx="940">
                  <c:v>-38.771054320000005</c:v>
                </c:pt>
                <c:pt idx="941">
                  <c:v>-38.721606391000009</c:v>
                </c:pt>
                <c:pt idx="942">
                  <c:v>-38.663540863999998</c:v>
                </c:pt>
                <c:pt idx="943">
                  <c:v>-38.620831857000006</c:v>
                </c:pt>
                <c:pt idx="944">
                  <c:v>-38.556076160000003</c:v>
                </c:pt>
                <c:pt idx="945">
                  <c:v>-38.461235990000006</c:v>
                </c:pt>
                <c:pt idx="946">
                  <c:v>-38.42931548</c:v>
                </c:pt>
                <c:pt idx="947">
                  <c:v>-38.382851271</c:v>
                </c:pt>
                <c:pt idx="948">
                  <c:v>-38.269838652000011</c:v>
                </c:pt>
                <c:pt idx="949">
                  <c:v>-38.157439836000016</c:v>
                </c:pt>
                <c:pt idx="950">
                  <c:v>-38.015098100000003</c:v>
                </c:pt>
                <c:pt idx="951">
                  <c:v>-37.959568123999993</c:v>
                </c:pt>
                <c:pt idx="952">
                  <c:v>-37.895165736000003</c:v>
                </c:pt>
                <c:pt idx="953">
                  <c:v>-37.807660839</c:v>
                </c:pt>
                <c:pt idx="954">
                  <c:v>-37.739060516000002</c:v>
                </c:pt>
                <c:pt idx="955">
                  <c:v>-37.640984870000004</c:v>
                </c:pt>
                <c:pt idx="956">
                  <c:v>-37.557937268000003</c:v>
                </c:pt>
                <c:pt idx="957">
                  <c:v>-37.491986854000004</c:v>
                </c:pt>
                <c:pt idx="958">
                  <c:v>-37.423402012000018</c:v>
                </c:pt>
                <c:pt idx="959">
                  <c:v>-37.269482361000001</c:v>
                </c:pt>
                <c:pt idx="960">
                  <c:v>-37.101092520000002</c:v>
                </c:pt>
                <c:pt idx="961">
                  <c:v>-36.904372474999995</c:v>
                </c:pt>
                <c:pt idx="962">
                  <c:v>-36.841054740000011</c:v>
                </c:pt>
                <c:pt idx="963">
                  <c:v>-36.702364541999998</c:v>
                </c:pt>
                <c:pt idx="964">
                  <c:v>-36.615025699999997</c:v>
                </c:pt>
                <c:pt idx="965">
                  <c:v>-36.395694894999998</c:v>
                </c:pt>
                <c:pt idx="966">
                  <c:v>-36.238876596000004</c:v>
                </c:pt>
                <c:pt idx="967">
                  <c:v>-36.133303159000015</c:v>
                </c:pt>
                <c:pt idx="968">
                  <c:v>-35.95466528</c:v>
                </c:pt>
                <c:pt idx="969">
                  <c:v>-35.822737441999998</c:v>
                </c:pt>
                <c:pt idx="970">
                  <c:v>-35.729952980000007</c:v>
                </c:pt>
                <c:pt idx="971">
                  <c:v>-35.59491588700002</c:v>
                </c:pt>
                <c:pt idx="972">
                  <c:v>-35.447373611999993</c:v>
                </c:pt>
                <c:pt idx="973">
                  <c:v>-35.211014851999998</c:v>
                </c:pt>
                <c:pt idx="974">
                  <c:v>-35.108357774000005</c:v>
                </c:pt>
                <c:pt idx="975">
                  <c:v>-34.94931625000001</c:v>
                </c:pt>
                <c:pt idx="976">
                  <c:v>-34.753202895999976</c:v>
                </c:pt>
                <c:pt idx="977">
                  <c:v>-34.609626941999998</c:v>
                </c:pt>
                <c:pt idx="978">
                  <c:v>-34.459037115999998</c:v>
                </c:pt>
                <c:pt idx="979">
                  <c:v>-34.341899375000011</c:v>
                </c:pt>
                <c:pt idx="980">
                  <c:v>-34.245870120000006</c:v>
                </c:pt>
                <c:pt idx="981">
                  <c:v>-34.095911901000001</c:v>
                </c:pt>
                <c:pt idx="982">
                  <c:v>-33.994382715999997</c:v>
                </c:pt>
                <c:pt idx="983">
                  <c:v>-33.817761083000008</c:v>
                </c:pt>
                <c:pt idx="984">
                  <c:v>-33.554913048000031</c:v>
                </c:pt>
                <c:pt idx="985">
                  <c:v>-33.182261034999996</c:v>
                </c:pt>
                <c:pt idx="986">
                  <c:v>-33.050383932000003</c:v>
                </c:pt>
                <c:pt idx="987">
                  <c:v>-32.875243656000002</c:v>
                </c:pt>
                <c:pt idx="988">
                  <c:v>-32.548223396000026</c:v>
                </c:pt>
                <c:pt idx="989">
                  <c:v>-32.183762354000024</c:v>
                </c:pt>
                <c:pt idx="990">
                  <c:v>-31.687495849999987</c:v>
                </c:pt>
                <c:pt idx="991">
                  <c:v>-31.251501502</c:v>
                </c:pt>
                <c:pt idx="992">
                  <c:v>-30.866139040000007</c:v>
                </c:pt>
                <c:pt idx="993">
                  <c:v>-30.640218388000044</c:v>
                </c:pt>
                <c:pt idx="994">
                  <c:v>-29.986297231999913</c:v>
                </c:pt>
                <c:pt idx="995">
                  <c:v>-29.41322873</c:v>
                </c:pt>
                <c:pt idx="996">
                  <c:v>-28.872076648000004</c:v>
                </c:pt>
                <c:pt idx="997">
                  <c:v>-28.608338237000019</c:v>
                </c:pt>
                <c:pt idx="998">
                  <c:v>-27.416661779999369</c:v>
                </c:pt>
                <c:pt idx="999">
                  <c:v>-24.58472438599992</c:v>
                </c:pt>
                <c:pt idx="1000">
                  <c:v>-12.737923</c:v>
                </c:pt>
              </c:numCache>
            </c:numRef>
          </c:xVal>
          <c:yVal>
            <c:numRef>
              <c:f>'[NR-U indoor sub7 calibration_final_v3.xlsx](15,30,20,40),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6E5-4378-BE46-1BC393D4D50B}"/>
            </c:ext>
          </c:extLst>
        </c:ser>
        <c:ser>
          <c:idx val="2"/>
          <c:order val="2"/>
          <c:tx>
            <c:strRef>
              <c:f>'[NR-U indoor sub7 calibration_final_v3.xlsx](15,30,20,40), UE RSSI'!$D$1</c:f>
              <c:strCache>
                <c:ptCount val="1"/>
                <c:pt idx="0">
                  <c:v>Broadcom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RSSI'!$D$2:$D$1002</c:f>
              <c:numCache>
                <c:formatCode>0.00</c:formatCode>
                <c:ptCount val="1001"/>
                <c:pt idx="0">
                  <c:v>-81.982619</c:v>
                </c:pt>
                <c:pt idx="1">
                  <c:v>-81.299524000000005</c:v>
                </c:pt>
                <c:pt idx="2">
                  <c:v>-80.540302999999994</c:v>
                </c:pt>
                <c:pt idx="3">
                  <c:v>-80.148810999999995</c:v>
                </c:pt>
                <c:pt idx="4">
                  <c:v>-79.727286000000007</c:v>
                </c:pt>
                <c:pt idx="5">
                  <c:v>-79.437793999999997</c:v>
                </c:pt>
                <c:pt idx="6">
                  <c:v>-79.131485999999995</c:v>
                </c:pt>
                <c:pt idx="7">
                  <c:v>-78.783911000000003</c:v>
                </c:pt>
                <c:pt idx="8">
                  <c:v>-78.572160999999994</c:v>
                </c:pt>
                <c:pt idx="9">
                  <c:v>-78.322823</c:v>
                </c:pt>
                <c:pt idx="10">
                  <c:v>-77.973640000000003</c:v>
                </c:pt>
                <c:pt idx="11">
                  <c:v>-77.719655000000003</c:v>
                </c:pt>
                <c:pt idx="12">
                  <c:v>-77.501205999999996</c:v>
                </c:pt>
                <c:pt idx="13">
                  <c:v>-77.312728000000007</c:v>
                </c:pt>
                <c:pt idx="14">
                  <c:v>-77.119775000000004</c:v>
                </c:pt>
                <c:pt idx="15">
                  <c:v>-76.893444000000002</c:v>
                </c:pt>
                <c:pt idx="16">
                  <c:v>-76.683723999999998</c:v>
                </c:pt>
                <c:pt idx="17">
                  <c:v>-76.564035000000004</c:v>
                </c:pt>
                <c:pt idx="18">
                  <c:v>-76.379566999999994</c:v>
                </c:pt>
                <c:pt idx="19">
                  <c:v>-76.244283999999993</c:v>
                </c:pt>
                <c:pt idx="20">
                  <c:v>-76.002195</c:v>
                </c:pt>
                <c:pt idx="21">
                  <c:v>-75.832167999999996</c:v>
                </c:pt>
                <c:pt idx="22">
                  <c:v>-75.712470999999994</c:v>
                </c:pt>
                <c:pt idx="23">
                  <c:v>-75.619529999999997</c:v>
                </c:pt>
                <c:pt idx="24">
                  <c:v>-75.502965000000003</c:v>
                </c:pt>
                <c:pt idx="25">
                  <c:v>-75.393079</c:v>
                </c:pt>
                <c:pt idx="26">
                  <c:v>-75.270938999999998</c:v>
                </c:pt>
                <c:pt idx="27">
                  <c:v>-75.179275000000004</c:v>
                </c:pt>
                <c:pt idx="28">
                  <c:v>-75.064678000000001</c:v>
                </c:pt>
                <c:pt idx="29">
                  <c:v>-74.964078999999998</c:v>
                </c:pt>
                <c:pt idx="30">
                  <c:v>-74.882075999999998</c:v>
                </c:pt>
                <c:pt idx="31">
                  <c:v>-74.796193000000002</c:v>
                </c:pt>
                <c:pt idx="32">
                  <c:v>-74.679556000000005</c:v>
                </c:pt>
                <c:pt idx="33">
                  <c:v>-74.584891999999996</c:v>
                </c:pt>
                <c:pt idx="34">
                  <c:v>-74.471532999999994</c:v>
                </c:pt>
                <c:pt idx="35">
                  <c:v>-74.352701999999994</c:v>
                </c:pt>
                <c:pt idx="36">
                  <c:v>-74.262690000000006</c:v>
                </c:pt>
                <c:pt idx="37">
                  <c:v>-74.169640000000001</c:v>
                </c:pt>
                <c:pt idx="38">
                  <c:v>-74.069877000000005</c:v>
                </c:pt>
                <c:pt idx="39">
                  <c:v>-74.012465000000006</c:v>
                </c:pt>
                <c:pt idx="40">
                  <c:v>-73.934387000000001</c:v>
                </c:pt>
                <c:pt idx="41">
                  <c:v>-73.843307999999993</c:v>
                </c:pt>
                <c:pt idx="42">
                  <c:v>-73.743133</c:v>
                </c:pt>
                <c:pt idx="43">
                  <c:v>-73.663916999999998</c:v>
                </c:pt>
                <c:pt idx="44">
                  <c:v>-73.570571000000001</c:v>
                </c:pt>
                <c:pt idx="45">
                  <c:v>-73.508008000000004</c:v>
                </c:pt>
                <c:pt idx="46">
                  <c:v>-73.417548999999994</c:v>
                </c:pt>
                <c:pt idx="47">
                  <c:v>-73.332109000000003</c:v>
                </c:pt>
                <c:pt idx="48">
                  <c:v>-73.269200999999995</c:v>
                </c:pt>
                <c:pt idx="49">
                  <c:v>-73.194218000000006</c:v>
                </c:pt>
                <c:pt idx="50">
                  <c:v>-73.128812999999994</c:v>
                </c:pt>
                <c:pt idx="51">
                  <c:v>-73.052379999999999</c:v>
                </c:pt>
                <c:pt idx="52">
                  <c:v>-72.959385999999995</c:v>
                </c:pt>
                <c:pt idx="53">
                  <c:v>-72.855239999999995</c:v>
                </c:pt>
                <c:pt idx="54">
                  <c:v>-72.786270999999999</c:v>
                </c:pt>
                <c:pt idx="55">
                  <c:v>-72.712461000000005</c:v>
                </c:pt>
                <c:pt idx="56">
                  <c:v>-72.624440000000007</c:v>
                </c:pt>
                <c:pt idx="57">
                  <c:v>-72.575325000000007</c:v>
                </c:pt>
                <c:pt idx="58">
                  <c:v>-72.494479999999996</c:v>
                </c:pt>
                <c:pt idx="59">
                  <c:v>-72.419537000000005</c:v>
                </c:pt>
                <c:pt idx="60">
                  <c:v>-72.334468999999999</c:v>
                </c:pt>
                <c:pt idx="61">
                  <c:v>-72.269139999999993</c:v>
                </c:pt>
                <c:pt idx="62">
                  <c:v>-72.187124999999995</c:v>
                </c:pt>
                <c:pt idx="63">
                  <c:v>-72.122639000000007</c:v>
                </c:pt>
                <c:pt idx="64">
                  <c:v>-72.055886999999998</c:v>
                </c:pt>
                <c:pt idx="65">
                  <c:v>-71.990324000000001</c:v>
                </c:pt>
                <c:pt idx="66">
                  <c:v>-71.929304000000002</c:v>
                </c:pt>
                <c:pt idx="67">
                  <c:v>-71.872386000000006</c:v>
                </c:pt>
                <c:pt idx="68">
                  <c:v>-71.813748000000004</c:v>
                </c:pt>
                <c:pt idx="69">
                  <c:v>-71.757679999999993</c:v>
                </c:pt>
                <c:pt idx="70">
                  <c:v>-71.690759999999997</c:v>
                </c:pt>
                <c:pt idx="71">
                  <c:v>-71.639460999999997</c:v>
                </c:pt>
                <c:pt idx="72">
                  <c:v>-71.569159999999997</c:v>
                </c:pt>
                <c:pt idx="73">
                  <c:v>-71.477102000000002</c:v>
                </c:pt>
                <c:pt idx="74">
                  <c:v>-71.418672000000001</c:v>
                </c:pt>
                <c:pt idx="75">
                  <c:v>-71.336562999999998</c:v>
                </c:pt>
                <c:pt idx="76">
                  <c:v>-71.252587000000005</c:v>
                </c:pt>
                <c:pt idx="77">
                  <c:v>-71.204673999999997</c:v>
                </c:pt>
                <c:pt idx="78">
                  <c:v>-71.156201999999993</c:v>
                </c:pt>
                <c:pt idx="79">
                  <c:v>-71.085987000000003</c:v>
                </c:pt>
                <c:pt idx="80">
                  <c:v>-71.022278</c:v>
                </c:pt>
                <c:pt idx="81">
                  <c:v>-70.969583</c:v>
                </c:pt>
                <c:pt idx="82">
                  <c:v>-70.914599999999993</c:v>
                </c:pt>
                <c:pt idx="83">
                  <c:v>-70.872787000000002</c:v>
                </c:pt>
                <c:pt idx="84">
                  <c:v>-70.825445999999999</c:v>
                </c:pt>
                <c:pt idx="85">
                  <c:v>-70.762557000000001</c:v>
                </c:pt>
                <c:pt idx="86">
                  <c:v>-70.719965000000002</c:v>
                </c:pt>
                <c:pt idx="87">
                  <c:v>-70.658670000000001</c:v>
                </c:pt>
                <c:pt idx="88">
                  <c:v>-70.592877000000001</c:v>
                </c:pt>
                <c:pt idx="89">
                  <c:v>-70.547043000000002</c:v>
                </c:pt>
                <c:pt idx="90">
                  <c:v>-70.495602000000005</c:v>
                </c:pt>
                <c:pt idx="91">
                  <c:v>-70.429940000000002</c:v>
                </c:pt>
                <c:pt idx="92">
                  <c:v>-70.360596999999999</c:v>
                </c:pt>
                <c:pt idx="93">
                  <c:v>-70.314498999999998</c:v>
                </c:pt>
                <c:pt idx="94">
                  <c:v>-70.262609999999995</c:v>
                </c:pt>
                <c:pt idx="95">
                  <c:v>-70.206064999999995</c:v>
                </c:pt>
                <c:pt idx="96">
                  <c:v>-70.152141</c:v>
                </c:pt>
                <c:pt idx="97">
                  <c:v>-70.109459000000001</c:v>
                </c:pt>
                <c:pt idx="98">
                  <c:v>-70.048445000000001</c:v>
                </c:pt>
                <c:pt idx="99">
                  <c:v>-69.998147000000003</c:v>
                </c:pt>
                <c:pt idx="100">
                  <c:v>-69.957260000000005</c:v>
                </c:pt>
                <c:pt idx="101">
                  <c:v>-69.923663000000005</c:v>
                </c:pt>
                <c:pt idx="102">
                  <c:v>-69.876536000000002</c:v>
                </c:pt>
                <c:pt idx="103">
                  <c:v>-69.827098000000007</c:v>
                </c:pt>
                <c:pt idx="104">
                  <c:v>-69.774435999999994</c:v>
                </c:pt>
                <c:pt idx="105">
                  <c:v>-69.721834999999999</c:v>
                </c:pt>
                <c:pt idx="106">
                  <c:v>-69.657229000000001</c:v>
                </c:pt>
                <c:pt idx="107">
                  <c:v>-69.595916000000003</c:v>
                </c:pt>
                <c:pt idx="108">
                  <c:v>-69.525993</c:v>
                </c:pt>
                <c:pt idx="109">
                  <c:v>-69.471789999999999</c:v>
                </c:pt>
                <c:pt idx="110">
                  <c:v>-69.406706</c:v>
                </c:pt>
                <c:pt idx="111">
                  <c:v>-69.356942000000004</c:v>
                </c:pt>
                <c:pt idx="112">
                  <c:v>-69.304530999999997</c:v>
                </c:pt>
                <c:pt idx="113">
                  <c:v>-69.241936999999993</c:v>
                </c:pt>
                <c:pt idx="114">
                  <c:v>-69.198307</c:v>
                </c:pt>
                <c:pt idx="115">
                  <c:v>-69.141767000000002</c:v>
                </c:pt>
                <c:pt idx="116">
                  <c:v>-69.104257000000004</c:v>
                </c:pt>
                <c:pt idx="117">
                  <c:v>-69.060894000000005</c:v>
                </c:pt>
                <c:pt idx="118">
                  <c:v>-69.005494999999996</c:v>
                </c:pt>
                <c:pt idx="119">
                  <c:v>-68.946060000000003</c:v>
                </c:pt>
                <c:pt idx="120">
                  <c:v>-68.895685</c:v>
                </c:pt>
                <c:pt idx="121">
                  <c:v>-68.847149000000002</c:v>
                </c:pt>
                <c:pt idx="122">
                  <c:v>-68.809393</c:v>
                </c:pt>
                <c:pt idx="123">
                  <c:v>-68.768535999999997</c:v>
                </c:pt>
                <c:pt idx="124">
                  <c:v>-68.724765000000005</c:v>
                </c:pt>
                <c:pt idx="125">
                  <c:v>-68.670663000000005</c:v>
                </c:pt>
                <c:pt idx="126">
                  <c:v>-68.613404000000003</c:v>
                </c:pt>
                <c:pt idx="127">
                  <c:v>-68.571303999999998</c:v>
                </c:pt>
                <c:pt idx="128">
                  <c:v>-68.541015000000002</c:v>
                </c:pt>
                <c:pt idx="129">
                  <c:v>-68.506580999999997</c:v>
                </c:pt>
                <c:pt idx="130">
                  <c:v>-68.462107000000003</c:v>
                </c:pt>
                <c:pt idx="131">
                  <c:v>-68.426362999999995</c:v>
                </c:pt>
                <c:pt idx="132">
                  <c:v>-68.377229</c:v>
                </c:pt>
                <c:pt idx="133">
                  <c:v>-68.328562000000005</c:v>
                </c:pt>
                <c:pt idx="134">
                  <c:v>-68.289845</c:v>
                </c:pt>
                <c:pt idx="135">
                  <c:v>-68.246570000000006</c:v>
                </c:pt>
                <c:pt idx="136">
                  <c:v>-68.204431</c:v>
                </c:pt>
                <c:pt idx="137">
                  <c:v>-68.161573000000004</c:v>
                </c:pt>
                <c:pt idx="138">
                  <c:v>-68.110947999999993</c:v>
                </c:pt>
                <c:pt idx="139">
                  <c:v>-68.067456000000007</c:v>
                </c:pt>
                <c:pt idx="140">
                  <c:v>-68.017110000000002</c:v>
                </c:pt>
                <c:pt idx="141">
                  <c:v>-67.978183000000001</c:v>
                </c:pt>
                <c:pt idx="142">
                  <c:v>-67.938401999999996</c:v>
                </c:pt>
                <c:pt idx="143">
                  <c:v>-67.902479999999997</c:v>
                </c:pt>
                <c:pt idx="144">
                  <c:v>-67.849146000000005</c:v>
                </c:pt>
                <c:pt idx="145">
                  <c:v>-67.801680000000005</c:v>
                </c:pt>
                <c:pt idx="146">
                  <c:v>-67.760441999999998</c:v>
                </c:pt>
                <c:pt idx="147">
                  <c:v>-67.719628</c:v>
                </c:pt>
                <c:pt idx="148">
                  <c:v>-67.694219000000004</c:v>
                </c:pt>
                <c:pt idx="149">
                  <c:v>-67.666788999999994</c:v>
                </c:pt>
                <c:pt idx="150">
                  <c:v>-67.623283000000001</c:v>
                </c:pt>
                <c:pt idx="151">
                  <c:v>-67.583267000000006</c:v>
                </c:pt>
                <c:pt idx="152">
                  <c:v>-67.549537999999998</c:v>
                </c:pt>
                <c:pt idx="153">
                  <c:v>-67.520172000000002</c:v>
                </c:pt>
                <c:pt idx="154">
                  <c:v>-67.487205000000003</c:v>
                </c:pt>
                <c:pt idx="155">
                  <c:v>-67.445290999999997</c:v>
                </c:pt>
                <c:pt idx="156">
                  <c:v>-67.400711999999999</c:v>
                </c:pt>
                <c:pt idx="157">
                  <c:v>-67.354538000000005</c:v>
                </c:pt>
                <c:pt idx="158">
                  <c:v>-67.322975</c:v>
                </c:pt>
                <c:pt idx="159">
                  <c:v>-67.277517000000003</c:v>
                </c:pt>
                <c:pt idx="160">
                  <c:v>-67.250473</c:v>
                </c:pt>
                <c:pt idx="161">
                  <c:v>-67.211612000000002</c:v>
                </c:pt>
                <c:pt idx="162">
                  <c:v>-67.180762999999999</c:v>
                </c:pt>
                <c:pt idx="163">
                  <c:v>-67.152828</c:v>
                </c:pt>
                <c:pt idx="164">
                  <c:v>-67.120333000000002</c:v>
                </c:pt>
                <c:pt idx="165">
                  <c:v>-67.088239000000002</c:v>
                </c:pt>
                <c:pt idx="166">
                  <c:v>-67.044567000000001</c:v>
                </c:pt>
                <c:pt idx="167">
                  <c:v>-67.004434000000003</c:v>
                </c:pt>
                <c:pt idx="168">
                  <c:v>-66.953232999999997</c:v>
                </c:pt>
                <c:pt idx="169">
                  <c:v>-66.913118999999995</c:v>
                </c:pt>
                <c:pt idx="170">
                  <c:v>-66.871679</c:v>
                </c:pt>
                <c:pt idx="171">
                  <c:v>-66.822802999999993</c:v>
                </c:pt>
                <c:pt idx="172">
                  <c:v>-66.786180000000002</c:v>
                </c:pt>
                <c:pt idx="173">
                  <c:v>-66.745998999999998</c:v>
                </c:pt>
                <c:pt idx="174">
                  <c:v>-66.703496999999999</c:v>
                </c:pt>
                <c:pt idx="175">
                  <c:v>-66.654816999999994</c:v>
                </c:pt>
                <c:pt idx="176">
                  <c:v>-66.607405999999997</c:v>
                </c:pt>
                <c:pt idx="177">
                  <c:v>-66.560097999999996</c:v>
                </c:pt>
                <c:pt idx="178">
                  <c:v>-66.533959999999993</c:v>
                </c:pt>
                <c:pt idx="179">
                  <c:v>-66.492272999999997</c:v>
                </c:pt>
                <c:pt idx="180">
                  <c:v>-66.444357999999994</c:v>
                </c:pt>
                <c:pt idx="181">
                  <c:v>-66.413321999999994</c:v>
                </c:pt>
                <c:pt idx="182">
                  <c:v>-66.378758000000005</c:v>
                </c:pt>
                <c:pt idx="183">
                  <c:v>-66.337090000000003</c:v>
                </c:pt>
                <c:pt idx="184">
                  <c:v>-66.305052000000003</c:v>
                </c:pt>
                <c:pt idx="185">
                  <c:v>-66.263704000000004</c:v>
                </c:pt>
                <c:pt idx="186">
                  <c:v>-66.227390999999997</c:v>
                </c:pt>
                <c:pt idx="187">
                  <c:v>-66.195875999999998</c:v>
                </c:pt>
                <c:pt idx="188">
                  <c:v>-66.148070000000004</c:v>
                </c:pt>
                <c:pt idx="189">
                  <c:v>-66.097549999999998</c:v>
                </c:pt>
                <c:pt idx="190">
                  <c:v>-66.036805999999999</c:v>
                </c:pt>
                <c:pt idx="191">
                  <c:v>-65.997077000000004</c:v>
                </c:pt>
                <c:pt idx="192">
                  <c:v>-65.954650000000001</c:v>
                </c:pt>
                <c:pt idx="193">
                  <c:v>-65.917006000000001</c:v>
                </c:pt>
                <c:pt idx="194">
                  <c:v>-65.881370000000004</c:v>
                </c:pt>
                <c:pt idx="195">
                  <c:v>-65.836095999999998</c:v>
                </c:pt>
                <c:pt idx="196">
                  <c:v>-65.801277999999996</c:v>
                </c:pt>
                <c:pt idx="197">
                  <c:v>-65.768084000000002</c:v>
                </c:pt>
                <c:pt idx="198">
                  <c:v>-65.735427000000001</c:v>
                </c:pt>
                <c:pt idx="199">
                  <c:v>-65.695863000000003</c:v>
                </c:pt>
                <c:pt idx="200">
                  <c:v>-65.662493999999995</c:v>
                </c:pt>
                <c:pt idx="201">
                  <c:v>-65.627064000000004</c:v>
                </c:pt>
                <c:pt idx="202">
                  <c:v>-65.58117</c:v>
                </c:pt>
                <c:pt idx="203">
                  <c:v>-65.554481999999993</c:v>
                </c:pt>
                <c:pt idx="204">
                  <c:v>-65.506286000000003</c:v>
                </c:pt>
                <c:pt idx="205">
                  <c:v>-65.471698000000004</c:v>
                </c:pt>
                <c:pt idx="206">
                  <c:v>-65.428849</c:v>
                </c:pt>
                <c:pt idx="207">
                  <c:v>-65.396303000000003</c:v>
                </c:pt>
                <c:pt idx="208">
                  <c:v>-65.357900999999998</c:v>
                </c:pt>
                <c:pt idx="209">
                  <c:v>-65.318702000000002</c:v>
                </c:pt>
                <c:pt idx="210">
                  <c:v>-65.282360999999995</c:v>
                </c:pt>
                <c:pt idx="211">
                  <c:v>-65.244547999999995</c:v>
                </c:pt>
                <c:pt idx="212">
                  <c:v>-65.204599000000002</c:v>
                </c:pt>
                <c:pt idx="213">
                  <c:v>-65.166773000000006</c:v>
                </c:pt>
                <c:pt idx="214">
                  <c:v>-65.125930999999994</c:v>
                </c:pt>
                <c:pt idx="215">
                  <c:v>-65.086574999999996</c:v>
                </c:pt>
                <c:pt idx="216">
                  <c:v>-65.054040000000001</c:v>
                </c:pt>
                <c:pt idx="217">
                  <c:v>-65.023977000000002</c:v>
                </c:pt>
                <c:pt idx="218">
                  <c:v>-64.999745000000004</c:v>
                </c:pt>
                <c:pt idx="219">
                  <c:v>-64.967444</c:v>
                </c:pt>
                <c:pt idx="220">
                  <c:v>-64.927800000000005</c:v>
                </c:pt>
                <c:pt idx="221">
                  <c:v>-64.884872999999999</c:v>
                </c:pt>
                <c:pt idx="222">
                  <c:v>-64.847724999999997</c:v>
                </c:pt>
                <c:pt idx="223">
                  <c:v>-64.798602000000002</c:v>
                </c:pt>
                <c:pt idx="224">
                  <c:v>-64.756506000000002</c:v>
                </c:pt>
                <c:pt idx="225">
                  <c:v>-64.730673999999993</c:v>
                </c:pt>
                <c:pt idx="226">
                  <c:v>-64.700729999999993</c:v>
                </c:pt>
                <c:pt idx="227">
                  <c:v>-64.657182000000006</c:v>
                </c:pt>
                <c:pt idx="228">
                  <c:v>-64.616778999999994</c:v>
                </c:pt>
                <c:pt idx="229">
                  <c:v>-64.580664999999996</c:v>
                </c:pt>
                <c:pt idx="230">
                  <c:v>-64.532195999999999</c:v>
                </c:pt>
                <c:pt idx="231">
                  <c:v>-64.505843999999996</c:v>
                </c:pt>
                <c:pt idx="232">
                  <c:v>-64.481797999999998</c:v>
                </c:pt>
                <c:pt idx="233">
                  <c:v>-64.433476999999996</c:v>
                </c:pt>
                <c:pt idx="234">
                  <c:v>-64.392560000000003</c:v>
                </c:pt>
                <c:pt idx="235">
                  <c:v>-64.364131999999998</c:v>
                </c:pt>
                <c:pt idx="236">
                  <c:v>-64.328232999999997</c:v>
                </c:pt>
                <c:pt idx="237">
                  <c:v>-64.304934000000003</c:v>
                </c:pt>
                <c:pt idx="238">
                  <c:v>-64.261482999999998</c:v>
                </c:pt>
                <c:pt idx="239">
                  <c:v>-64.226020000000005</c:v>
                </c:pt>
                <c:pt idx="240">
                  <c:v>-64.193375000000003</c:v>
                </c:pt>
                <c:pt idx="241">
                  <c:v>-64.166934999999995</c:v>
                </c:pt>
                <c:pt idx="242">
                  <c:v>-64.134449000000004</c:v>
                </c:pt>
                <c:pt idx="243">
                  <c:v>-64.098828999999995</c:v>
                </c:pt>
                <c:pt idx="244">
                  <c:v>-64.055327000000005</c:v>
                </c:pt>
                <c:pt idx="245">
                  <c:v>-64.026047000000005</c:v>
                </c:pt>
                <c:pt idx="246">
                  <c:v>-63.995480999999998</c:v>
                </c:pt>
                <c:pt idx="247">
                  <c:v>-63.961150000000004</c:v>
                </c:pt>
                <c:pt idx="248">
                  <c:v>-63.931916000000001</c:v>
                </c:pt>
                <c:pt idx="249">
                  <c:v>-63.887365000000003</c:v>
                </c:pt>
                <c:pt idx="250">
                  <c:v>-63.858995999999998</c:v>
                </c:pt>
                <c:pt idx="251">
                  <c:v>-63.817830000000001</c:v>
                </c:pt>
                <c:pt idx="252">
                  <c:v>-63.772714999999998</c:v>
                </c:pt>
                <c:pt idx="253">
                  <c:v>-63.738537999999998</c:v>
                </c:pt>
                <c:pt idx="254">
                  <c:v>-63.694397000000002</c:v>
                </c:pt>
                <c:pt idx="255">
                  <c:v>-63.655258000000003</c:v>
                </c:pt>
                <c:pt idx="256">
                  <c:v>-63.625680000000003</c:v>
                </c:pt>
                <c:pt idx="257">
                  <c:v>-63.584010999999997</c:v>
                </c:pt>
                <c:pt idx="258">
                  <c:v>-63.550922</c:v>
                </c:pt>
                <c:pt idx="259">
                  <c:v>-63.511738999999999</c:v>
                </c:pt>
                <c:pt idx="260">
                  <c:v>-63.481734000000003</c:v>
                </c:pt>
                <c:pt idx="261">
                  <c:v>-63.446964000000001</c:v>
                </c:pt>
                <c:pt idx="262">
                  <c:v>-63.421359000000002</c:v>
                </c:pt>
                <c:pt idx="263">
                  <c:v>-63.386625000000002</c:v>
                </c:pt>
                <c:pt idx="264">
                  <c:v>-63.365110999999999</c:v>
                </c:pt>
                <c:pt idx="265">
                  <c:v>-63.336741000000004</c:v>
                </c:pt>
                <c:pt idx="266">
                  <c:v>-63.311107999999997</c:v>
                </c:pt>
                <c:pt idx="267">
                  <c:v>-63.278421999999999</c:v>
                </c:pt>
                <c:pt idx="268">
                  <c:v>-63.235889</c:v>
                </c:pt>
                <c:pt idx="269">
                  <c:v>-63.194794000000002</c:v>
                </c:pt>
                <c:pt idx="270">
                  <c:v>-63.158636000000001</c:v>
                </c:pt>
                <c:pt idx="271">
                  <c:v>-63.127279000000001</c:v>
                </c:pt>
                <c:pt idx="272">
                  <c:v>-63.081563000000003</c:v>
                </c:pt>
                <c:pt idx="273">
                  <c:v>-63.055849000000002</c:v>
                </c:pt>
                <c:pt idx="274">
                  <c:v>-63.02355</c:v>
                </c:pt>
                <c:pt idx="275">
                  <c:v>-62.980683999999997</c:v>
                </c:pt>
                <c:pt idx="276">
                  <c:v>-62.944491999999997</c:v>
                </c:pt>
                <c:pt idx="277">
                  <c:v>-62.908327999999997</c:v>
                </c:pt>
                <c:pt idx="278">
                  <c:v>-62.866594999999997</c:v>
                </c:pt>
                <c:pt idx="279">
                  <c:v>-62.824207000000001</c:v>
                </c:pt>
                <c:pt idx="280">
                  <c:v>-62.793365999999999</c:v>
                </c:pt>
                <c:pt idx="281">
                  <c:v>-62.749059000000003</c:v>
                </c:pt>
                <c:pt idx="282">
                  <c:v>-62.708973</c:v>
                </c:pt>
                <c:pt idx="283">
                  <c:v>-62.671728999999999</c:v>
                </c:pt>
                <c:pt idx="284">
                  <c:v>-62.633992999999997</c:v>
                </c:pt>
                <c:pt idx="285">
                  <c:v>-62.596746000000003</c:v>
                </c:pt>
                <c:pt idx="286">
                  <c:v>-62.571052000000002</c:v>
                </c:pt>
                <c:pt idx="287">
                  <c:v>-62.538334999999996</c:v>
                </c:pt>
                <c:pt idx="288">
                  <c:v>-62.499729000000002</c:v>
                </c:pt>
                <c:pt idx="289">
                  <c:v>-62.465420000000002</c:v>
                </c:pt>
                <c:pt idx="290">
                  <c:v>-62.436157000000001</c:v>
                </c:pt>
                <c:pt idx="291">
                  <c:v>-62.408768000000002</c:v>
                </c:pt>
                <c:pt idx="292">
                  <c:v>-62.380043999999998</c:v>
                </c:pt>
                <c:pt idx="293">
                  <c:v>-62.350670000000001</c:v>
                </c:pt>
                <c:pt idx="294">
                  <c:v>-62.305529999999997</c:v>
                </c:pt>
                <c:pt idx="295">
                  <c:v>-62.265707999999997</c:v>
                </c:pt>
                <c:pt idx="296">
                  <c:v>-62.209842000000002</c:v>
                </c:pt>
                <c:pt idx="297">
                  <c:v>-62.172739</c:v>
                </c:pt>
                <c:pt idx="298">
                  <c:v>-62.142409000000001</c:v>
                </c:pt>
                <c:pt idx="299">
                  <c:v>-62.097631</c:v>
                </c:pt>
                <c:pt idx="300">
                  <c:v>-62.059928999999997</c:v>
                </c:pt>
                <c:pt idx="301">
                  <c:v>-62.026513999999999</c:v>
                </c:pt>
                <c:pt idx="302">
                  <c:v>-61.983885000000001</c:v>
                </c:pt>
                <c:pt idx="303">
                  <c:v>-61.943784000000001</c:v>
                </c:pt>
                <c:pt idx="304">
                  <c:v>-61.901994999999999</c:v>
                </c:pt>
                <c:pt idx="305">
                  <c:v>-61.866078999999999</c:v>
                </c:pt>
                <c:pt idx="306">
                  <c:v>-61.821983000000003</c:v>
                </c:pt>
                <c:pt idx="307">
                  <c:v>-61.789144</c:v>
                </c:pt>
                <c:pt idx="308">
                  <c:v>-61.752197000000002</c:v>
                </c:pt>
                <c:pt idx="309">
                  <c:v>-61.724260000000001</c:v>
                </c:pt>
                <c:pt idx="310">
                  <c:v>-61.698745000000002</c:v>
                </c:pt>
                <c:pt idx="311">
                  <c:v>-61.648201999999998</c:v>
                </c:pt>
                <c:pt idx="312">
                  <c:v>-61.616779000000001</c:v>
                </c:pt>
                <c:pt idx="313">
                  <c:v>-61.578865</c:v>
                </c:pt>
                <c:pt idx="314">
                  <c:v>-61.545924999999997</c:v>
                </c:pt>
                <c:pt idx="315">
                  <c:v>-61.517847000000003</c:v>
                </c:pt>
                <c:pt idx="316">
                  <c:v>-61.490397999999999</c:v>
                </c:pt>
                <c:pt idx="317">
                  <c:v>-61.455762999999997</c:v>
                </c:pt>
                <c:pt idx="318">
                  <c:v>-61.430056</c:v>
                </c:pt>
                <c:pt idx="319">
                  <c:v>-61.402923999999999</c:v>
                </c:pt>
                <c:pt idx="320">
                  <c:v>-61.347715999999998</c:v>
                </c:pt>
                <c:pt idx="321">
                  <c:v>-61.31917</c:v>
                </c:pt>
                <c:pt idx="322">
                  <c:v>-61.279781999999997</c:v>
                </c:pt>
                <c:pt idx="323">
                  <c:v>-61.243442000000002</c:v>
                </c:pt>
                <c:pt idx="324">
                  <c:v>-61.213389999999997</c:v>
                </c:pt>
                <c:pt idx="325">
                  <c:v>-61.186771</c:v>
                </c:pt>
                <c:pt idx="326">
                  <c:v>-61.151907999999999</c:v>
                </c:pt>
                <c:pt idx="327">
                  <c:v>-61.108632999999998</c:v>
                </c:pt>
                <c:pt idx="328">
                  <c:v>-61.072761999999997</c:v>
                </c:pt>
                <c:pt idx="329">
                  <c:v>-61.044446000000001</c:v>
                </c:pt>
                <c:pt idx="330">
                  <c:v>-61.012101000000001</c:v>
                </c:pt>
                <c:pt idx="331">
                  <c:v>-60.976191999999998</c:v>
                </c:pt>
                <c:pt idx="332">
                  <c:v>-60.939104999999998</c:v>
                </c:pt>
                <c:pt idx="333">
                  <c:v>-60.900191999999997</c:v>
                </c:pt>
                <c:pt idx="334">
                  <c:v>-60.870702000000001</c:v>
                </c:pt>
                <c:pt idx="335">
                  <c:v>-60.837952999999999</c:v>
                </c:pt>
                <c:pt idx="336">
                  <c:v>-60.801082000000001</c:v>
                </c:pt>
                <c:pt idx="337">
                  <c:v>-60.755235999999996</c:v>
                </c:pt>
                <c:pt idx="338">
                  <c:v>-60.734388000000003</c:v>
                </c:pt>
                <c:pt idx="339">
                  <c:v>-60.699888000000001</c:v>
                </c:pt>
                <c:pt idx="340">
                  <c:v>-60.663131999999997</c:v>
                </c:pt>
                <c:pt idx="341">
                  <c:v>-60.623666</c:v>
                </c:pt>
                <c:pt idx="342">
                  <c:v>-60.594565000000003</c:v>
                </c:pt>
                <c:pt idx="343">
                  <c:v>-60.554054000000001</c:v>
                </c:pt>
                <c:pt idx="344">
                  <c:v>-60.516525000000001</c:v>
                </c:pt>
                <c:pt idx="345">
                  <c:v>-60.478504999999998</c:v>
                </c:pt>
                <c:pt idx="346">
                  <c:v>-60.445199000000002</c:v>
                </c:pt>
                <c:pt idx="347">
                  <c:v>-60.410724000000002</c:v>
                </c:pt>
                <c:pt idx="348">
                  <c:v>-60.372256999999998</c:v>
                </c:pt>
                <c:pt idx="349">
                  <c:v>-60.334442000000003</c:v>
                </c:pt>
                <c:pt idx="350">
                  <c:v>-60.300614000000003</c:v>
                </c:pt>
                <c:pt idx="351">
                  <c:v>-60.265739000000004</c:v>
                </c:pt>
                <c:pt idx="352">
                  <c:v>-60.224637000000001</c:v>
                </c:pt>
                <c:pt idx="353">
                  <c:v>-60.191797000000001</c:v>
                </c:pt>
                <c:pt idx="354">
                  <c:v>-60.168152999999997</c:v>
                </c:pt>
                <c:pt idx="355">
                  <c:v>-60.135956</c:v>
                </c:pt>
                <c:pt idx="356">
                  <c:v>-60.086494999999999</c:v>
                </c:pt>
                <c:pt idx="357">
                  <c:v>-60.052131000000003</c:v>
                </c:pt>
                <c:pt idx="358">
                  <c:v>-60.021126000000002</c:v>
                </c:pt>
                <c:pt idx="359">
                  <c:v>-59.983338000000003</c:v>
                </c:pt>
                <c:pt idx="360">
                  <c:v>-59.944650000000003</c:v>
                </c:pt>
                <c:pt idx="361">
                  <c:v>-59.907229000000001</c:v>
                </c:pt>
                <c:pt idx="362">
                  <c:v>-59.863768</c:v>
                </c:pt>
                <c:pt idx="363">
                  <c:v>-59.827255999999998</c:v>
                </c:pt>
                <c:pt idx="364">
                  <c:v>-59.787728000000001</c:v>
                </c:pt>
                <c:pt idx="365">
                  <c:v>-59.746988000000002</c:v>
                </c:pt>
                <c:pt idx="366">
                  <c:v>-59.698042999999998</c:v>
                </c:pt>
                <c:pt idx="367">
                  <c:v>-59.650696000000003</c:v>
                </c:pt>
                <c:pt idx="368">
                  <c:v>-59.610858</c:v>
                </c:pt>
                <c:pt idx="369">
                  <c:v>-59.576377999999998</c:v>
                </c:pt>
                <c:pt idx="370">
                  <c:v>-59.541466</c:v>
                </c:pt>
                <c:pt idx="371">
                  <c:v>-59.503253000000001</c:v>
                </c:pt>
                <c:pt idx="372">
                  <c:v>-59.473717000000001</c:v>
                </c:pt>
                <c:pt idx="373">
                  <c:v>-59.433405999999998</c:v>
                </c:pt>
                <c:pt idx="374">
                  <c:v>-59.395173</c:v>
                </c:pt>
                <c:pt idx="375">
                  <c:v>-59.362538999999998</c:v>
                </c:pt>
                <c:pt idx="376">
                  <c:v>-59.321347000000003</c:v>
                </c:pt>
                <c:pt idx="377">
                  <c:v>-59.273307000000003</c:v>
                </c:pt>
                <c:pt idx="378">
                  <c:v>-59.227567999999998</c:v>
                </c:pt>
                <c:pt idx="379">
                  <c:v>-59.196330000000003</c:v>
                </c:pt>
                <c:pt idx="380">
                  <c:v>-59.162227000000001</c:v>
                </c:pt>
                <c:pt idx="381">
                  <c:v>-59.124862999999998</c:v>
                </c:pt>
                <c:pt idx="382">
                  <c:v>-59.084574000000003</c:v>
                </c:pt>
                <c:pt idx="383">
                  <c:v>-59.036327</c:v>
                </c:pt>
                <c:pt idx="384">
                  <c:v>-59.002482999999998</c:v>
                </c:pt>
                <c:pt idx="385">
                  <c:v>-58.957013000000003</c:v>
                </c:pt>
                <c:pt idx="386">
                  <c:v>-58.913578000000001</c:v>
                </c:pt>
                <c:pt idx="387">
                  <c:v>-58.875307999999997</c:v>
                </c:pt>
                <c:pt idx="388">
                  <c:v>-58.845097000000003</c:v>
                </c:pt>
                <c:pt idx="389">
                  <c:v>-58.801186000000001</c:v>
                </c:pt>
                <c:pt idx="390">
                  <c:v>-58.747554000000001</c:v>
                </c:pt>
                <c:pt idx="391">
                  <c:v>-58.706344999999999</c:v>
                </c:pt>
                <c:pt idx="392">
                  <c:v>-58.661081000000003</c:v>
                </c:pt>
                <c:pt idx="393">
                  <c:v>-58.631258000000003</c:v>
                </c:pt>
                <c:pt idx="394">
                  <c:v>-58.595892999999997</c:v>
                </c:pt>
                <c:pt idx="395">
                  <c:v>-58.559719999999999</c:v>
                </c:pt>
                <c:pt idx="396">
                  <c:v>-58.528176999999999</c:v>
                </c:pt>
                <c:pt idx="397">
                  <c:v>-58.493702999999996</c:v>
                </c:pt>
                <c:pt idx="398">
                  <c:v>-58.466664000000002</c:v>
                </c:pt>
                <c:pt idx="399">
                  <c:v>-58.424298</c:v>
                </c:pt>
                <c:pt idx="400">
                  <c:v>-58.385288000000003</c:v>
                </c:pt>
                <c:pt idx="401">
                  <c:v>-58.333497000000001</c:v>
                </c:pt>
                <c:pt idx="402">
                  <c:v>-58.295766999999998</c:v>
                </c:pt>
                <c:pt idx="403">
                  <c:v>-58.253250999999999</c:v>
                </c:pt>
                <c:pt idx="404">
                  <c:v>-58.215319999999998</c:v>
                </c:pt>
                <c:pt idx="405">
                  <c:v>-58.178091999999999</c:v>
                </c:pt>
                <c:pt idx="406">
                  <c:v>-58.132227</c:v>
                </c:pt>
                <c:pt idx="407">
                  <c:v>-58.094960999999998</c:v>
                </c:pt>
                <c:pt idx="408">
                  <c:v>-58.050725</c:v>
                </c:pt>
                <c:pt idx="409">
                  <c:v>-58.011674999999997</c:v>
                </c:pt>
                <c:pt idx="410">
                  <c:v>-57.975096000000001</c:v>
                </c:pt>
                <c:pt idx="411">
                  <c:v>-57.942867999999997</c:v>
                </c:pt>
                <c:pt idx="412">
                  <c:v>-57.908701999999998</c:v>
                </c:pt>
                <c:pt idx="413">
                  <c:v>-57.870313000000003</c:v>
                </c:pt>
                <c:pt idx="414">
                  <c:v>-57.844839</c:v>
                </c:pt>
                <c:pt idx="415">
                  <c:v>-57.805681999999997</c:v>
                </c:pt>
                <c:pt idx="416">
                  <c:v>-57.770105999999998</c:v>
                </c:pt>
                <c:pt idx="417">
                  <c:v>-57.726716000000003</c:v>
                </c:pt>
                <c:pt idx="418">
                  <c:v>-57.695841000000001</c:v>
                </c:pt>
                <c:pt idx="419">
                  <c:v>-57.654338000000003</c:v>
                </c:pt>
                <c:pt idx="420">
                  <c:v>-57.621969</c:v>
                </c:pt>
                <c:pt idx="421">
                  <c:v>-57.586633999999997</c:v>
                </c:pt>
                <c:pt idx="422">
                  <c:v>-57.541564000000001</c:v>
                </c:pt>
                <c:pt idx="423">
                  <c:v>-57.508775999999997</c:v>
                </c:pt>
                <c:pt idx="424">
                  <c:v>-57.46763</c:v>
                </c:pt>
                <c:pt idx="425">
                  <c:v>-57.428958000000002</c:v>
                </c:pt>
                <c:pt idx="426">
                  <c:v>-57.392254999999999</c:v>
                </c:pt>
                <c:pt idx="427">
                  <c:v>-57.352376999999997</c:v>
                </c:pt>
                <c:pt idx="428">
                  <c:v>-57.312221999999998</c:v>
                </c:pt>
                <c:pt idx="429">
                  <c:v>-57.283889000000002</c:v>
                </c:pt>
                <c:pt idx="430">
                  <c:v>-57.25412</c:v>
                </c:pt>
                <c:pt idx="431">
                  <c:v>-57.212744999999998</c:v>
                </c:pt>
                <c:pt idx="432">
                  <c:v>-57.177070000000001</c:v>
                </c:pt>
                <c:pt idx="433">
                  <c:v>-57.141007999999999</c:v>
                </c:pt>
                <c:pt idx="434">
                  <c:v>-57.105406000000002</c:v>
                </c:pt>
                <c:pt idx="435">
                  <c:v>-57.062747000000002</c:v>
                </c:pt>
                <c:pt idx="436">
                  <c:v>-57.030912999999998</c:v>
                </c:pt>
                <c:pt idx="437">
                  <c:v>-56.995846999999998</c:v>
                </c:pt>
                <c:pt idx="438">
                  <c:v>-56.971339999999998</c:v>
                </c:pt>
                <c:pt idx="439">
                  <c:v>-56.930433999999998</c:v>
                </c:pt>
                <c:pt idx="440">
                  <c:v>-56.900706</c:v>
                </c:pt>
                <c:pt idx="441">
                  <c:v>-56.867615000000001</c:v>
                </c:pt>
                <c:pt idx="442">
                  <c:v>-56.841366000000001</c:v>
                </c:pt>
                <c:pt idx="443">
                  <c:v>-56.805021000000004</c:v>
                </c:pt>
                <c:pt idx="444">
                  <c:v>-56.766737999999997</c:v>
                </c:pt>
                <c:pt idx="445">
                  <c:v>-56.716726999999999</c:v>
                </c:pt>
                <c:pt idx="446">
                  <c:v>-56.688675000000003</c:v>
                </c:pt>
                <c:pt idx="447">
                  <c:v>-56.653740999999997</c:v>
                </c:pt>
                <c:pt idx="448">
                  <c:v>-56.612065999999999</c:v>
                </c:pt>
                <c:pt idx="449">
                  <c:v>-56.580413999999998</c:v>
                </c:pt>
                <c:pt idx="450">
                  <c:v>-56.542402000000003</c:v>
                </c:pt>
                <c:pt idx="451">
                  <c:v>-56.500602000000001</c:v>
                </c:pt>
                <c:pt idx="452">
                  <c:v>-56.458961000000002</c:v>
                </c:pt>
                <c:pt idx="453">
                  <c:v>-56.403807</c:v>
                </c:pt>
                <c:pt idx="454">
                  <c:v>-56.368560000000002</c:v>
                </c:pt>
                <c:pt idx="455">
                  <c:v>-56.328207999999997</c:v>
                </c:pt>
                <c:pt idx="456">
                  <c:v>-56.300136000000002</c:v>
                </c:pt>
                <c:pt idx="457">
                  <c:v>-56.277746999999998</c:v>
                </c:pt>
                <c:pt idx="458">
                  <c:v>-56.251475999999997</c:v>
                </c:pt>
                <c:pt idx="459">
                  <c:v>-56.218778</c:v>
                </c:pt>
                <c:pt idx="460">
                  <c:v>-56.190337</c:v>
                </c:pt>
                <c:pt idx="461">
                  <c:v>-56.163868000000001</c:v>
                </c:pt>
                <c:pt idx="462">
                  <c:v>-56.130288999999998</c:v>
                </c:pt>
                <c:pt idx="463">
                  <c:v>-56.094856</c:v>
                </c:pt>
                <c:pt idx="464">
                  <c:v>-56.058174999999999</c:v>
                </c:pt>
                <c:pt idx="465">
                  <c:v>-56.028415000000003</c:v>
                </c:pt>
                <c:pt idx="466">
                  <c:v>-55.988419</c:v>
                </c:pt>
                <c:pt idx="467">
                  <c:v>-55.950318000000003</c:v>
                </c:pt>
                <c:pt idx="468">
                  <c:v>-55.914400000000001</c:v>
                </c:pt>
                <c:pt idx="469">
                  <c:v>-55.874744</c:v>
                </c:pt>
                <c:pt idx="470">
                  <c:v>-55.844301999999999</c:v>
                </c:pt>
                <c:pt idx="471">
                  <c:v>-55.804361</c:v>
                </c:pt>
                <c:pt idx="472">
                  <c:v>-55.773802000000003</c:v>
                </c:pt>
                <c:pt idx="473">
                  <c:v>-55.727248000000003</c:v>
                </c:pt>
                <c:pt idx="474">
                  <c:v>-55.692548000000002</c:v>
                </c:pt>
                <c:pt idx="475">
                  <c:v>-55.659588999999997</c:v>
                </c:pt>
                <c:pt idx="476">
                  <c:v>-55.618726000000002</c:v>
                </c:pt>
                <c:pt idx="477">
                  <c:v>-55.591109000000003</c:v>
                </c:pt>
                <c:pt idx="478">
                  <c:v>-55.561746999999997</c:v>
                </c:pt>
                <c:pt idx="479">
                  <c:v>-55.527914000000003</c:v>
                </c:pt>
                <c:pt idx="480">
                  <c:v>-55.487282999999998</c:v>
                </c:pt>
                <c:pt idx="481">
                  <c:v>-55.449748999999997</c:v>
                </c:pt>
                <c:pt idx="482">
                  <c:v>-55.423062999999999</c:v>
                </c:pt>
                <c:pt idx="483">
                  <c:v>-55.376734999999996</c:v>
                </c:pt>
                <c:pt idx="484">
                  <c:v>-55.347437999999997</c:v>
                </c:pt>
                <c:pt idx="485">
                  <c:v>-55.318399999999997</c:v>
                </c:pt>
                <c:pt idx="486">
                  <c:v>-55.286450000000002</c:v>
                </c:pt>
                <c:pt idx="487">
                  <c:v>-55.24644</c:v>
                </c:pt>
                <c:pt idx="488">
                  <c:v>-55.208725000000001</c:v>
                </c:pt>
                <c:pt idx="489">
                  <c:v>-55.169784999999997</c:v>
                </c:pt>
                <c:pt idx="490">
                  <c:v>-55.142828999999999</c:v>
                </c:pt>
                <c:pt idx="491">
                  <c:v>-55.113385000000001</c:v>
                </c:pt>
                <c:pt idx="492">
                  <c:v>-55.083418999999999</c:v>
                </c:pt>
                <c:pt idx="493">
                  <c:v>-55.050820999999999</c:v>
                </c:pt>
                <c:pt idx="494">
                  <c:v>-55.019674000000002</c:v>
                </c:pt>
                <c:pt idx="495">
                  <c:v>-54.980097000000001</c:v>
                </c:pt>
                <c:pt idx="496">
                  <c:v>-54.954636999999998</c:v>
                </c:pt>
                <c:pt idx="497">
                  <c:v>-54.923025000000003</c:v>
                </c:pt>
                <c:pt idx="498">
                  <c:v>-54.876275</c:v>
                </c:pt>
                <c:pt idx="499">
                  <c:v>-54.855373999999998</c:v>
                </c:pt>
                <c:pt idx="500">
                  <c:v>-54.825887000000002</c:v>
                </c:pt>
                <c:pt idx="501">
                  <c:v>-54.795374000000002</c:v>
                </c:pt>
                <c:pt idx="502">
                  <c:v>-54.762340000000002</c:v>
                </c:pt>
                <c:pt idx="503">
                  <c:v>-54.719504999999998</c:v>
                </c:pt>
                <c:pt idx="504">
                  <c:v>-54.682544</c:v>
                </c:pt>
                <c:pt idx="505">
                  <c:v>-54.649749999999997</c:v>
                </c:pt>
                <c:pt idx="506">
                  <c:v>-54.609380999999999</c:v>
                </c:pt>
                <c:pt idx="507">
                  <c:v>-54.574801000000001</c:v>
                </c:pt>
                <c:pt idx="508">
                  <c:v>-54.554189000000001</c:v>
                </c:pt>
                <c:pt idx="509">
                  <c:v>-54.518501999999998</c:v>
                </c:pt>
                <c:pt idx="510">
                  <c:v>-54.486145</c:v>
                </c:pt>
                <c:pt idx="511">
                  <c:v>-54.462859999999999</c:v>
                </c:pt>
                <c:pt idx="512">
                  <c:v>-54.432738999999998</c:v>
                </c:pt>
                <c:pt idx="513">
                  <c:v>-54.398757000000003</c:v>
                </c:pt>
                <c:pt idx="514">
                  <c:v>-54.362375999999998</c:v>
                </c:pt>
                <c:pt idx="515">
                  <c:v>-54.33175</c:v>
                </c:pt>
                <c:pt idx="516">
                  <c:v>-54.293145000000003</c:v>
                </c:pt>
                <c:pt idx="517">
                  <c:v>-54.268638000000003</c:v>
                </c:pt>
                <c:pt idx="518">
                  <c:v>-54.232821000000001</c:v>
                </c:pt>
                <c:pt idx="519">
                  <c:v>-54.208787000000001</c:v>
                </c:pt>
                <c:pt idx="520">
                  <c:v>-54.182344000000001</c:v>
                </c:pt>
                <c:pt idx="521">
                  <c:v>-54.146991</c:v>
                </c:pt>
                <c:pt idx="522">
                  <c:v>-54.112912999999999</c:v>
                </c:pt>
                <c:pt idx="523">
                  <c:v>-54.076355999999997</c:v>
                </c:pt>
                <c:pt idx="524">
                  <c:v>-54.048478000000003</c:v>
                </c:pt>
                <c:pt idx="525">
                  <c:v>-54.024501000000001</c:v>
                </c:pt>
                <c:pt idx="526">
                  <c:v>-53.989237000000003</c:v>
                </c:pt>
                <c:pt idx="527">
                  <c:v>-53.957827000000002</c:v>
                </c:pt>
                <c:pt idx="528">
                  <c:v>-53.922330000000002</c:v>
                </c:pt>
                <c:pt idx="529">
                  <c:v>-53.881408</c:v>
                </c:pt>
                <c:pt idx="530">
                  <c:v>-53.840364999999998</c:v>
                </c:pt>
                <c:pt idx="531">
                  <c:v>-53.800609999999999</c:v>
                </c:pt>
                <c:pt idx="532">
                  <c:v>-53.770245000000003</c:v>
                </c:pt>
                <c:pt idx="533">
                  <c:v>-53.739324000000003</c:v>
                </c:pt>
                <c:pt idx="534">
                  <c:v>-53.704613000000002</c:v>
                </c:pt>
                <c:pt idx="535">
                  <c:v>-53.675668000000002</c:v>
                </c:pt>
                <c:pt idx="536">
                  <c:v>-53.642989</c:v>
                </c:pt>
                <c:pt idx="537">
                  <c:v>-53.603355000000001</c:v>
                </c:pt>
                <c:pt idx="538">
                  <c:v>-53.556178000000003</c:v>
                </c:pt>
                <c:pt idx="539">
                  <c:v>-53.534574999999997</c:v>
                </c:pt>
                <c:pt idx="540">
                  <c:v>-53.507818999999998</c:v>
                </c:pt>
                <c:pt idx="541">
                  <c:v>-53.475431999999998</c:v>
                </c:pt>
                <c:pt idx="542">
                  <c:v>-53.437019999999997</c:v>
                </c:pt>
                <c:pt idx="543">
                  <c:v>-53.398097</c:v>
                </c:pt>
                <c:pt idx="544">
                  <c:v>-53.360149</c:v>
                </c:pt>
                <c:pt idx="545">
                  <c:v>-53.319477999999997</c:v>
                </c:pt>
                <c:pt idx="546">
                  <c:v>-53.298834999999997</c:v>
                </c:pt>
                <c:pt idx="547">
                  <c:v>-53.270547999999998</c:v>
                </c:pt>
                <c:pt idx="548">
                  <c:v>-53.247383999999997</c:v>
                </c:pt>
                <c:pt idx="549">
                  <c:v>-53.224015000000001</c:v>
                </c:pt>
                <c:pt idx="550">
                  <c:v>-53.195596999999999</c:v>
                </c:pt>
                <c:pt idx="551">
                  <c:v>-53.172179</c:v>
                </c:pt>
                <c:pt idx="552">
                  <c:v>-53.149821000000003</c:v>
                </c:pt>
                <c:pt idx="553">
                  <c:v>-53.129947000000001</c:v>
                </c:pt>
                <c:pt idx="554">
                  <c:v>-53.095865000000003</c:v>
                </c:pt>
                <c:pt idx="555">
                  <c:v>-53.070138</c:v>
                </c:pt>
                <c:pt idx="556">
                  <c:v>-53.037173000000003</c:v>
                </c:pt>
                <c:pt idx="557">
                  <c:v>-53.008899</c:v>
                </c:pt>
                <c:pt idx="558">
                  <c:v>-52.974134999999997</c:v>
                </c:pt>
                <c:pt idx="559">
                  <c:v>-52.942005000000002</c:v>
                </c:pt>
                <c:pt idx="560">
                  <c:v>-52.900410999999998</c:v>
                </c:pt>
                <c:pt idx="561">
                  <c:v>-52.866512999999998</c:v>
                </c:pt>
                <c:pt idx="562">
                  <c:v>-52.822392000000001</c:v>
                </c:pt>
                <c:pt idx="563">
                  <c:v>-52.787607999999999</c:v>
                </c:pt>
                <c:pt idx="564">
                  <c:v>-52.754207999999998</c:v>
                </c:pt>
                <c:pt idx="565">
                  <c:v>-52.720796999999997</c:v>
                </c:pt>
                <c:pt idx="566">
                  <c:v>-52.692661999999999</c:v>
                </c:pt>
                <c:pt idx="567">
                  <c:v>-52.655363999999999</c:v>
                </c:pt>
                <c:pt idx="568">
                  <c:v>-52.626959999999997</c:v>
                </c:pt>
                <c:pt idx="569">
                  <c:v>-52.597723999999999</c:v>
                </c:pt>
                <c:pt idx="570">
                  <c:v>-52.567261999999999</c:v>
                </c:pt>
                <c:pt idx="571">
                  <c:v>-52.525590000000001</c:v>
                </c:pt>
                <c:pt idx="572">
                  <c:v>-52.487732000000001</c:v>
                </c:pt>
                <c:pt idx="573">
                  <c:v>-52.457718999999997</c:v>
                </c:pt>
                <c:pt idx="574">
                  <c:v>-52.433959000000002</c:v>
                </c:pt>
                <c:pt idx="575">
                  <c:v>-52.406177999999997</c:v>
                </c:pt>
                <c:pt idx="576">
                  <c:v>-52.356436000000002</c:v>
                </c:pt>
                <c:pt idx="577">
                  <c:v>-52.331851999999998</c:v>
                </c:pt>
                <c:pt idx="578">
                  <c:v>-52.311875999999998</c:v>
                </c:pt>
                <c:pt idx="579">
                  <c:v>-52.277248</c:v>
                </c:pt>
                <c:pt idx="580">
                  <c:v>-52.245460000000001</c:v>
                </c:pt>
                <c:pt idx="581">
                  <c:v>-52.216597999999998</c:v>
                </c:pt>
                <c:pt idx="582">
                  <c:v>-52.170704000000001</c:v>
                </c:pt>
                <c:pt idx="583">
                  <c:v>-52.134327999999996</c:v>
                </c:pt>
                <c:pt idx="584">
                  <c:v>-52.102035000000001</c:v>
                </c:pt>
                <c:pt idx="585">
                  <c:v>-52.074322000000002</c:v>
                </c:pt>
                <c:pt idx="586">
                  <c:v>-52.044575000000002</c:v>
                </c:pt>
                <c:pt idx="587">
                  <c:v>-52.005583000000001</c:v>
                </c:pt>
                <c:pt idx="588">
                  <c:v>-51.977749000000003</c:v>
                </c:pt>
                <c:pt idx="589">
                  <c:v>-51.953105000000001</c:v>
                </c:pt>
                <c:pt idx="590">
                  <c:v>-51.913086</c:v>
                </c:pt>
                <c:pt idx="591">
                  <c:v>-51.883152000000003</c:v>
                </c:pt>
                <c:pt idx="592">
                  <c:v>-51.855176999999998</c:v>
                </c:pt>
                <c:pt idx="593">
                  <c:v>-51.833517000000001</c:v>
                </c:pt>
                <c:pt idx="594">
                  <c:v>-51.802382999999999</c:v>
                </c:pt>
                <c:pt idx="595">
                  <c:v>-51.778466999999999</c:v>
                </c:pt>
                <c:pt idx="596">
                  <c:v>-51.743665</c:v>
                </c:pt>
                <c:pt idx="597">
                  <c:v>-51.716059999999999</c:v>
                </c:pt>
                <c:pt idx="598">
                  <c:v>-51.693463999999999</c:v>
                </c:pt>
                <c:pt idx="599">
                  <c:v>-51.655512999999999</c:v>
                </c:pt>
                <c:pt idx="600">
                  <c:v>-51.624881999999999</c:v>
                </c:pt>
                <c:pt idx="601">
                  <c:v>-51.600157000000003</c:v>
                </c:pt>
                <c:pt idx="602">
                  <c:v>-51.576531000000003</c:v>
                </c:pt>
                <c:pt idx="603">
                  <c:v>-51.551969</c:v>
                </c:pt>
                <c:pt idx="604">
                  <c:v>-51.520743000000003</c:v>
                </c:pt>
                <c:pt idx="605">
                  <c:v>-51.496447000000003</c:v>
                </c:pt>
                <c:pt idx="606">
                  <c:v>-51.47139</c:v>
                </c:pt>
                <c:pt idx="607">
                  <c:v>-51.421843000000003</c:v>
                </c:pt>
                <c:pt idx="608">
                  <c:v>-51.389077</c:v>
                </c:pt>
                <c:pt idx="609">
                  <c:v>-51.358593999999997</c:v>
                </c:pt>
                <c:pt idx="610">
                  <c:v>-51.322605000000003</c:v>
                </c:pt>
                <c:pt idx="611">
                  <c:v>-51.296031999999997</c:v>
                </c:pt>
                <c:pt idx="612">
                  <c:v>-51.265650999999998</c:v>
                </c:pt>
                <c:pt idx="613">
                  <c:v>-51.233932000000003</c:v>
                </c:pt>
                <c:pt idx="614">
                  <c:v>-51.207991999999997</c:v>
                </c:pt>
                <c:pt idx="615">
                  <c:v>-51.180332999999997</c:v>
                </c:pt>
                <c:pt idx="616">
                  <c:v>-51.151556999999997</c:v>
                </c:pt>
                <c:pt idx="617">
                  <c:v>-51.121467000000003</c:v>
                </c:pt>
                <c:pt idx="618">
                  <c:v>-51.087617999999999</c:v>
                </c:pt>
                <c:pt idx="619">
                  <c:v>-51.054881000000002</c:v>
                </c:pt>
                <c:pt idx="620">
                  <c:v>-51.028675999999997</c:v>
                </c:pt>
                <c:pt idx="621">
                  <c:v>-50.991525000000003</c:v>
                </c:pt>
                <c:pt idx="622">
                  <c:v>-50.961599999999997</c:v>
                </c:pt>
                <c:pt idx="623">
                  <c:v>-50.931466999999998</c:v>
                </c:pt>
                <c:pt idx="624">
                  <c:v>-50.901192999999999</c:v>
                </c:pt>
                <c:pt idx="625">
                  <c:v>-50.864928999999997</c:v>
                </c:pt>
                <c:pt idx="626">
                  <c:v>-50.824958000000002</c:v>
                </c:pt>
                <c:pt idx="627">
                  <c:v>-50.798073000000002</c:v>
                </c:pt>
                <c:pt idx="628">
                  <c:v>-50.767512000000004</c:v>
                </c:pt>
                <c:pt idx="629">
                  <c:v>-50.744979000000001</c:v>
                </c:pt>
                <c:pt idx="630">
                  <c:v>-50.707819999999998</c:v>
                </c:pt>
                <c:pt idx="631">
                  <c:v>-50.668633999999997</c:v>
                </c:pt>
                <c:pt idx="632">
                  <c:v>-50.642874999999997</c:v>
                </c:pt>
                <c:pt idx="633">
                  <c:v>-50.617845000000003</c:v>
                </c:pt>
                <c:pt idx="634">
                  <c:v>-50.59158</c:v>
                </c:pt>
                <c:pt idx="635">
                  <c:v>-50.569007999999997</c:v>
                </c:pt>
                <c:pt idx="636">
                  <c:v>-50.541096000000003</c:v>
                </c:pt>
                <c:pt idx="637">
                  <c:v>-50.508372000000001</c:v>
                </c:pt>
                <c:pt idx="638">
                  <c:v>-50.482270999999997</c:v>
                </c:pt>
                <c:pt idx="639">
                  <c:v>-50.451745000000003</c:v>
                </c:pt>
                <c:pt idx="640">
                  <c:v>-50.422293000000003</c:v>
                </c:pt>
                <c:pt idx="641">
                  <c:v>-50.399979000000002</c:v>
                </c:pt>
                <c:pt idx="642">
                  <c:v>-50.357464999999998</c:v>
                </c:pt>
                <c:pt idx="643">
                  <c:v>-50.318947000000001</c:v>
                </c:pt>
                <c:pt idx="644">
                  <c:v>-50.289330999999997</c:v>
                </c:pt>
                <c:pt idx="645">
                  <c:v>-50.254064999999997</c:v>
                </c:pt>
                <c:pt idx="646">
                  <c:v>-50.231400999999998</c:v>
                </c:pt>
                <c:pt idx="647">
                  <c:v>-50.197567999999997</c:v>
                </c:pt>
                <c:pt idx="648">
                  <c:v>-50.173366000000001</c:v>
                </c:pt>
                <c:pt idx="649">
                  <c:v>-50.152012999999997</c:v>
                </c:pt>
                <c:pt idx="650">
                  <c:v>-50.119517999999999</c:v>
                </c:pt>
                <c:pt idx="651">
                  <c:v>-50.091000000000001</c:v>
                </c:pt>
                <c:pt idx="652">
                  <c:v>-50.061613000000001</c:v>
                </c:pt>
                <c:pt idx="653">
                  <c:v>-50.037866000000001</c:v>
                </c:pt>
                <c:pt idx="654">
                  <c:v>-50.001792999999999</c:v>
                </c:pt>
                <c:pt idx="655">
                  <c:v>-49.975189</c:v>
                </c:pt>
                <c:pt idx="656">
                  <c:v>-49.947997000000001</c:v>
                </c:pt>
                <c:pt idx="657">
                  <c:v>-49.920938999999997</c:v>
                </c:pt>
                <c:pt idx="658">
                  <c:v>-49.899065999999998</c:v>
                </c:pt>
                <c:pt idx="659">
                  <c:v>-49.870122000000002</c:v>
                </c:pt>
                <c:pt idx="660">
                  <c:v>-49.843817000000001</c:v>
                </c:pt>
                <c:pt idx="661">
                  <c:v>-49.814298000000001</c:v>
                </c:pt>
                <c:pt idx="662">
                  <c:v>-49.788299000000002</c:v>
                </c:pt>
                <c:pt idx="663">
                  <c:v>-49.769058000000001</c:v>
                </c:pt>
                <c:pt idx="664">
                  <c:v>-49.734150999999997</c:v>
                </c:pt>
                <c:pt idx="665">
                  <c:v>-49.708376000000001</c:v>
                </c:pt>
                <c:pt idx="666">
                  <c:v>-49.679321999999999</c:v>
                </c:pt>
                <c:pt idx="667">
                  <c:v>-49.648212999999998</c:v>
                </c:pt>
                <c:pt idx="668">
                  <c:v>-49.617966000000003</c:v>
                </c:pt>
                <c:pt idx="669">
                  <c:v>-49.591259999999998</c:v>
                </c:pt>
                <c:pt idx="670">
                  <c:v>-49.560032999999997</c:v>
                </c:pt>
                <c:pt idx="671">
                  <c:v>-49.531931</c:v>
                </c:pt>
                <c:pt idx="672">
                  <c:v>-49.502119999999998</c:v>
                </c:pt>
                <c:pt idx="673">
                  <c:v>-49.476159000000003</c:v>
                </c:pt>
                <c:pt idx="674">
                  <c:v>-49.454594999999998</c:v>
                </c:pt>
                <c:pt idx="675">
                  <c:v>-49.424309999999998</c:v>
                </c:pt>
                <c:pt idx="676">
                  <c:v>-49.387669000000002</c:v>
                </c:pt>
                <c:pt idx="677">
                  <c:v>-49.361930999999998</c:v>
                </c:pt>
                <c:pt idx="678">
                  <c:v>-49.334088999999999</c:v>
                </c:pt>
                <c:pt idx="679">
                  <c:v>-49.312584999999999</c:v>
                </c:pt>
                <c:pt idx="680">
                  <c:v>-49.287357</c:v>
                </c:pt>
                <c:pt idx="681">
                  <c:v>-49.262751000000002</c:v>
                </c:pt>
                <c:pt idx="682">
                  <c:v>-49.236995</c:v>
                </c:pt>
                <c:pt idx="683">
                  <c:v>-49.208415000000002</c:v>
                </c:pt>
                <c:pt idx="684">
                  <c:v>-49.174145000000003</c:v>
                </c:pt>
                <c:pt idx="685">
                  <c:v>-49.151916999999997</c:v>
                </c:pt>
                <c:pt idx="686">
                  <c:v>-49.122633999999998</c:v>
                </c:pt>
                <c:pt idx="687">
                  <c:v>-49.099381000000001</c:v>
                </c:pt>
                <c:pt idx="688">
                  <c:v>-49.065261</c:v>
                </c:pt>
                <c:pt idx="689">
                  <c:v>-49.028547000000003</c:v>
                </c:pt>
                <c:pt idx="690">
                  <c:v>-48.999116999999998</c:v>
                </c:pt>
                <c:pt idx="691">
                  <c:v>-48.967247999999998</c:v>
                </c:pt>
                <c:pt idx="692">
                  <c:v>-48.926676999999998</c:v>
                </c:pt>
                <c:pt idx="693">
                  <c:v>-48.901488000000001</c:v>
                </c:pt>
                <c:pt idx="694">
                  <c:v>-48.877428999999999</c:v>
                </c:pt>
                <c:pt idx="695">
                  <c:v>-48.852297999999998</c:v>
                </c:pt>
                <c:pt idx="696">
                  <c:v>-48.820616000000001</c:v>
                </c:pt>
                <c:pt idx="697">
                  <c:v>-48.794533000000001</c:v>
                </c:pt>
                <c:pt idx="698">
                  <c:v>-48.764774000000003</c:v>
                </c:pt>
                <c:pt idx="699">
                  <c:v>-48.742986999999999</c:v>
                </c:pt>
                <c:pt idx="700">
                  <c:v>-48.717595000000003</c:v>
                </c:pt>
                <c:pt idx="701">
                  <c:v>-48.688715000000002</c:v>
                </c:pt>
                <c:pt idx="702">
                  <c:v>-48.652254999999997</c:v>
                </c:pt>
                <c:pt idx="703">
                  <c:v>-48.622039000000001</c:v>
                </c:pt>
                <c:pt idx="704">
                  <c:v>-48.600144999999998</c:v>
                </c:pt>
                <c:pt idx="705">
                  <c:v>-48.571911</c:v>
                </c:pt>
                <c:pt idx="706">
                  <c:v>-48.542709000000002</c:v>
                </c:pt>
                <c:pt idx="707">
                  <c:v>-48.529425000000003</c:v>
                </c:pt>
                <c:pt idx="708">
                  <c:v>-48.495368999999997</c:v>
                </c:pt>
                <c:pt idx="709">
                  <c:v>-48.472268999999997</c:v>
                </c:pt>
                <c:pt idx="710">
                  <c:v>-48.441021999999997</c:v>
                </c:pt>
                <c:pt idx="711">
                  <c:v>-48.409626000000003</c:v>
                </c:pt>
                <c:pt idx="712">
                  <c:v>-48.377307999999999</c:v>
                </c:pt>
                <c:pt idx="713">
                  <c:v>-48.345286000000002</c:v>
                </c:pt>
                <c:pt idx="714">
                  <c:v>-48.312296000000003</c:v>
                </c:pt>
                <c:pt idx="715">
                  <c:v>-48.283892999999999</c:v>
                </c:pt>
                <c:pt idx="716">
                  <c:v>-48.258848</c:v>
                </c:pt>
                <c:pt idx="717">
                  <c:v>-48.233913000000001</c:v>
                </c:pt>
                <c:pt idx="718">
                  <c:v>-48.200333999999998</c:v>
                </c:pt>
                <c:pt idx="719">
                  <c:v>-48.176183000000002</c:v>
                </c:pt>
                <c:pt idx="720">
                  <c:v>-48.142336</c:v>
                </c:pt>
                <c:pt idx="721">
                  <c:v>-48.105822000000003</c:v>
                </c:pt>
                <c:pt idx="722">
                  <c:v>-48.075854</c:v>
                </c:pt>
                <c:pt idx="723">
                  <c:v>-48.050246999999999</c:v>
                </c:pt>
                <c:pt idx="724">
                  <c:v>-48.023848000000001</c:v>
                </c:pt>
                <c:pt idx="725">
                  <c:v>-47.992626000000001</c:v>
                </c:pt>
                <c:pt idx="726">
                  <c:v>-47.963073000000001</c:v>
                </c:pt>
                <c:pt idx="727">
                  <c:v>-47.937432999999999</c:v>
                </c:pt>
                <c:pt idx="728">
                  <c:v>-47.904355000000002</c:v>
                </c:pt>
                <c:pt idx="729">
                  <c:v>-47.869141999999997</c:v>
                </c:pt>
                <c:pt idx="730">
                  <c:v>-47.839407999999999</c:v>
                </c:pt>
                <c:pt idx="731">
                  <c:v>-47.812534999999997</c:v>
                </c:pt>
                <c:pt idx="732">
                  <c:v>-47.773277999999998</c:v>
                </c:pt>
                <c:pt idx="733">
                  <c:v>-47.742255999999998</c:v>
                </c:pt>
                <c:pt idx="734">
                  <c:v>-47.722192999999997</c:v>
                </c:pt>
                <c:pt idx="735">
                  <c:v>-47.699375000000003</c:v>
                </c:pt>
                <c:pt idx="736">
                  <c:v>-47.677532999999997</c:v>
                </c:pt>
                <c:pt idx="737">
                  <c:v>-47.648913</c:v>
                </c:pt>
                <c:pt idx="738">
                  <c:v>-47.609730999999996</c:v>
                </c:pt>
                <c:pt idx="739">
                  <c:v>-47.578491999999997</c:v>
                </c:pt>
                <c:pt idx="740">
                  <c:v>-47.553386000000003</c:v>
                </c:pt>
                <c:pt idx="741">
                  <c:v>-47.517691999999997</c:v>
                </c:pt>
                <c:pt idx="742">
                  <c:v>-47.488571999999998</c:v>
                </c:pt>
                <c:pt idx="743">
                  <c:v>-47.458855</c:v>
                </c:pt>
                <c:pt idx="744">
                  <c:v>-47.433453999999998</c:v>
                </c:pt>
                <c:pt idx="745">
                  <c:v>-47.396472000000003</c:v>
                </c:pt>
                <c:pt idx="746">
                  <c:v>-47.359622000000002</c:v>
                </c:pt>
                <c:pt idx="747">
                  <c:v>-47.324252999999999</c:v>
                </c:pt>
                <c:pt idx="748">
                  <c:v>-47.294339000000001</c:v>
                </c:pt>
                <c:pt idx="749">
                  <c:v>-47.267861000000003</c:v>
                </c:pt>
                <c:pt idx="750">
                  <c:v>-47.243851999999997</c:v>
                </c:pt>
                <c:pt idx="751">
                  <c:v>-47.221902999999998</c:v>
                </c:pt>
                <c:pt idx="752">
                  <c:v>-47.191370999999997</c:v>
                </c:pt>
                <c:pt idx="753">
                  <c:v>-47.167147999999997</c:v>
                </c:pt>
                <c:pt idx="754">
                  <c:v>-47.139023999999999</c:v>
                </c:pt>
                <c:pt idx="755">
                  <c:v>-47.100731000000003</c:v>
                </c:pt>
                <c:pt idx="756">
                  <c:v>-47.074905000000001</c:v>
                </c:pt>
                <c:pt idx="757">
                  <c:v>-47.045502999999997</c:v>
                </c:pt>
                <c:pt idx="758">
                  <c:v>-47.018262</c:v>
                </c:pt>
                <c:pt idx="759">
                  <c:v>-46.981878999999999</c:v>
                </c:pt>
                <c:pt idx="760">
                  <c:v>-46.948442999999997</c:v>
                </c:pt>
                <c:pt idx="761">
                  <c:v>-46.915903</c:v>
                </c:pt>
                <c:pt idx="762">
                  <c:v>-46.876404000000001</c:v>
                </c:pt>
                <c:pt idx="763">
                  <c:v>-46.838600999999997</c:v>
                </c:pt>
                <c:pt idx="764">
                  <c:v>-46.808487</c:v>
                </c:pt>
                <c:pt idx="765">
                  <c:v>-46.777476</c:v>
                </c:pt>
                <c:pt idx="766">
                  <c:v>-46.754722999999998</c:v>
                </c:pt>
                <c:pt idx="767">
                  <c:v>-46.729368999999998</c:v>
                </c:pt>
                <c:pt idx="768">
                  <c:v>-46.700932999999999</c:v>
                </c:pt>
                <c:pt idx="769">
                  <c:v>-46.678587999999998</c:v>
                </c:pt>
                <c:pt idx="770">
                  <c:v>-46.650703999999998</c:v>
                </c:pt>
                <c:pt idx="771">
                  <c:v>-46.616008000000001</c:v>
                </c:pt>
                <c:pt idx="772">
                  <c:v>-46.583888999999999</c:v>
                </c:pt>
                <c:pt idx="773">
                  <c:v>-46.559136000000002</c:v>
                </c:pt>
                <c:pt idx="774">
                  <c:v>-46.531022</c:v>
                </c:pt>
                <c:pt idx="775">
                  <c:v>-46.490957999999999</c:v>
                </c:pt>
                <c:pt idx="776">
                  <c:v>-46.454706999999999</c:v>
                </c:pt>
                <c:pt idx="777">
                  <c:v>-46.421621000000002</c:v>
                </c:pt>
                <c:pt idx="778">
                  <c:v>-46.390625</c:v>
                </c:pt>
                <c:pt idx="779">
                  <c:v>-46.356741999999997</c:v>
                </c:pt>
                <c:pt idx="780">
                  <c:v>-46.332217</c:v>
                </c:pt>
                <c:pt idx="781">
                  <c:v>-46.289532000000001</c:v>
                </c:pt>
                <c:pt idx="782">
                  <c:v>-46.252755000000001</c:v>
                </c:pt>
                <c:pt idx="783">
                  <c:v>-46.21678</c:v>
                </c:pt>
                <c:pt idx="784">
                  <c:v>-46.188316999999998</c:v>
                </c:pt>
                <c:pt idx="785">
                  <c:v>-46.153568</c:v>
                </c:pt>
                <c:pt idx="786">
                  <c:v>-46.122315</c:v>
                </c:pt>
                <c:pt idx="787">
                  <c:v>-46.095201000000003</c:v>
                </c:pt>
                <c:pt idx="788">
                  <c:v>-46.056891</c:v>
                </c:pt>
                <c:pt idx="789">
                  <c:v>-46.029739999999997</c:v>
                </c:pt>
                <c:pt idx="790">
                  <c:v>-45.998801999999998</c:v>
                </c:pt>
                <c:pt idx="791">
                  <c:v>-45.969247000000003</c:v>
                </c:pt>
                <c:pt idx="792">
                  <c:v>-45.938603000000001</c:v>
                </c:pt>
                <c:pt idx="793">
                  <c:v>-45.901296000000002</c:v>
                </c:pt>
                <c:pt idx="794">
                  <c:v>-45.867922</c:v>
                </c:pt>
                <c:pt idx="795">
                  <c:v>-45.832993999999999</c:v>
                </c:pt>
                <c:pt idx="796">
                  <c:v>-45.802273999999997</c:v>
                </c:pt>
                <c:pt idx="797">
                  <c:v>-45.765715999999998</c:v>
                </c:pt>
                <c:pt idx="798">
                  <c:v>-45.722411000000001</c:v>
                </c:pt>
                <c:pt idx="799">
                  <c:v>-45.695019000000002</c:v>
                </c:pt>
                <c:pt idx="800">
                  <c:v>-45.660694999999997</c:v>
                </c:pt>
                <c:pt idx="801">
                  <c:v>-45.626005999999997</c:v>
                </c:pt>
                <c:pt idx="802">
                  <c:v>-45.591678999999999</c:v>
                </c:pt>
                <c:pt idx="803">
                  <c:v>-45.553328999999998</c:v>
                </c:pt>
                <c:pt idx="804">
                  <c:v>-45.522426000000003</c:v>
                </c:pt>
                <c:pt idx="805">
                  <c:v>-45.491525000000003</c:v>
                </c:pt>
                <c:pt idx="806">
                  <c:v>-45.449430999999997</c:v>
                </c:pt>
                <c:pt idx="807">
                  <c:v>-45.421824000000001</c:v>
                </c:pt>
                <c:pt idx="808">
                  <c:v>-45.385584000000001</c:v>
                </c:pt>
                <c:pt idx="809">
                  <c:v>-45.348106999999999</c:v>
                </c:pt>
                <c:pt idx="810">
                  <c:v>-45.316924999999998</c:v>
                </c:pt>
                <c:pt idx="811">
                  <c:v>-45.283537000000003</c:v>
                </c:pt>
                <c:pt idx="812">
                  <c:v>-45.249076000000002</c:v>
                </c:pt>
                <c:pt idx="813">
                  <c:v>-45.216408999999999</c:v>
                </c:pt>
                <c:pt idx="814">
                  <c:v>-45.173568000000003</c:v>
                </c:pt>
                <c:pt idx="815">
                  <c:v>-45.136656000000002</c:v>
                </c:pt>
                <c:pt idx="816">
                  <c:v>-45.102403000000002</c:v>
                </c:pt>
                <c:pt idx="817">
                  <c:v>-45.069820999999997</c:v>
                </c:pt>
                <c:pt idx="818">
                  <c:v>-45.039437999999997</c:v>
                </c:pt>
                <c:pt idx="819">
                  <c:v>-45.001350000000002</c:v>
                </c:pt>
                <c:pt idx="820">
                  <c:v>-44.971777000000003</c:v>
                </c:pt>
                <c:pt idx="821">
                  <c:v>-44.947676999999999</c:v>
                </c:pt>
                <c:pt idx="822">
                  <c:v>-44.902828</c:v>
                </c:pt>
                <c:pt idx="823">
                  <c:v>-44.87236</c:v>
                </c:pt>
                <c:pt idx="824">
                  <c:v>-44.837868999999998</c:v>
                </c:pt>
                <c:pt idx="825">
                  <c:v>-44.803775999999999</c:v>
                </c:pt>
                <c:pt idx="826">
                  <c:v>-44.774915999999997</c:v>
                </c:pt>
                <c:pt idx="827">
                  <c:v>-44.741374999999998</c:v>
                </c:pt>
                <c:pt idx="828">
                  <c:v>-44.700055999999996</c:v>
                </c:pt>
                <c:pt idx="829">
                  <c:v>-44.665134000000002</c:v>
                </c:pt>
                <c:pt idx="830">
                  <c:v>-44.619767000000003</c:v>
                </c:pt>
                <c:pt idx="831">
                  <c:v>-44.579054999999997</c:v>
                </c:pt>
                <c:pt idx="832">
                  <c:v>-44.548842999999998</c:v>
                </c:pt>
                <c:pt idx="833">
                  <c:v>-44.521402999999999</c:v>
                </c:pt>
                <c:pt idx="834">
                  <c:v>-44.477338000000003</c:v>
                </c:pt>
                <c:pt idx="835">
                  <c:v>-44.434562</c:v>
                </c:pt>
                <c:pt idx="836">
                  <c:v>-44.384591999999998</c:v>
                </c:pt>
                <c:pt idx="837">
                  <c:v>-44.356031999999999</c:v>
                </c:pt>
                <c:pt idx="838">
                  <c:v>-44.306359999999998</c:v>
                </c:pt>
                <c:pt idx="839">
                  <c:v>-44.261007999999997</c:v>
                </c:pt>
                <c:pt idx="840">
                  <c:v>-44.215608000000003</c:v>
                </c:pt>
                <c:pt idx="841">
                  <c:v>-44.170988999999999</c:v>
                </c:pt>
                <c:pt idx="842">
                  <c:v>-44.133440999999998</c:v>
                </c:pt>
                <c:pt idx="843">
                  <c:v>-44.096581999999998</c:v>
                </c:pt>
                <c:pt idx="844">
                  <c:v>-44.052591999999997</c:v>
                </c:pt>
                <c:pt idx="845">
                  <c:v>-44.012819999999998</c:v>
                </c:pt>
                <c:pt idx="846">
                  <c:v>-43.976031999999996</c:v>
                </c:pt>
                <c:pt idx="847">
                  <c:v>-43.939974999999997</c:v>
                </c:pt>
                <c:pt idx="848">
                  <c:v>-43.906623000000003</c:v>
                </c:pt>
                <c:pt idx="849">
                  <c:v>-43.862678000000002</c:v>
                </c:pt>
                <c:pt idx="850">
                  <c:v>-43.821142999999999</c:v>
                </c:pt>
                <c:pt idx="851">
                  <c:v>-43.789917000000003</c:v>
                </c:pt>
                <c:pt idx="852">
                  <c:v>-43.743788000000002</c:v>
                </c:pt>
                <c:pt idx="853">
                  <c:v>-43.707208999999999</c:v>
                </c:pt>
                <c:pt idx="854">
                  <c:v>-43.665235000000003</c:v>
                </c:pt>
                <c:pt idx="855">
                  <c:v>-43.618448999999998</c:v>
                </c:pt>
                <c:pt idx="856">
                  <c:v>-43.588144</c:v>
                </c:pt>
                <c:pt idx="857">
                  <c:v>-43.542468999999997</c:v>
                </c:pt>
                <c:pt idx="858">
                  <c:v>-43.504533000000002</c:v>
                </c:pt>
                <c:pt idx="859">
                  <c:v>-43.468440999999999</c:v>
                </c:pt>
                <c:pt idx="860">
                  <c:v>-43.418512999999997</c:v>
                </c:pt>
                <c:pt idx="861">
                  <c:v>-43.379117000000001</c:v>
                </c:pt>
                <c:pt idx="862">
                  <c:v>-43.336047999999998</c:v>
                </c:pt>
                <c:pt idx="863">
                  <c:v>-43.290391999999997</c:v>
                </c:pt>
                <c:pt idx="864">
                  <c:v>-43.253410000000002</c:v>
                </c:pt>
                <c:pt idx="865">
                  <c:v>-43.208165999999999</c:v>
                </c:pt>
                <c:pt idx="866">
                  <c:v>-43.164445000000001</c:v>
                </c:pt>
                <c:pt idx="867">
                  <c:v>-43.128528000000003</c:v>
                </c:pt>
                <c:pt idx="868">
                  <c:v>-43.087868</c:v>
                </c:pt>
                <c:pt idx="869">
                  <c:v>-43.051276000000001</c:v>
                </c:pt>
                <c:pt idx="870">
                  <c:v>-43.009241000000003</c:v>
                </c:pt>
                <c:pt idx="871">
                  <c:v>-42.964368999999998</c:v>
                </c:pt>
                <c:pt idx="872">
                  <c:v>-42.931249000000001</c:v>
                </c:pt>
                <c:pt idx="873">
                  <c:v>-42.885001000000003</c:v>
                </c:pt>
                <c:pt idx="874">
                  <c:v>-42.840909000000003</c:v>
                </c:pt>
                <c:pt idx="875">
                  <c:v>-42.804718999999999</c:v>
                </c:pt>
                <c:pt idx="876">
                  <c:v>-42.762484999999998</c:v>
                </c:pt>
                <c:pt idx="877">
                  <c:v>-42.724074999999999</c:v>
                </c:pt>
                <c:pt idx="878">
                  <c:v>-42.669159000000001</c:v>
                </c:pt>
                <c:pt idx="879">
                  <c:v>-42.617153999999999</c:v>
                </c:pt>
                <c:pt idx="880">
                  <c:v>-42.577575000000003</c:v>
                </c:pt>
                <c:pt idx="881">
                  <c:v>-42.523515000000003</c:v>
                </c:pt>
                <c:pt idx="882">
                  <c:v>-42.471609000000001</c:v>
                </c:pt>
                <c:pt idx="883">
                  <c:v>-42.415571</c:v>
                </c:pt>
                <c:pt idx="884">
                  <c:v>-42.367184000000002</c:v>
                </c:pt>
                <c:pt idx="885">
                  <c:v>-42.316243999999998</c:v>
                </c:pt>
                <c:pt idx="886">
                  <c:v>-42.271134000000004</c:v>
                </c:pt>
                <c:pt idx="887">
                  <c:v>-42.234425000000002</c:v>
                </c:pt>
                <c:pt idx="888">
                  <c:v>-42.194898999999999</c:v>
                </c:pt>
                <c:pt idx="889">
                  <c:v>-42.148592999999998</c:v>
                </c:pt>
                <c:pt idx="890">
                  <c:v>-42.114998</c:v>
                </c:pt>
                <c:pt idx="891">
                  <c:v>-42.063803</c:v>
                </c:pt>
                <c:pt idx="892">
                  <c:v>-41.997100000000003</c:v>
                </c:pt>
                <c:pt idx="893">
                  <c:v>-41.956006000000002</c:v>
                </c:pt>
                <c:pt idx="894">
                  <c:v>-41.902270999999999</c:v>
                </c:pt>
                <c:pt idx="895">
                  <c:v>-41.855083999999998</c:v>
                </c:pt>
                <c:pt idx="896">
                  <c:v>-41.813817</c:v>
                </c:pt>
                <c:pt idx="897">
                  <c:v>-41.766191999999997</c:v>
                </c:pt>
                <c:pt idx="898">
                  <c:v>-41.720717</c:v>
                </c:pt>
                <c:pt idx="899">
                  <c:v>-41.667814</c:v>
                </c:pt>
                <c:pt idx="900">
                  <c:v>-41.618397000000002</c:v>
                </c:pt>
                <c:pt idx="901">
                  <c:v>-41.558895</c:v>
                </c:pt>
                <c:pt idx="902">
                  <c:v>-41.487130000000001</c:v>
                </c:pt>
                <c:pt idx="903">
                  <c:v>-41.420838000000003</c:v>
                </c:pt>
                <c:pt idx="904">
                  <c:v>-41.375199000000002</c:v>
                </c:pt>
                <c:pt idx="905">
                  <c:v>-41.315308999999999</c:v>
                </c:pt>
                <c:pt idx="906">
                  <c:v>-41.262956000000003</c:v>
                </c:pt>
                <c:pt idx="907">
                  <c:v>-41.206346000000003</c:v>
                </c:pt>
                <c:pt idx="908">
                  <c:v>-41.149740999999999</c:v>
                </c:pt>
                <c:pt idx="909">
                  <c:v>-41.098602</c:v>
                </c:pt>
                <c:pt idx="910">
                  <c:v>-41.025143999999997</c:v>
                </c:pt>
                <c:pt idx="911">
                  <c:v>-40.964292</c:v>
                </c:pt>
                <c:pt idx="912">
                  <c:v>-40.915388</c:v>
                </c:pt>
                <c:pt idx="913">
                  <c:v>-40.848278999999998</c:v>
                </c:pt>
                <c:pt idx="914">
                  <c:v>-40.778080000000003</c:v>
                </c:pt>
                <c:pt idx="915">
                  <c:v>-40.709716999999998</c:v>
                </c:pt>
                <c:pt idx="916">
                  <c:v>-40.655867999999998</c:v>
                </c:pt>
                <c:pt idx="917">
                  <c:v>-40.599715000000003</c:v>
                </c:pt>
                <c:pt idx="918">
                  <c:v>-40.541263000000001</c:v>
                </c:pt>
                <c:pt idx="919">
                  <c:v>-40.464263000000003</c:v>
                </c:pt>
                <c:pt idx="920">
                  <c:v>-40.387825999999997</c:v>
                </c:pt>
                <c:pt idx="921">
                  <c:v>-40.329489000000002</c:v>
                </c:pt>
                <c:pt idx="922">
                  <c:v>-40.286454999999997</c:v>
                </c:pt>
                <c:pt idx="923">
                  <c:v>-40.217719000000002</c:v>
                </c:pt>
                <c:pt idx="924">
                  <c:v>-40.141666999999998</c:v>
                </c:pt>
                <c:pt idx="925">
                  <c:v>-40.074661999999996</c:v>
                </c:pt>
                <c:pt idx="926">
                  <c:v>-39.999408000000003</c:v>
                </c:pt>
                <c:pt idx="927">
                  <c:v>-39.952451000000003</c:v>
                </c:pt>
                <c:pt idx="928">
                  <c:v>-39.882123</c:v>
                </c:pt>
                <c:pt idx="929">
                  <c:v>-39.829765000000002</c:v>
                </c:pt>
                <c:pt idx="930">
                  <c:v>-39.769998999999999</c:v>
                </c:pt>
                <c:pt idx="931">
                  <c:v>-39.708460000000002</c:v>
                </c:pt>
                <c:pt idx="932">
                  <c:v>-39.647950000000002</c:v>
                </c:pt>
                <c:pt idx="933">
                  <c:v>-39.591903000000002</c:v>
                </c:pt>
                <c:pt idx="934">
                  <c:v>-39.533842999999997</c:v>
                </c:pt>
                <c:pt idx="935">
                  <c:v>-39.470748999999998</c:v>
                </c:pt>
                <c:pt idx="936">
                  <c:v>-39.406275000000001</c:v>
                </c:pt>
                <c:pt idx="937">
                  <c:v>-39.329498000000001</c:v>
                </c:pt>
                <c:pt idx="938">
                  <c:v>-39.270578999999998</c:v>
                </c:pt>
                <c:pt idx="939">
                  <c:v>-39.188930999999997</c:v>
                </c:pt>
                <c:pt idx="940">
                  <c:v>-39.127253000000003</c:v>
                </c:pt>
                <c:pt idx="941">
                  <c:v>-39.039783</c:v>
                </c:pt>
                <c:pt idx="942">
                  <c:v>-38.977232999999998</c:v>
                </c:pt>
                <c:pt idx="943">
                  <c:v>-38.897284999999997</c:v>
                </c:pt>
                <c:pt idx="944">
                  <c:v>-38.807547999999997</c:v>
                </c:pt>
                <c:pt idx="945">
                  <c:v>-38.737546999999999</c:v>
                </c:pt>
                <c:pt idx="946">
                  <c:v>-38.630257</c:v>
                </c:pt>
                <c:pt idx="947">
                  <c:v>-38.564613999999999</c:v>
                </c:pt>
                <c:pt idx="948">
                  <c:v>-38.484259999999999</c:v>
                </c:pt>
                <c:pt idx="949">
                  <c:v>-38.388381000000003</c:v>
                </c:pt>
                <c:pt idx="950">
                  <c:v>-38.276938999999999</c:v>
                </c:pt>
                <c:pt idx="951">
                  <c:v>-38.175201000000001</c:v>
                </c:pt>
                <c:pt idx="952">
                  <c:v>-38.091997999999997</c:v>
                </c:pt>
                <c:pt idx="953">
                  <c:v>-37.943451000000003</c:v>
                </c:pt>
                <c:pt idx="954">
                  <c:v>-37.847062999999999</c:v>
                </c:pt>
                <c:pt idx="955">
                  <c:v>-37.737439999999999</c:v>
                </c:pt>
                <c:pt idx="956">
                  <c:v>-37.639873000000001</c:v>
                </c:pt>
                <c:pt idx="957">
                  <c:v>-37.544958999999999</c:v>
                </c:pt>
                <c:pt idx="958">
                  <c:v>-37.427698999999997</c:v>
                </c:pt>
                <c:pt idx="959">
                  <c:v>-37.342525000000002</c:v>
                </c:pt>
                <c:pt idx="960">
                  <c:v>-37.243904999999998</c:v>
                </c:pt>
                <c:pt idx="961">
                  <c:v>-37.114685000000001</c:v>
                </c:pt>
                <c:pt idx="962">
                  <c:v>-36.986970999999997</c:v>
                </c:pt>
                <c:pt idx="963">
                  <c:v>-36.875791</c:v>
                </c:pt>
                <c:pt idx="964">
                  <c:v>-36.753596000000002</c:v>
                </c:pt>
                <c:pt idx="965">
                  <c:v>-36.650475999999998</c:v>
                </c:pt>
                <c:pt idx="966">
                  <c:v>-36.510286000000001</c:v>
                </c:pt>
                <c:pt idx="967">
                  <c:v>-36.341293</c:v>
                </c:pt>
                <c:pt idx="968">
                  <c:v>-36.213172</c:v>
                </c:pt>
                <c:pt idx="969">
                  <c:v>-36.039031000000001</c:v>
                </c:pt>
                <c:pt idx="970">
                  <c:v>-35.933768000000001</c:v>
                </c:pt>
                <c:pt idx="971">
                  <c:v>-35.813495000000003</c:v>
                </c:pt>
                <c:pt idx="972">
                  <c:v>-35.672778999999998</c:v>
                </c:pt>
                <c:pt idx="973">
                  <c:v>-35.540706</c:v>
                </c:pt>
                <c:pt idx="974">
                  <c:v>-35.443002999999997</c:v>
                </c:pt>
                <c:pt idx="975">
                  <c:v>-35.276919999999997</c:v>
                </c:pt>
                <c:pt idx="976">
                  <c:v>-35.102994000000002</c:v>
                </c:pt>
                <c:pt idx="977">
                  <c:v>-34.868572999999998</c:v>
                </c:pt>
                <c:pt idx="978">
                  <c:v>-34.646279999999997</c:v>
                </c:pt>
                <c:pt idx="979">
                  <c:v>-34.485928000000001</c:v>
                </c:pt>
                <c:pt idx="980">
                  <c:v>-34.278478999999997</c:v>
                </c:pt>
                <c:pt idx="981">
                  <c:v>-34.074894999999998</c:v>
                </c:pt>
                <c:pt idx="982">
                  <c:v>-33.896448999999997</c:v>
                </c:pt>
                <c:pt idx="983">
                  <c:v>-33.709156</c:v>
                </c:pt>
                <c:pt idx="984">
                  <c:v>-33.463976000000002</c:v>
                </c:pt>
                <c:pt idx="985">
                  <c:v>-33.299992000000003</c:v>
                </c:pt>
                <c:pt idx="986">
                  <c:v>-33.049163999999998</c:v>
                </c:pt>
                <c:pt idx="987">
                  <c:v>-32.841982999999999</c:v>
                </c:pt>
                <c:pt idx="988">
                  <c:v>-32.519024000000002</c:v>
                </c:pt>
                <c:pt idx="989">
                  <c:v>-32.206080999999998</c:v>
                </c:pt>
                <c:pt idx="990">
                  <c:v>-31.88823</c:v>
                </c:pt>
                <c:pt idx="991">
                  <c:v>-31.596837000000001</c:v>
                </c:pt>
                <c:pt idx="992">
                  <c:v>-31.253032999999999</c:v>
                </c:pt>
                <c:pt idx="993">
                  <c:v>-30.831444999999999</c:v>
                </c:pt>
                <c:pt idx="994">
                  <c:v>-30.439810999999999</c:v>
                </c:pt>
                <c:pt idx="995">
                  <c:v>-29.993953999999999</c:v>
                </c:pt>
                <c:pt idx="996">
                  <c:v>-29.451547999999999</c:v>
                </c:pt>
                <c:pt idx="997">
                  <c:v>-28.726053</c:v>
                </c:pt>
                <c:pt idx="998">
                  <c:v>-28.172582999999999</c:v>
                </c:pt>
                <c:pt idx="999">
                  <c:v>-26.864484999999998</c:v>
                </c:pt>
                <c:pt idx="1000">
                  <c:v>-22.840575000000001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6E5-4378-BE46-1BC393D4D50B}"/>
            </c:ext>
          </c:extLst>
        </c:ser>
        <c:ser>
          <c:idx val="3"/>
          <c:order val="3"/>
          <c:tx>
            <c:v>Intel</c:v>
          </c:tx>
          <c:marker>
            <c:symbol val="none"/>
          </c:marker>
          <c:xVal>
            <c:numRef>
              <c:f>'[NR-U indoor sub7 calibration_final_v3.xlsx](15,30,20,40), UE RSSI'!$E$2:$E$1002</c:f>
              <c:numCache>
                <c:formatCode>General</c:formatCode>
                <c:ptCount val="1001"/>
                <c:pt idx="0">
                  <c:v>-81.997258722045402</c:v>
                </c:pt>
                <c:pt idx="1">
                  <c:v>-81.997258722045402</c:v>
                </c:pt>
                <c:pt idx="2">
                  <c:v>-81.997258722045402</c:v>
                </c:pt>
                <c:pt idx="3">
                  <c:v>-81.808373964950604</c:v>
                </c:pt>
                <c:pt idx="4">
                  <c:v>-81.486009964822799</c:v>
                </c:pt>
                <c:pt idx="5">
                  <c:v>-80.991736854064698</c:v>
                </c:pt>
                <c:pt idx="6">
                  <c:v>-80.567104279470797</c:v>
                </c:pt>
                <c:pt idx="7">
                  <c:v>-80.3867913894304</c:v>
                </c:pt>
                <c:pt idx="8">
                  <c:v>-80.064125681117403</c:v>
                </c:pt>
                <c:pt idx="9">
                  <c:v>-79.906176073148998</c:v>
                </c:pt>
                <c:pt idx="10">
                  <c:v>-79.712786965072993</c:v>
                </c:pt>
                <c:pt idx="11">
                  <c:v>-79.573389147381306</c:v>
                </c:pt>
                <c:pt idx="12">
                  <c:v>-79.369239487048603</c:v>
                </c:pt>
                <c:pt idx="13">
                  <c:v>-79.176961800631602</c:v>
                </c:pt>
                <c:pt idx="14">
                  <c:v>-79.032484524623499</c:v>
                </c:pt>
                <c:pt idx="15">
                  <c:v>-78.770906291563804</c:v>
                </c:pt>
                <c:pt idx="16">
                  <c:v>-78.569681206704303</c:v>
                </c:pt>
                <c:pt idx="17">
                  <c:v>-78.367763145316601</c:v>
                </c:pt>
                <c:pt idx="18">
                  <c:v>-78.089007947418196</c:v>
                </c:pt>
                <c:pt idx="19">
                  <c:v>-77.960583995297796</c:v>
                </c:pt>
                <c:pt idx="20">
                  <c:v>-77.809858290036601</c:v>
                </c:pt>
                <c:pt idx="21">
                  <c:v>-77.665602417189703</c:v>
                </c:pt>
                <c:pt idx="22">
                  <c:v>-77.490254856657998</c:v>
                </c:pt>
                <c:pt idx="23">
                  <c:v>-77.356810032920293</c:v>
                </c:pt>
                <c:pt idx="24">
                  <c:v>-77.280952319977601</c:v>
                </c:pt>
                <c:pt idx="25">
                  <c:v>-77.0669859508738</c:v>
                </c:pt>
                <c:pt idx="26">
                  <c:v>-76.938707809468497</c:v>
                </c:pt>
                <c:pt idx="27">
                  <c:v>-76.839366702511896</c:v>
                </c:pt>
                <c:pt idx="28">
                  <c:v>-76.729070325413502</c:v>
                </c:pt>
                <c:pt idx="29">
                  <c:v>-76.602869772281906</c:v>
                </c:pt>
                <c:pt idx="30">
                  <c:v>-76.523325645299906</c:v>
                </c:pt>
                <c:pt idx="31">
                  <c:v>-76.3867168039218</c:v>
                </c:pt>
                <c:pt idx="32">
                  <c:v>-76.231477629038594</c:v>
                </c:pt>
                <c:pt idx="33">
                  <c:v>-76.110997677334794</c:v>
                </c:pt>
                <c:pt idx="34">
                  <c:v>-75.992243601747305</c:v>
                </c:pt>
                <c:pt idx="35">
                  <c:v>-75.889897924848299</c:v>
                </c:pt>
                <c:pt idx="36">
                  <c:v>-75.735239515406903</c:v>
                </c:pt>
                <c:pt idx="37">
                  <c:v>-75.648449335852902</c:v>
                </c:pt>
                <c:pt idx="38">
                  <c:v>-75.501954890661494</c:v>
                </c:pt>
                <c:pt idx="39">
                  <c:v>-75.440754614805698</c:v>
                </c:pt>
                <c:pt idx="40">
                  <c:v>-75.377989894161104</c:v>
                </c:pt>
                <c:pt idx="41">
                  <c:v>-75.247624347911398</c:v>
                </c:pt>
                <c:pt idx="42">
                  <c:v>-75.183383911851806</c:v>
                </c:pt>
                <c:pt idx="43">
                  <c:v>-75.0446365803232</c:v>
                </c:pt>
                <c:pt idx="44">
                  <c:v>-74.923488921074195</c:v>
                </c:pt>
                <c:pt idx="45">
                  <c:v>-74.841824813313707</c:v>
                </c:pt>
                <c:pt idx="46">
                  <c:v>-74.718572978465303</c:v>
                </c:pt>
                <c:pt idx="47">
                  <c:v>-74.557766659583294</c:v>
                </c:pt>
                <c:pt idx="48">
                  <c:v>-74.484513292062005</c:v>
                </c:pt>
                <c:pt idx="49">
                  <c:v>-74.414373694307201</c:v>
                </c:pt>
                <c:pt idx="50">
                  <c:v>-74.326332645872299</c:v>
                </c:pt>
                <c:pt idx="51">
                  <c:v>-74.272081768951395</c:v>
                </c:pt>
                <c:pt idx="52">
                  <c:v>-74.218731747427199</c:v>
                </c:pt>
                <c:pt idx="53">
                  <c:v>-74.087814976322804</c:v>
                </c:pt>
                <c:pt idx="54">
                  <c:v>-74.006724417739704</c:v>
                </c:pt>
                <c:pt idx="55">
                  <c:v>-73.933054427244301</c:v>
                </c:pt>
                <c:pt idx="56">
                  <c:v>-73.8539659279174</c:v>
                </c:pt>
                <c:pt idx="57">
                  <c:v>-73.797369094915595</c:v>
                </c:pt>
                <c:pt idx="58">
                  <c:v>-73.73278578243</c:v>
                </c:pt>
                <c:pt idx="59">
                  <c:v>-73.665909448718494</c:v>
                </c:pt>
                <c:pt idx="60">
                  <c:v>-73.593881211584602</c:v>
                </c:pt>
                <c:pt idx="61">
                  <c:v>-73.522862559911303</c:v>
                </c:pt>
                <c:pt idx="62">
                  <c:v>-73.467336352643898</c:v>
                </c:pt>
                <c:pt idx="63">
                  <c:v>-73.399254874306095</c:v>
                </c:pt>
                <c:pt idx="64">
                  <c:v>-73.260941241073596</c:v>
                </c:pt>
                <c:pt idx="65">
                  <c:v>-73.203492312689406</c:v>
                </c:pt>
                <c:pt idx="66">
                  <c:v>-73.133092738189205</c:v>
                </c:pt>
                <c:pt idx="67">
                  <c:v>-73.060711002579794</c:v>
                </c:pt>
                <c:pt idx="68">
                  <c:v>-72.982808707781004</c:v>
                </c:pt>
                <c:pt idx="69">
                  <c:v>-72.845016272993107</c:v>
                </c:pt>
                <c:pt idx="70">
                  <c:v>-72.775381432022698</c:v>
                </c:pt>
                <c:pt idx="71">
                  <c:v>-72.716861153196007</c:v>
                </c:pt>
                <c:pt idx="72">
                  <c:v>-72.628818938923203</c:v>
                </c:pt>
                <c:pt idx="73">
                  <c:v>-72.5940793654012</c:v>
                </c:pt>
                <c:pt idx="74">
                  <c:v>-72.503520527032194</c:v>
                </c:pt>
                <c:pt idx="75">
                  <c:v>-72.393515935939604</c:v>
                </c:pt>
                <c:pt idx="76">
                  <c:v>-72.307141577800905</c:v>
                </c:pt>
                <c:pt idx="77">
                  <c:v>-72.223456993341799</c:v>
                </c:pt>
                <c:pt idx="78">
                  <c:v>-72.172868351327494</c:v>
                </c:pt>
                <c:pt idx="79">
                  <c:v>-72.108671959192094</c:v>
                </c:pt>
                <c:pt idx="80">
                  <c:v>-72.052933699238693</c:v>
                </c:pt>
                <c:pt idx="81">
                  <c:v>-72.012507214350194</c:v>
                </c:pt>
                <c:pt idx="82">
                  <c:v>-71.948683729342207</c:v>
                </c:pt>
                <c:pt idx="83">
                  <c:v>-71.906255403635697</c:v>
                </c:pt>
                <c:pt idx="84">
                  <c:v>-71.832339278670204</c:v>
                </c:pt>
                <c:pt idx="85">
                  <c:v>-71.733821378751003</c:v>
                </c:pt>
                <c:pt idx="86">
                  <c:v>-71.676223165651905</c:v>
                </c:pt>
                <c:pt idx="87">
                  <c:v>-71.603895049971996</c:v>
                </c:pt>
                <c:pt idx="88">
                  <c:v>-71.534572855220901</c:v>
                </c:pt>
                <c:pt idx="89">
                  <c:v>-71.464304119017399</c:v>
                </c:pt>
                <c:pt idx="90">
                  <c:v>-71.3879849031524</c:v>
                </c:pt>
                <c:pt idx="91">
                  <c:v>-71.324387855277095</c:v>
                </c:pt>
                <c:pt idx="92">
                  <c:v>-71.275422008760302</c:v>
                </c:pt>
                <c:pt idx="93">
                  <c:v>-71.212490917003095</c:v>
                </c:pt>
                <c:pt idx="94">
                  <c:v>-71.148012570995604</c:v>
                </c:pt>
                <c:pt idx="95">
                  <c:v>-71.091936234604702</c:v>
                </c:pt>
                <c:pt idx="96">
                  <c:v>-71.020070066567598</c:v>
                </c:pt>
                <c:pt idx="97">
                  <c:v>-70.947780503292606</c:v>
                </c:pt>
                <c:pt idx="98">
                  <c:v>-70.890525280536707</c:v>
                </c:pt>
                <c:pt idx="99">
                  <c:v>-70.812419064489603</c:v>
                </c:pt>
                <c:pt idx="100">
                  <c:v>-70.770909314581999</c:v>
                </c:pt>
                <c:pt idx="101">
                  <c:v>-70.724135604679006</c:v>
                </c:pt>
                <c:pt idx="102">
                  <c:v>-70.685022464029302</c:v>
                </c:pt>
                <c:pt idx="103">
                  <c:v>-70.6344602660551</c:v>
                </c:pt>
                <c:pt idx="104">
                  <c:v>-70.562914784177707</c:v>
                </c:pt>
                <c:pt idx="105">
                  <c:v>-70.509624940669795</c:v>
                </c:pt>
                <c:pt idx="106">
                  <c:v>-70.431303361108704</c:v>
                </c:pt>
                <c:pt idx="107">
                  <c:v>-70.353334021719704</c:v>
                </c:pt>
                <c:pt idx="108">
                  <c:v>-70.272325005572796</c:v>
                </c:pt>
                <c:pt idx="109">
                  <c:v>-70.1877931841898</c:v>
                </c:pt>
                <c:pt idx="110">
                  <c:v>-70.124131209237305</c:v>
                </c:pt>
                <c:pt idx="111">
                  <c:v>-70.044559675447204</c:v>
                </c:pt>
                <c:pt idx="112">
                  <c:v>-70.003024335539806</c:v>
                </c:pt>
                <c:pt idx="113">
                  <c:v>-69.914027051218795</c:v>
                </c:pt>
                <c:pt idx="114">
                  <c:v>-69.859925833373197</c:v>
                </c:pt>
                <c:pt idx="115">
                  <c:v>-69.779298168505704</c:v>
                </c:pt>
                <c:pt idx="116">
                  <c:v>-69.728925029146595</c:v>
                </c:pt>
                <c:pt idx="117">
                  <c:v>-69.664419725385201</c:v>
                </c:pt>
                <c:pt idx="118">
                  <c:v>-69.614717036740203</c:v>
                </c:pt>
                <c:pt idx="119">
                  <c:v>-69.568644643957796</c:v>
                </c:pt>
                <c:pt idx="120">
                  <c:v>-69.493528655390193</c:v>
                </c:pt>
                <c:pt idx="121">
                  <c:v>-69.446373232115505</c:v>
                </c:pt>
                <c:pt idx="122">
                  <c:v>-69.379232036830302</c:v>
                </c:pt>
                <c:pt idx="123">
                  <c:v>-69.339968320499807</c:v>
                </c:pt>
                <c:pt idx="124">
                  <c:v>-69.286986051045403</c:v>
                </c:pt>
                <c:pt idx="125">
                  <c:v>-69.254958914987895</c:v>
                </c:pt>
                <c:pt idx="126">
                  <c:v>-69.191598629179694</c:v>
                </c:pt>
                <c:pt idx="127">
                  <c:v>-69.160069750942498</c:v>
                </c:pt>
                <c:pt idx="128">
                  <c:v>-69.099974755449793</c:v>
                </c:pt>
                <c:pt idx="129">
                  <c:v>-69.030234309303196</c:v>
                </c:pt>
                <c:pt idx="130">
                  <c:v>-68.986627884160697</c:v>
                </c:pt>
                <c:pt idx="131">
                  <c:v>-68.832816494361694</c:v>
                </c:pt>
                <c:pt idx="132">
                  <c:v>-68.765326891146003</c:v>
                </c:pt>
                <c:pt idx="133">
                  <c:v>-68.734992258587297</c:v>
                </c:pt>
                <c:pt idx="134">
                  <c:v>-68.701641053025995</c:v>
                </c:pt>
                <c:pt idx="135">
                  <c:v>-68.646348547602898</c:v>
                </c:pt>
                <c:pt idx="136">
                  <c:v>-68.576491146882006</c:v>
                </c:pt>
                <c:pt idx="137">
                  <c:v>-68.534090005763005</c:v>
                </c:pt>
                <c:pt idx="138">
                  <c:v>-68.506421244353106</c:v>
                </c:pt>
                <c:pt idx="139">
                  <c:v>-68.451270593823693</c:v>
                </c:pt>
                <c:pt idx="140">
                  <c:v>-68.422982461577405</c:v>
                </c:pt>
                <c:pt idx="141">
                  <c:v>-68.373650272871899</c:v>
                </c:pt>
                <c:pt idx="142">
                  <c:v>-68.333004596045697</c:v>
                </c:pt>
                <c:pt idx="143">
                  <c:v>-68.284401525325407</c:v>
                </c:pt>
                <c:pt idx="144">
                  <c:v>-68.230473162494306</c:v>
                </c:pt>
                <c:pt idx="145">
                  <c:v>-68.177303038163103</c:v>
                </c:pt>
                <c:pt idx="146">
                  <c:v>-68.126780204873896</c:v>
                </c:pt>
                <c:pt idx="147">
                  <c:v>-68.067190656606698</c:v>
                </c:pt>
                <c:pt idx="148">
                  <c:v>-68.013408678346195</c:v>
                </c:pt>
                <c:pt idx="149">
                  <c:v>-67.954103771605901</c:v>
                </c:pt>
                <c:pt idx="150">
                  <c:v>-67.902400058283007</c:v>
                </c:pt>
                <c:pt idx="151">
                  <c:v>-67.850216843276797</c:v>
                </c:pt>
                <c:pt idx="152">
                  <c:v>-67.806923117902002</c:v>
                </c:pt>
                <c:pt idx="153">
                  <c:v>-67.755664474785405</c:v>
                </c:pt>
                <c:pt idx="154">
                  <c:v>-67.704770301557602</c:v>
                </c:pt>
                <c:pt idx="155">
                  <c:v>-67.661001804473401</c:v>
                </c:pt>
                <c:pt idx="156">
                  <c:v>-67.604138006382499</c:v>
                </c:pt>
                <c:pt idx="157">
                  <c:v>-67.529902837522997</c:v>
                </c:pt>
                <c:pt idx="158">
                  <c:v>-67.514467290950094</c:v>
                </c:pt>
                <c:pt idx="159">
                  <c:v>-67.465857040797204</c:v>
                </c:pt>
                <c:pt idx="160">
                  <c:v>-67.404177378128196</c:v>
                </c:pt>
                <c:pt idx="161">
                  <c:v>-67.356671836607006</c:v>
                </c:pt>
                <c:pt idx="162">
                  <c:v>-67.305355195807294</c:v>
                </c:pt>
                <c:pt idx="163">
                  <c:v>-67.259315382141196</c:v>
                </c:pt>
                <c:pt idx="164">
                  <c:v>-67.223525744165102</c:v>
                </c:pt>
                <c:pt idx="165">
                  <c:v>-67.174185366793907</c:v>
                </c:pt>
                <c:pt idx="166">
                  <c:v>-67.156758419577599</c:v>
                </c:pt>
                <c:pt idx="167">
                  <c:v>-67.129160759464895</c:v>
                </c:pt>
                <c:pt idx="168">
                  <c:v>-67.1048269834846</c:v>
                </c:pt>
                <c:pt idx="169">
                  <c:v>-67.064824484716397</c:v>
                </c:pt>
                <c:pt idx="170">
                  <c:v>-67.013483205025494</c:v>
                </c:pt>
                <c:pt idx="171">
                  <c:v>-66.9759348259647</c:v>
                </c:pt>
                <c:pt idx="172">
                  <c:v>-66.934518949372404</c:v>
                </c:pt>
                <c:pt idx="173">
                  <c:v>-66.908547646469799</c:v>
                </c:pt>
                <c:pt idx="174">
                  <c:v>-66.862671561887097</c:v>
                </c:pt>
                <c:pt idx="175">
                  <c:v>-66.808041480264293</c:v>
                </c:pt>
                <c:pt idx="176">
                  <c:v>-66.760561437107498</c:v>
                </c:pt>
                <c:pt idx="177">
                  <c:v>-66.726662098479196</c:v>
                </c:pt>
                <c:pt idx="178">
                  <c:v>-66.669738553590804</c:v>
                </c:pt>
                <c:pt idx="179">
                  <c:v>-66.607297807059496</c:v>
                </c:pt>
                <c:pt idx="180">
                  <c:v>-66.566692536741698</c:v>
                </c:pt>
                <c:pt idx="181">
                  <c:v>-66.515099921750505</c:v>
                </c:pt>
                <c:pt idx="182">
                  <c:v>-66.497360669002703</c:v>
                </c:pt>
                <c:pt idx="183">
                  <c:v>-66.449377120875099</c:v>
                </c:pt>
                <c:pt idx="184">
                  <c:v>-66.419175649757307</c:v>
                </c:pt>
                <c:pt idx="185">
                  <c:v>-66.380178863816994</c:v>
                </c:pt>
                <c:pt idx="186">
                  <c:v>-66.329819863573903</c:v>
                </c:pt>
                <c:pt idx="187">
                  <c:v>-66.303449621824498</c:v>
                </c:pt>
                <c:pt idx="188">
                  <c:v>-66.250729245910804</c:v>
                </c:pt>
                <c:pt idx="189">
                  <c:v>-66.210383516419597</c:v>
                </c:pt>
                <c:pt idx="190">
                  <c:v>-66.170810757122098</c:v>
                </c:pt>
                <c:pt idx="191">
                  <c:v>-66.125042815274497</c:v>
                </c:pt>
                <c:pt idx="192">
                  <c:v>-66.085929609323202</c:v>
                </c:pt>
                <c:pt idx="193">
                  <c:v>-66.035092694026602</c:v>
                </c:pt>
                <c:pt idx="194">
                  <c:v>-65.991481650607099</c:v>
                </c:pt>
                <c:pt idx="195">
                  <c:v>-65.959167442729395</c:v>
                </c:pt>
                <c:pt idx="196">
                  <c:v>-65.902026253128298</c:v>
                </c:pt>
                <c:pt idx="197">
                  <c:v>-65.851149963600506</c:v>
                </c:pt>
                <c:pt idx="198">
                  <c:v>-65.824637874811501</c:v>
                </c:pt>
                <c:pt idx="199">
                  <c:v>-65.805036024207396</c:v>
                </c:pt>
                <c:pt idx="200">
                  <c:v>-65.751338884346893</c:v>
                </c:pt>
                <c:pt idx="201">
                  <c:v>-65.714541060960102</c:v>
                </c:pt>
                <c:pt idx="202">
                  <c:v>-65.686303715500401</c:v>
                </c:pt>
                <c:pt idx="203">
                  <c:v>-65.640741821652696</c:v>
                </c:pt>
                <c:pt idx="204">
                  <c:v>-65.607516065665706</c:v>
                </c:pt>
                <c:pt idx="205">
                  <c:v>-65.570594542307603</c:v>
                </c:pt>
                <c:pt idx="206">
                  <c:v>-65.539734231198693</c:v>
                </c:pt>
                <c:pt idx="207">
                  <c:v>-65.508158263650898</c:v>
                </c:pt>
                <c:pt idx="208">
                  <c:v>-65.473353880080793</c:v>
                </c:pt>
                <c:pt idx="209">
                  <c:v>-65.4595006737745</c:v>
                </c:pt>
                <c:pt idx="210">
                  <c:v>-65.427906763781493</c:v>
                </c:pt>
                <c:pt idx="211">
                  <c:v>-65.386579864427205</c:v>
                </c:pt>
                <c:pt idx="212">
                  <c:v>-65.353551229369302</c:v>
                </c:pt>
                <c:pt idx="213">
                  <c:v>-65.312888138292195</c:v>
                </c:pt>
                <c:pt idx="214">
                  <c:v>-65.263834955007596</c:v>
                </c:pt>
                <c:pt idx="215">
                  <c:v>-65.222921476724906</c:v>
                </c:pt>
                <c:pt idx="216">
                  <c:v>-65.197978614461704</c:v>
                </c:pt>
                <c:pt idx="217">
                  <c:v>-65.161988230713504</c:v>
                </c:pt>
                <c:pt idx="218">
                  <c:v>-65.133401113082698</c:v>
                </c:pt>
                <c:pt idx="219">
                  <c:v>-65.115910889264001</c:v>
                </c:pt>
                <c:pt idx="220">
                  <c:v>-65.064420729028896</c:v>
                </c:pt>
                <c:pt idx="221">
                  <c:v>-65.029320307074201</c:v>
                </c:pt>
                <c:pt idx="222">
                  <c:v>-65.000683184606999</c:v>
                </c:pt>
                <c:pt idx="223">
                  <c:v>-64.976784947425998</c:v>
                </c:pt>
                <c:pt idx="224">
                  <c:v>-64.958515622588607</c:v>
                </c:pt>
                <c:pt idx="225">
                  <c:v>-64.910021388741498</c:v>
                </c:pt>
                <c:pt idx="226">
                  <c:v>-64.841109060275102</c:v>
                </c:pt>
                <c:pt idx="227">
                  <c:v>-64.8011800790769</c:v>
                </c:pt>
                <c:pt idx="228">
                  <c:v>-64.751471307998003</c:v>
                </c:pt>
                <c:pt idx="229">
                  <c:v>-64.721145945100702</c:v>
                </c:pt>
                <c:pt idx="230">
                  <c:v>-64.660560685937497</c:v>
                </c:pt>
                <c:pt idx="231">
                  <c:v>-64.6265808852486</c:v>
                </c:pt>
                <c:pt idx="232">
                  <c:v>-64.605306905390805</c:v>
                </c:pt>
                <c:pt idx="233">
                  <c:v>-64.576767737829798</c:v>
                </c:pt>
                <c:pt idx="234">
                  <c:v>-64.532497689292697</c:v>
                </c:pt>
                <c:pt idx="235">
                  <c:v>-64.483250085904999</c:v>
                </c:pt>
                <c:pt idx="236">
                  <c:v>-64.443274119548505</c:v>
                </c:pt>
                <c:pt idx="237">
                  <c:v>-64.416533832599001</c:v>
                </c:pt>
                <c:pt idx="238">
                  <c:v>-64.377092549942901</c:v>
                </c:pt>
                <c:pt idx="239">
                  <c:v>-64.315909035533707</c:v>
                </c:pt>
                <c:pt idx="240">
                  <c:v>-64.259749366743407</c:v>
                </c:pt>
                <c:pt idx="241">
                  <c:v>-64.225194225765705</c:v>
                </c:pt>
                <c:pt idx="242">
                  <c:v>-64.201588548684398</c:v>
                </c:pt>
                <c:pt idx="243">
                  <c:v>-64.173987144195607</c:v>
                </c:pt>
                <c:pt idx="244">
                  <c:v>-64.117756228431801</c:v>
                </c:pt>
                <c:pt idx="245">
                  <c:v>-64.065359653101595</c:v>
                </c:pt>
                <c:pt idx="246">
                  <c:v>-64.043179934403696</c:v>
                </c:pt>
                <c:pt idx="247">
                  <c:v>-64.025011930994495</c:v>
                </c:pt>
                <c:pt idx="248">
                  <c:v>-63.991221541790303</c:v>
                </c:pt>
                <c:pt idx="249">
                  <c:v>-63.953908917093699</c:v>
                </c:pt>
                <c:pt idx="250">
                  <c:v>-63.914683670004003</c:v>
                </c:pt>
                <c:pt idx="251">
                  <c:v>-63.882026267544902</c:v>
                </c:pt>
                <c:pt idx="252">
                  <c:v>-63.845464184848502</c:v>
                </c:pt>
                <c:pt idx="253">
                  <c:v>-63.795237919819499</c:v>
                </c:pt>
                <c:pt idx="254">
                  <c:v>-63.765139743464097</c:v>
                </c:pt>
                <c:pt idx="255">
                  <c:v>-63.729488804918297</c:v>
                </c:pt>
                <c:pt idx="256">
                  <c:v>-63.696118345535403</c:v>
                </c:pt>
                <c:pt idx="257">
                  <c:v>-63.661860168460002</c:v>
                </c:pt>
                <c:pt idx="258">
                  <c:v>-63.623970270065698</c:v>
                </c:pt>
                <c:pt idx="259">
                  <c:v>-63.5989620409118</c:v>
                </c:pt>
                <c:pt idx="260">
                  <c:v>-63.562344077358397</c:v>
                </c:pt>
                <c:pt idx="261">
                  <c:v>-63.518433675352803</c:v>
                </c:pt>
                <c:pt idx="262">
                  <c:v>-63.483271369997397</c:v>
                </c:pt>
                <c:pt idx="263">
                  <c:v>-63.4534193002916</c:v>
                </c:pt>
                <c:pt idx="264">
                  <c:v>-63.411584209896397</c:v>
                </c:pt>
                <c:pt idx="265">
                  <c:v>-63.3627701009855</c:v>
                </c:pt>
                <c:pt idx="266">
                  <c:v>-63.342218381810198</c:v>
                </c:pt>
                <c:pt idx="267">
                  <c:v>-63.308428960573302</c:v>
                </c:pt>
                <c:pt idx="268">
                  <c:v>-63.290710651949702</c:v>
                </c:pt>
                <c:pt idx="269">
                  <c:v>-63.256938969657298</c:v>
                </c:pt>
                <c:pt idx="270">
                  <c:v>-63.222761296185801</c:v>
                </c:pt>
                <c:pt idx="271">
                  <c:v>-63.185215067300497</c:v>
                </c:pt>
                <c:pt idx="272">
                  <c:v>-63.136325213606199</c:v>
                </c:pt>
                <c:pt idx="273">
                  <c:v>-63.093645150632199</c:v>
                </c:pt>
                <c:pt idx="274">
                  <c:v>-63.0648162492949</c:v>
                </c:pt>
                <c:pt idx="275">
                  <c:v>-63.041550549611998</c:v>
                </c:pt>
                <c:pt idx="276">
                  <c:v>-63.000113711155002</c:v>
                </c:pt>
                <c:pt idx="277">
                  <c:v>-62.980339936632902</c:v>
                </c:pt>
                <c:pt idx="278">
                  <c:v>-62.942426789971996</c:v>
                </c:pt>
                <c:pt idx="279">
                  <c:v>-62.897721479882001</c:v>
                </c:pt>
                <c:pt idx="280">
                  <c:v>-62.864608367977901</c:v>
                </c:pt>
                <c:pt idx="281">
                  <c:v>-62.823720456090001</c:v>
                </c:pt>
                <c:pt idx="282">
                  <c:v>-62.777443963532697</c:v>
                </c:pt>
                <c:pt idx="283">
                  <c:v>-62.754737818781599</c:v>
                </c:pt>
                <c:pt idx="284">
                  <c:v>-62.720734790053697</c:v>
                </c:pt>
                <c:pt idx="285">
                  <c:v>-62.6897440188012</c:v>
                </c:pt>
                <c:pt idx="286">
                  <c:v>-62.652658359739199</c:v>
                </c:pt>
                <c:pt idx="287">
                  <c:v>-62.621038079887398</c:v>
                </c:pt>
                <c:pt idx="288">
                  <c:v>-62.588059303195898</c:v>
                </c:pt>
                <c:pt idx="289">
                  <c:v>-62.566180108715699</c:v>
                </c:pt>
                <c:pt idx="290">
                  <c:v>-62.510407546008103</c:v>
                </c:pt>
                <c:pt idx="291">
                  <c:v>-62.483705190964599</c:v>
                </c:pt>
                <c:pt idx="292">
                  <c:v>-62.445276981455201</c:v>
                </c:pt>
                <c:pt idx="293">
                  <c:v>-62.406891548152103</c:v>
                </c:pt>
                <c:pt idx="294">
                  <c:v>-62.3794487486809</c:v>
                </c:pt>
                <c:pt idx="295">
                  <c:v>-62.353002846777699</c:v>
                </c:pt>
                <c:pt idx="296">
                  <c:v>-62.3253147400006</c:v>
                </c:pt>
                <c:pt idx="297">
                  <c:v>-62.288059168941103</c:v>
                </c:pt>
                <c:pt idx="298">
                  <c:v>-62.238504289291498</c:v>
                </c:pt>
                <c:pt idx="299">
                  <c:v>-62.219112309232798</c:v>
                </c:pt>
                <c:pt idx="300">
                  <c:v>-62.196722349245803</c:v>
                </c:pt>
                <c:pt idx="301">
                  <c:v>-62.146294035244701</c:v>
                </c:pt>
                <c:pt idx="302">
                  <c:v>-62.110207703766903</c:v>
                </c:pt>
                <c:pt idx="303">
                  <c:v>-62.060821359924198</c:v>
                </c:pt>
                <c:pt idx="304">
                  <c:v>-62.039878691992698</c:v>
                </c:pt>
                <c:pt idx="305">
                  <c:v>-61.986577857434199</c:v>
                </c:pt>
                <c:pt idx="306">
                  <c:v>-61.963107073744602</c:v>
                </c:pt>
                <c:pt idx="307">
                  <c:v>-61.930224095387103</c:v>
                </c:pt>
                <c:pt idx="308">
                  <c:v>-61.881066658768297</c:v>
                </c:pt>
                <c:pt idx="309">
                  <c:v>-61.852040379919401</c:v>
                </c:pt>
                <c:pt idx="310">
                  <c:v>-61.822888335880499</c:v>
                </c:pt>
                <c:pt idx="311">
                  <c:v>-61.7950939169733</c:v>
                </c:pt>
                <c:pt idx="312">
                  <c:v>-61.753387096910899</c:v>
                </c:pt>
                <c:pt idx="313">
                  <c:v>-61.711786794705198</c:v>
                </c:pt>
                <c:pt idx="314">
                  <c:v>-61.656607303344202</c:v>
                </c:pt>
                <c:pt idx="315">
                  <c:v>-61.5976874815264</c:v>
                </c:pt>
                <c:pt idx="316">
                  <c:v>-61.573468153074302</c:v>
                </c:pt>
                <c:pt idx="317">
                  <c:v>-61.533571584760899</c:v>
                </c:pt>
                <c:pt idx="318">
                  <c:v>-61.502283344977798</c:v>
                </c:pt>
                <c:pt idx="319">
                  <c:v>-61.458294892955998</c:v>
                </c:pt>
                <c:pt idx="320">
                  <c:v>-61.410096963412698</c:v>
                </c:pt>
                <c:pt idx="321">
                  <c:v>-61.378509884158902</c:v>
                </c:pt>
                <c:pt idx="322">
                  <c:v>-61.361020468802799</c:v>
                </c:pt>
                <c:pt idx="323">
                  <c:v>-61.316592320648297</c:v>
                </c:pt>
                <c:pt idx="324">
                  <c:v>-61.293988662936499</c:v>
                </c:pt>
                <c:pt idx="325">
                  <c:v>-61.258817031593999</c:v>
                </c:pt>
                <c:pt idx="326">
                  <c:v>-61.226803184318698</c:v>
                </c:pt>
                <c:pt idx="327">
                  <c:v>-61.2013243636559</c:v>
                </c:pt>
                <c:pt idx="328">
                  <c:v>-61.158017670779898</c:v>
                </c:pt>
                <c:pt idx="329">
                  <c:v>-61.114455476404302</c:v>
                </c:pt>
                <c:pt idx="330">
                  <c:v>-61.084935759738798</c:v>
                </c:pt>
                <c:pt idx="331">
                  <c:v>-61.059592014586698</c:v>
                </c:pt>
                <c:pt idx="332">
                  <c:v>-61.042799585283603</c:v>
                </c:pt>
                <c:pt idx="333">
                  <c:v>-61.017502053802303</c:v>
                </c:pt>
                <c:pt idx="334">
                  <c:v>-60.970324097695503</c:v>
                </c:pt>
                <c:pt idx="335">
                  <c:v>-60.949305008645801</c:v>
                </c:pt>
                <c:pt idx="336">
                  <c:v>-60.929304587279802</c:v>
                </c:pt>
                <c:pt idx="337">
                  <c:v>-60.9055663824494</c:v>
                </c:pt>
                <c:pt idx="338">
                  <c:v>-60.855171249514797</c:v>
                </c:pt>
                <c:pt idx="339">
                  <c:v>-60.814808913035897</c:v>
                </c:pt>
                <c:pt idx="340">
                  <c:v>-60.775432396363399</c:v>
                </c:pt>
                <c:pt idx="341">
                  <c:v>-60.749202059088198</c:v>
                </c:pt>
                <c:pt idx="342">
                  <c:v>-60.715771015723597</c:v>
                </c:pt>
                <c:pt idx="343">
                  <c:v>-60.688479110647499</c:v>
                </c:pt>
                <c:pt idx="344">
                  <c:v>-60.663603668123002</c:v>
                </c:pt>
                <c:pt idx="345">
                  <c:v>-60.632624562069502</c:v>
                </c:pt>
                <c:pt idx="346">
                  <c:v>-60.603126848597498</c:v>
                </c:pt>
                <c:pt idx="347">
                  <c:v>-60.562236011961801</c:v>
                </c:pt>
                <c:pt idx="348">
                  <c:v>-60.536082714141997</c:v>
                </c:pt>
                <c:pt idx="349">
                  <c:v>-60.500841884651201</c:v>
                </c:pt>
                <c:pt idx="350">
                  <c:v>-60.472664482768302</c:v>
                </c:pt>
                <c:pt idx="351">
                  <c:v>-60.413171842758999</c:v>
                </c:pt>
                <c:pt idx="352">
                  <c:v>-60.382512287829002</c:v>
                </c:pt>
                <c:pt idx="353">
                  <c:v>-60.348075640967799</c:v>
                </c:pt>
                <c:pt idx="354">
                  <c:v>-60.318149640829198</c:v>
                </c:pt>
                <c:pt idx="355">
                  <c:v>-60.289572574702198</c:v>
                </c:pt>
                <c:pt idx="356">
                  <c:v>-60.268132112486001</c:v>
                </c:pt>
                <c:pt idx="357">
                  <c:v>-60.249757962606502</c:v>
                </c:pt>
                <c:pt idx="358">
                  <c:v>-60.211467829034703</c:v>
                </c:pt>
                <c:pt idx="359">
                  <c:v>-60.161678223493702</c:v>
                </c:pt>
                <c:pt idx="360">
                  <c:v>-60.1264027961411</c:v>
                </c:pt>
                <c:pt idx="361">
                  <c:v>-60.102264065746603</c:v>
                </c:pt>
                <c:pt idx="362">
                  <c:v>-60.076066397054298</c:v>
                </c:pt>
                <c:pt idx="363">
                  <c:v>-60.047247539286097</c:v>
                </c:pt>
                <c:pt idx="364">
                  <c:v>-60.0209765548706</c:v>
                </c:pt>
                <c:pt idx="365">
                  <c:v>-59.994761298104301</c:v>
                </c:pt>
                <c:pt idx="366">
                  <c:v>-59.967231339564698</c:v>
                </c:pt>
                <c:pt idx="367">
                  <c:v>-59.937241675173603</c:v>
                </c:pt>
                <c:pt idx="368">
                  <c:v>-59.915298592597999</c:v>
                </c:pt>
                <c:pt idx="369">
                  <c:v>-59.881586830673797</c:v>
                </c:pt>
                <c:pt idx="370">
                  <c:v>-59.834462866142502</c:v>
                </c:pt>
                <c:pt idx="371">
                  <c:v>-59.813515697714699</c:v>
                </c:pt>
                <c:pt idx="372">
                  <c:v>-59.778327455892999</c:v>
                </c:pt>
                <c:pt idx="373">
                  <c:v>-59.742590696059501</c:v>
                </c:pt>
                <c:pt idx="374">
                  <c:v>-59.723918047375001</c:v>
                </c:pt>
                <c:pt idx="375">
                  <c:v>-59.683293380946203</c:v>
                </c:pt>
                <c:pt idx="376">
                  <c:v>-59.658563997852198</c:v>
                </c:pt>
                <c:pt idx="377">
                  <c:v>-59.642915116700003</c:v>
                </c:pt>
                <c:pt idx="378">
                  <c:v>-59.598800925867501</c:v>
                </c:pt>
                <c:pt idx="379">
                  <c:v>-59.565249009847001</c:v>
                </c:pt>
                <c:pt idx="380">
                  <c:v>-59.5355368654091</c:v>
                </c:pt>
                <c:pt idx="381">
                  <c:v>-59.493999622459697</c:v>
                </c:pt>
                <c:pt idx="382">
                  <c:v>-59.478040256653898</c:v>
                </c:pt>
                <c:pt idx="383">
                  <c:v>-59.453887258542998</c:v>
                </c:pt>
                <c:pt idx="384">
                  <c:v>-59.433439404353003</c:v>
                </c:pt>
                <c:pt idx="385">
                  <c:v>-59.407182566625202</c:v>
                </c:pt>
                <c:pt idx="386">
                  <c:v>-59.374569363600997</c:v>
                </c:pt>
                <c:pt idx="387">
                  <c:v>-59.346063477661602</c:v>
                </c:pt>
                <c:pt idx="388">
                  <c:v>-59.326161423420999</c:v>
                </c:pt>
                <c:pt idx="389">
                  <c:v>-59.294161686871298</c:v>
                </c:pt>
                <c:pt idx="390">
                  <c:v>-59.260520801575801</c:v>
                </c:pt>
                <c:pt idx="391">
                  <c:v>-59.2259966645383</c:v>
                </c:pt>
                <c:pt idx="392">
                  <c:v>-59.195465873648203</c:v>
                </c:pt>
                <c:pt idx="393">
                  <c:v>-59.150488725157302</c:v>
                </c:pt>
                <c:pt idx="394">
                  <c:v>-59.088451369651501</c:v>
                </c:pt>
                <c:pt idx="395">
                  <c:v>-59.0606718399832</c:v>
                </c:pt>
                <c:pt idx="396">
                  <c:v>-59.003325640617398</c:v>
                </c:pt>
                <c:pt idx="397">
                  <c:v>-58.966615045400502</c:v>
                </c:pt>
                <c:pt idx="398">
                  <c:v>-58.912612927266302</c:v>
                </c:pt>
                <c:pt idx="399">
                  <c:v>-58.871233625515799</c:v>
                </c:pt>
                <c:pt idx="400">
                  <c:v>-58.838215821771598</c:v>
                </c:pt>
                <c:pt idx="401">
                  <c:v>-58.820430660827398</c:v>
                </c:pt>
                <c:pt idx="402">
                  <c:v>-58.776993202518902</c:v>
                </c:pt>
                <c:pt idx="403">
                  <c:v>-58.736016939214601</c:v>
                </c:pt>
                <c:pt idx="404">
                  <c:v>-58.707900720982998</c:v>
                </c:pt>
                <c:pt idx="405">
                  <c:v>-58.6728697785679</c:v>
                </c:pt>
                <c:pt idx="406">
                  <c:v>-58.655945265377198</c:v>
                </c:pt>
                <c:pt idx="407">
                  <c:v>-58.606972624122903</c:v>
                </c:pt>
                <c:pt idx="408">
                  <c:v>-58.5499793284893</c:v>
                </c:pt>
                <c:pt idx="409">
                  <c:v>-58.497675222152999</c:v>
                </c:pt>
                <c:pt idx="410">
                  <c:v>-58.465000811673903</c:v>
                </c:pt>
                <c:pt idx="411">
                  <c:v>-58.433047190783803</c:v>
                </c:pt>
                <c:pt idx="412">
                  <c:v>-58.407488716122302</c:v>
                </c:pt>
                <c:pt idx="413">
                  <c:v>-58.377145457798903</c:v>
                </c:pt>
                <c:pt idx="414">
                  <c:v>-58.349788611112103</c:v>
                </c:pt>
                <c:pt idx="415">
                  <c:v>-58.320420613665597</c:v>
                </c:pt>
                <c:pt idx="416">
                  <c:v>-58.277164434446803</c:v>
                </c:pt>
                <c:pt idx="417">
                  <c:v>-58.223390379646197</c:v>
                </c:pt>
                <c:pt idx="418">
                  <c:v>-58.200440987734503</c:v>
                </c:pt>
                <c:pt idx="419">
                  <c:v>-58.181441962696603</c:v>
                </c:pt>
                <c:pt idx="420">
                  <c:v>-58.161993187414602</c:v>
                </c:pt>
                <c:pt idx="421">
                  <c:v>-58.1271571213885</c:v>
                </c:pt>
                <c:pt idx="422">
                  <c:v>-58.069576784056501</c:v>
                </c:pt>
                <c:pt idx="423">
                  <c:v>-58.013717264359002</c:v>
                </c:pt>
                <c:pt idx="424">
                  <c:v>-57.979971746377601</c:v>
                </c:pt>
                <c:pt idx="425">
                  <c:v>-57.9437678077228</c:v>
                </c:pt>
                <c:pt idx="426">
                  <c:v>-57.923179303241803</c:v>
                </c:pt>
                <c:pt idx="427">
                  <c:v>-57.895769256530599</c:v>
                </c:pt>
                <c:pt idx="428">
                  <c:v>-57.862252581038497</c:v>
                </c:pt>
                <c:pt idx="429">
                  <c:v>-57.8270880492258</c:v>
                </c:pt>
                <c:pt idx="430">
                  <c:v>-57.780121749865998</c:v>
                </c:pt>
                <c:pt idx="431">
                  <c:v>-57.739512848656503</c:v>
                </c:pt>
                <c:pt idx="432">
                  <c:v>-57.698466138318203</c:v>
                </c:pt>
                <c:pt idx="433">
                  <c:v>-57.670180364369898</c:v>
                </c:pt>
                <c:pt idx="434">
                  <c:v>-57.641754224462296</c:v>
                </c:pt>
                <c:pt idx="435">
                  <c:v>-57.6101275663409</c:v>
                </c:pt>
                <c:pt idx="436">
                  <c:v>-57.588663133614602</c:v>
                </c:pt>
                <c:pt idx="437">
                  <c:v>-57.5482941614083</c:v>
                </c:pt>
                <c:pt idx="438">
                  <c:v>-57.519069588477201</c:v>
                </c:pt>
                <c:pt idx="439">
                  <c:v>-57.495599088286298</c:v>
                </c:pt>
                <c:pt idx="440">
                  <c:v>-57.462010113090301</c:v>
                </c:pt>
                <c:pt idx="441">
                  <c:v>-57.409298817272301</c:v>
                </c:pt>
                <c:pt idx="442">
                  <c:v>-57.379974413010601</c:v>
                </c:pt>
                <c:pt idx="443">
                  <c:v>-57.342361297166399</c:v>
                </c:pt>
                <c:pt idx="444">
                  <c:v>-57.275480020786397</c:v>
                </c:pt>
                <c:pt idx="445">
                  <c:v>-57.241206029397603</c:v>
                </c:pt>
                <c:pt idx="446">
                  <c:v>-57.201769392777898</c:v>
                </c:pt>
                <c:pt idx="447">
                  <c:v>-57.176695438651201</c:v>
                </c:pt>
                <c:pt idx="448">
                  <c:v>-57.132382785194203</c:v>
                </c:pt>
                <c:pt idx="449">
                  <c:v>-57.099665304849403</c:v>
                </c:pt>
                <c:pt idx="450">
                  <c:v>-57.071831237356598</c:v>
                </c:pt>
                <c:pt idx="451">
                  <c:v>-57.038190339447397</c:v>
                </c:pt>
                <c:pt idx="452">
                  <c:v>-57.014317431402702</c:v>
                </c:pt>
                <c:pt idx="453">
                  <c:v>-56.978572422018303</c:v>
                </c:pt>
                <c:pt idx="454">
                  <c:v>-56.956418288946203</c:v>
                </c:pt>
                <c:pt idx="455">
                  <c:v>-56.922869947014497</c:v>
                </c:pt>
                <c:pt idx="456">
                  <c:v>-56.897037850971202</c:v>
                </c:pt>
                <c:pt idx="457">
                  <c:v>-56.868326455627397</c:v>
                </c:pt>
                <c:pt idx="458">
                  <c:v>-56.839007638396097</c:v>
                </c:pt>
                <c:pt idx="459">
                  <c:v>-56.804579794005697</c:v>
                </c:pt>
                <c:pt idx="460">
                  <c:v>-56.767436313506202</c:v>
                </c:pt>
                <c:pt idx="461">
                  <c:v>-56.735473855549401</c:v>
                </c:pt>
                <c:pt idx="462">
                  <c:v>-56.691098258440697</c:v>
                </c:pt>
                <c:pt idx="463">
                  <c:v>-56.6511789331296</c:v>
                </c:pt>
                <c:pt idx="464">
                  <c:v>-56.602042494938999</c:v>
                </c:pt>
                <c:pt idx="465">
                  <c:v>-56.584563358714902</c:v>
                </c:pt>
                <c:pt idx="466">
                  <c:v>-56.559558439824301</c:v>
                </c:pt>
                <c:pt idx="467">
                  <c:v>-56.523049085872302</c:v>
                </c:pt>
                <c:pt idx="468">
                  <c:v>-56.495820310151601</c:v>
                </c:pt>
                <c:pt idx="469">
                  <c:v>-56.463968679069801</c:v>
                </c:pt>
                <c:pt idx="470">
                  <c:v>-56.435661936890199</c:v>
                </c:pt>
                <c:pt idx="471">
                  <c:v>-56.400025113121103</c:v>
                </c:pt>
                <c:pt idx="472">
                  <c:v>-56.360740595714503</c:v>
                </c:pt>
                <c:pt idx="473">
                  <c:v>-56.333607429900198</c:v>
                </c:pt>
                <c:pt idx="474">
                  <c:v>-56.307086586889596</c:v>
                </c:pt>
                <c:pt idx="475">
                  <c:v>-56.266979643560603</c:v>
                </c:pt>
                <c:pt idx="476">
                  <c:v>-56.242616550338298</c:v>
                </c:pt>
                <c:pt idx="477">
                  <c:v>-56.211619879994103</c:v>
                </c:pt>
                <c:pt idx="478">
                  <c:v>-56.182735461007603</c:v>
                </c:pt>
                <c:pt idx="479">
                  <c:v>-56.154171672970499</c:v>
                </c:pt>
                <c:pt idx="480">
                  <c:v>-56.116416315089303</c:v>
                </c:pt>
                <c:pt idx="481">
                  <c:v>-56.086874917035402</c:v>
                </c:pt>
                <c:pt idx="482">
                  <c:v>-56.0465087073582</c:v>
                </c:pt>
                <c:pt idx="483">
                  <c:v>-55.960096692306301</c:v>
                </c:pt>
                <c:pt idx="484">
                  <c:v>-55.9400818578453</c:v>
                </c:pt>
                <c:pt idx="485">
                  <c:v>-55.911677497344797</c:v>
                </c:pt>
                <c:pt idx="486">
                  <c:v>-55.878082883860401</c:v>
                </c:pt>
                <c:pt idx="487">
                  <c:v>-55.844023950015703</c:v>
                </c:pt>
                <c:pt idx="488">
                  <c:v>-55.806201263009498</c:v>
                </c:pt>
                <c:pt idx="489">
                  <c:v>-55.771198872632901</c:v>
                </c:pt>
                <c:pt idx="490">
                  <c:v>-55.750557602449803</c:v>
                </c:pt>
                <c:pt idx="491">
                  <c:v>-55.722334200808803</c:v>
                </c:pt>
                <c:pt idx="492">
                  <c:v>-55.689756394620503</c:v>
                </c:pt>
                <c:pt idx="493">
                  <c:v>-55.650103472065801</c:v>
                </c:pt>
                <c:pt idx="494">
                  <c:v>-55.628857863282398</c:v>
                </c:pt>
                <c:pt idx="495">
                  <c:v>-55.595416289620502</c:v>
                </c:pt>
                <c:pt idx="496">
                  <c:v>-55.560458054793301</c:v>
                </c:pt>
                <c:pt idx="497">
                  <c:v>-55.527795482684198</c:v>
                </c:pt>
                <c:pt idx="498">
                  <c:v>-55.472017570030197</c:v>
                </c:pt>
                <c:pt idx="499">
                  <c:v>-55.430881537399003</c:v>
                </c:pt>
                <c:pt idx="500">
                  <c:v>-55.381417615289401</c:v>
                </c:pt>
                <c:pt idx="501">
                  <c:v>-55.347261091520203</c:v>
                </c:pt>
                <c:pt idx="502">
                  <c:v>-55.311600400809603</c:v>
                </c:pt>
                <c:pt idx="503">
                  <c:v>-55.275888106912397</c:v>
                </c:pt>
                <c:pt idx="504">
                  <c:v>-55.2416003445624</c:v>
                </c:pt>
                <c:pt idx="505">
                  <c:v>-55.1937247862314</c:v>
                </c:pt>
                <c:pt idx="506">
                  <c:v>-55.154213846568197</c:v>
                </c:pt>
                <c:pt idx="507">
                  <c:v>-55.110094437746397</c:v>
                </c:pt>
                <c:pt idx="508">
                  <c:v>-55.0643925073906</c:v>
                </c:pt>
                <c:pt idx="509">
                  <c:v>-54.997032777362001</c:v>
                </c:pt>
                <c:pt idx="510">
                  <c:v>-54.952582727974303</c:v>
                </c:pt>
                <c:pt idx="511">
                  <c:v>-54.909901801775398</c:v>
                </c:pt>
                <c:pt idx="512">
                  <c:v>-54.867579017145999</c:v>
                </c:pt>
                <c:pt idx="513">
                  <c:v>-54.845544599616296</c:v>
                </c:pt>
                <c:pt idx="514">
                  <c:v>-54.798766751714901</c:v>
                </c:pt>
                <c:pt idx="515">
                  <c:v>-54.758958841926201</c:v>
                </c:pt>
                <c:pt idx="516">
                  <c:v>-54.737275559014698</c:v>
                </c:pt>
                <c:pt idx="517">
                  <c:v>-54.708992747736197</c:v>
                </c:pt>
                <c:pt idx="518">
                  <c:v>-54.662279225351199</c:v>
                </c:pt>
                <c:pt idx="519">
                  <c:v>-54.627019071819397</c:v>
                </c:pt>
                <c:pt idx="520">
                  <c:v>-54.591192817428599</c:v>
                </c:pt>
                <c:pt idx="521">
                  <c:v>-54.556723477959899</c:v>
                </c:pt>
                <c:pt idx="522">
                  <c:v>-54.514777129202699</c:v>
                </c:pt>
                <c:pt idx="523">
                  <c:v>-54.491584030880297</c:v>
                </c:pt>
                <c:pt idx="524">
                  <c:v>-54.466113059312796</c:v>
                </c:pt>
                <c:pt idx="525">
                  <c:v>-54.440358463204198</c:v>
                </c:pt>
                <c:pt idx="526">
                  <c:v>-54.405898660159103</c:v>
                </c:pt>
                <c:pt idx="527">
                  <c:v>-54.390608067622097</c:v>
                </c:pt>
                <c:pt idx="528">
                  <c:v>-54.363401297161701</c:v>
                </c:pt>
                <c:pt idx="529">
                  <c:v>-54.319563224895496</c:v>
                </c:pt>
                <c:pt idx="530">
                  <c:v>-54.285129053211698</c:v>
                </c:pt>
                <c:pt idx="531">
                  <c:v>-54.248680402400197</c:v>
                </c:pt>
                <c:pt idx="532">
                  <c:v>-54.207247282445202</c:v>
                </c:pt>
                <c:pt idx="533">
                  <c:v>-54.168159146837297</c:v>
                </c:pt>
                <c:pt idx="534">
                  <c:v>-54.106862730472997</c:v>
                </c:pt>
                <c:pt idx="535">
                  <c:v>-54.026590520231501</c:v>
                </c:pt>
                <c:pt idx="536">
                  <c:v>-54.001562407824501</c:v>
                </c:pt>
                <c:pt idx="537">
                  <c:v>-53.970836681140099</c:v>
                </c:pt>
                <c:pt idx="538">
                  <c:v>-53.934964092909603</c:v>
                </c:pt>
                <c:pt idx="539">
                  <c:v>-53.898242475527503</c:v>
                </c:pt>
                <c:pt idx="540">
                  <c:v>-53.869152041679797</c:v>
                </c:pt>
                <c:pt idx="541">
                  <c:v>-53.827045375710803</c:v>
                </c:pt>
                <c:pt idx="542">
                  <c:v>-53.8018668399666</c:v>
                </c:pt>
                <c:pt idx="543">
                  <c:v>-53.775789624709098</c:v>
                </c:pt>
                <c:pt idx="544">
                  <c:v>-53.746986231679898</c:v>
                </c:pt>
                <c:pt idx="545">
                  <c:v>-53.7209214396973</c:v>
                </c:pt>
                <c:pt idx="546">
                  <c:v>-53.684293934562</c:v>
                </c:pt>
                <c:pt idx="547">
                  <c:v>-53.6456380586066</c:v>
                </c:pt>
                <c:pt idx="548">
                  <c:v>-53.614119135099102</c:v>
                </c:pt>
                <c:pt idx="549">
                  <c:v>-53.581468260435898</c:v>
                </c:pt>
                <c:pt idx="550">
                  <c:v>-53.554840682360599</c:v>
                </c:pt>
                <c:pt idx="551">
                  <c:v>-53.494867287394399</c:v>
                </c:pt>
                <c:pt idx="552">
                  <c:v>-53.478464931973797</c:v>
                </c:pt>
                <c:pt idx="553">
                  <c:v>-53.456694032350001</c:v>
                </c:pt>
                <c:pt idx="554">
                  <c:v>-53.437766150517803</c:v>
                </c:pt>
                <c:pt idx="555">
                  <c:v>-53.405992399643502</c:v>
                </c:pt>
                <c:pt idx="556">
                  <c:v>-53.396767761548602</c:v>
                </c:pt>
                <c:pt idx="557">
                  <c:v>-53.363448529503003</c:v>
                </c:pt>
                <c:pt idx="558">
                  <c:v>-53.327948856603001</c:v>
                </c:pt>
                <c:pt idx="559">
                  <c:v>-53.299373483463803</c:v>
                </c:pt>
                <c:pt idx="560">
                  <c:v>-53.267994486990801</c:v>
                </c:pt>
                <c:pt idx="561">
                  <c:v>-53.222287306046503</c:v>
                </c:pt>
                <c:pt idx="562">
                  <c:v>-53.2003632726002</c:v>
                </c:pt>
                <c:pt idx="563">
                  <c:v>-53.178840918521701</c:v>
                </c:pt>
                <c:pt idx="564">
                  <c:v>-53.153550828116501</c:v>
                </c:pt>
                <c:pt idx="565">
                  <c:v>-53.127800137086801</c:v>
                </c:pt>
                <c:pt idx="566">
                  <c:v>-53.109040939381501</c:v>
                </c:pt>
                <c:pt idx="567">
                  <c:v>-53.092833081726702</c:v>
                </c:pt>
                <c:pt idx="568">
                  <c:v>-53.060628921272802</c:v>
                </c:pt>
                <c:pt idx="569">
                  <c:v>-53.039690099365799</c:v>
                </c:pt>
                <c:pt idx="570">
                  <c:v>-53.005574555831103</c:v>
                </c:pt>
                <c:pt idx="571">
                  <c:v>-52.989669786812001</c:v>
                </c:pt>
                <c:pt idx="572">
                  <c:v>-52.968164057243499</c:v>
                </c:pt>
                <c:pt idx="573">
                  <c:v>-52.946970218771703</c:v>
                </c:pt>
                <c:pt idx="574">
                  <c:v>-52.9167858855144</c:v>
                </c:pt>
                <c:pt idx="575">
                  <c:v>-52.889645536460897</c:v>
                </c:pt>
                <c:pt idx="576">
                  <c:v>-52.835578583593801</c:v>
                </c:pt>
                <c:pt idx="577">
                  <c:v>-52.801682110203402</c:v>
                </c:pt>
                <c:pt idx="578">
                  <c:v>-52.769856202804903</c:v>
                </c:pt>
                <c:pt idx="579">
                  <c:v>-52.744484126791598</c:v>
                </c:pt>
                <c:pt idx="580">
                  <c:v>-52.712486181911203</c:v>
                </c:pt>
                <c:pt idx="581">
                  <c:v>-52.684799205298802</c:v>
                </c:pt>
                <c:pt idx="582">
                  <c:v>-52.648640314331701</c:v>
                </c:pt>
                <c:pt idx="583">
                  <c:v>-52.614277471565401</c:v>
                </c:pt>
                <c:pt idx="584">
                  <c:v>-52.583322666109702</c:v>
                </c:pt>
                <c:pt idx="585">
                  <c:v>-52.550263496742502</c:v>
                </c:pt>
                <c:pt idx="586">
                  <c:v>-52.527835176807798</c:v>
                </c:pt>
                <c:pt idx="587">
                  <c:v>-52.514766328847699</c:v>
                </c:pt>
                <c:pt idx="588">
                  <c:v>-52.4809161086472</c:v>
                </c:pt>
                <c:pt idx="589">
                  <c:v>-52.445131985585398</c:v>
                </c:pt>
                <c:pt idx="590">
                  <c:v>-52.419260684198903</c:v>
                </c:pt>
                <c:pt idx="591">
                  <c:v>-52.379478165489203</c:v>
                </c:pt>
                <c:pt idx="592">
                  <c:v>-52.3601208602188</c:v>
                </c:pt>
                <c:pt idx="593">
                  <c:v>-52.3279911769758</c:v>
                </c:pt>
                <c:pt idx="594">
                  <c:v>-52.280132271365602</c:v>
                </c:pt>
                <c:pt idx="595">
                  <c:v>-52.267498830191201</c:v>
                </c:pt>
                <c:pt idx="596">
                  <c:v>-52.2511600305711</c:v>
                </c:pt>
                <c:pt idx="597">
                  <c:v>-52.221096325021897</c:v>
                </c:pt>
                <c:pt idx="598">
                  <c:v>-52.200696228616899</c:v>
                </c:pt>
                <c:pt idx="599">
                  <c:v>-52.163012736213801</c:v>
                </c:pt>
                <c:pt idx="600">
                  <c:v>-52.148332203478503</c:v>
                </c:pt>
                <c:pt idx="601">
                  <c:v>-52.132017848268497</c:v>
                </c:pt>
                <c:pt idx="602">
                  <c:v>-52.1137165673425</c:v>
                </c:pt>
                <c:pt idx="603">
                  <c:v>-52.086375342984297</c:v>
                </c:pt>
                <c:pt idx="604">
                  <c:v>-52.066156753210798</c:v>
                </c:pt>
                <c:pt idx="605">
                  <c:v>-52.015399668333401</c:v>
                </c:pt>
                <c:pt idx="606">
                  <c:v>-51.977430193152699</c:v>
                </c:pt>
                <c:pt idx="607">
                  <c:v>-51.958578794254699</c:v>
                </c:pt>
                <c:pt idx="608">
                  <c:v>-51.922733277456601</c:v>
                </c:pt>
                <c:pt idx="609">
                  <c:v>-51.897392686536101</c:v>
                </c:pt>
                <c:pt idx="610">
                  <c:v>-51.854165568355903</c:v>
                </c:pt>
                <c:pt idx="611">
                  <c:v>-51.825953606904903</c:v>
                </c:pt>
                <c:pt idx="612">
                  <c:v>-51.810486276108399</c:v>
                </c:pt>
                <c:pt idx="613">
                  <c:v>-51.777802041216702</c:v>
                </c:pt>
                <c:pt idx="614">
                  <c:v>-51.760877928363698</c:v>
                </c:pt>
                <c:pt idx="615">
                  <c:v>-51.722052992538998</c:v>
                </c:pt>
                <c:pt idx="616">
                  <c:v>-51.695538584763099</c:v>
                </c:pt>
                <c:pt idx="617">
                  <c:v>-51.661237389926796</c:v>
                </c:pt>
                <c:pt idx="618">
                  <c:v>-51.637331708968901</c:v>
                </c:pt>
                <c:pt idx="619">
                  <c:v>-51.614772925030202</c:v>
                </c:pt>
                <c:pt idx="620">
                  <c:v>-51.5966315714644</c:v>
                </c:pt>
                <c:pt idx="621">
                  <c:v>-51.576756635551497</c:v>
                </c:pt>
                <c:pt idx="622">
                  <c:v>-51.5506737101773</c:v>
                </c:pt>
                <c:pt idx="623">
                  <c:v>-51.534143574536003</c:v>
                </c:pt>
                <c:pt idx="624">
                  <c:v>-51.517111915072903</c:v>
                </c:pt>
                <c:pt idx="625">
                  <c:v>-51.490417865188903</c:v>
                </c:pt>
                <c:pt idx="626">
                  <c:v>-51.455398149147101</c:v>
                </c:pt>
                <c:pt idx="627">
                  <c:v>-51.430277738303701</c:v>
                </c:pt>
                <c:pt idx="628">
                  <c:v>-51.414246128536298</c:v>
                </c:pt>
                <c:pt idx="629">
                  <c:v>-51.385249283764303</c:v>
                </c:pt>
                <c:pt idx="630">
                  <c:v>-51.363345523241001</c:v>
                </c:pt>
                <c:pt idx="631">
                  <c:v>-51.341125706104599</c:v>
                </c:pt>
                <c:pt idx="632">
                  <c:v>-51.329938091866701</c:v>
                </c:pt>
                <c:pt idx="633">
                  <c:v>-51.311599223734</c:v>
                </c:pt>
                <c:pt idx="634">
                  <c:v>-51.287985416544998</c:v>
                </c:pt>
                <c:pt idx="635">
                  <c:v>-51.258958667415399</c:v>
                </c:pt>
                <c:pt idx="636">
                  <c:v>-51.230384723149101</c:v>
                </c:pt>
                <c:pt idx="637">
                  <c:v>-51.213542083129703</c:v>
                </c:pt>
                <c:pt idx="638">
                  <c:v>-51.159042942618797</c:v>
                </c:pt>
                <c:pt idx="639">
                  <c:v>-51.126138783282997</c:v>
                </c:pt>
                <c:pt idx="640">
                  <c:v>-51.1101232292758</c:v>
                </c:pt>
                <c:pt idx="641">
                  <c:v>-51.080911467182403</c:v>
                </c:pt>
                <c:pt idx="642">
                  <c:v>-51.0541379991543</c:v>
                </c:pt>
                <c:pt idx="643">
                  <c:v>-51.024552094162097</c:v>
                </c:pt>
                <c:pt idx="644">
                  <c:v>-51.0038183830018</c:v>
                </c:pt>
                <c:pt idx="645">
                  <c:v>-50.9642193539175</c:v>
                </c:pt>
                <c:pt idx="646">
                  <c:v>-50.936826904450903</c:v>
                </c:pt>
                <c:pt idx="647">
                  <c:v>-50.914159141546499</c:v>
                </c:pt>
                <c:pt idx="648">
                  <c:v>-50.895078712873101</c:v>
                </c:pt>
                <c:pt idx="649">
                  <c:v>-50.8660581234655</c:v>
                </c:pt>
                <c:pt idx="650">
                  <c:v>-50.848147416564601</c:v>
                </c:pt>
                <c:pt idx="651">
                  <c:v>-50.831471358020103</c:v>
                </c:pt>
                <c:pt idx="652">
                  <c:v>-50.803477044729</c:v>
                </c:pt>
                <c:pt idx="653">
                  <c:v>-50.779089628362698</c:v>
                </c:pt>
                <c:pt idx="654">
                  <c:v>-50.763189965592197</c:v>
                </c:pt>
                <c:pt idx="655">
                  <c:v>-50.738008066243097</c:v>
                </c:pt>
                <c:pt idx="656">
                  <c:v>-50.714230306141097</c:v>
                </c:pt>
                <c:pt idx="657">
                  <c:v>-50.6662720773354</c:v>
                </c:pt>
                <c:pt idx="658">
                  <c:v>-50.634251108546003</c:v>
                </c:pt>
                <c:pt idx="659">
                  <c:v>-50.614736150984498</c:v>
                </c:pt>
                <c:pt idx="660">
                  <c:v>-50.590861734942798</c:v>
                </c:pt>
                <c:pt idx="661">
                  <c:v>-50.557101381120901</c:v>
                </c:pt>
                <c:pt idx="662">
                  <c:v>-50.536723751139299</c:v>
                </c:pt>
                <c:pt idx="663">
                  <c:v>-50.507650954354702</c:v>
                </c:pt>
                <c:pt idx="664">
                  <c:v>-50.488098858349602</c:v>
                </c:pt>
                <c:pt idx="665">
                  <c:v>-50.463970895409702</c:v>
                </c:pt>
                <c:pt idx="666">
                  <c:v>-50.453940654902901</c:v>
                </c:pt>
                <c:pt idx="667">
                  <c:v>-50.416379981899901</c:v>
                </c:pt>
                <c:pt idx="668">
                  <c:v>-50.391958731337098</c:v>
                </c:pt>
                <c:pt idx="669">
                  <c:v>-50.368610584501297</c:v>
                </c:pt>
                <c:pt idx="670">
                  <c:v>-50.350485294687097</c:v>
                </c:pt>
                <c:pt idx="671">
                  <c:v>-50.329944675935501</c:v>
                </c:pt>
                <c:pt idx="672">
                  <c:v>-50.284026790689097</c:v>
                </c:pt>
                <c:pt idx="673">
                  <c:v>-50.254791228855403</c:v>
                </c:pt>
                <c:pt idx="674">
                  <c:v>-50.232264790183599</c:v>
                </c:pt>
                <c:pt idx="675">
                  <c:v>-50.192238239561298</c:v>
                </c:pt>
                <c:pt idx="676">
                  <c:v>-50.163491946953101</c:v>
                </c:pt>
                <c:pt idx="677">
                  <c:v>-50.122218528748697</c:v>
                </c:pt>
                <c:pt idx="678">
                  <c:v>-50.101895459102003</c:v>
                </c:pt>
                <c:pt idx="679">
                  <c:v>-50.0825008239146</c:v>
                </c:pt>
                <c:pt idx="680">
                  <c:v>-50.052111172577703</c:v>
                </c:pt>
                <c:pt idx="681">
                  <c:v>-50.026366247863997</c:v>
                </c:pt>
                <c:pt idx="682">
                  <c:v>-50.010434650965401</c:v>
                </c:pt>
                <c:pt idx="683">
                  <c:v>-50.002137803611603</c:v>
                </c:pt>
                <c:pt idx="684">
                  <c:v>-49.985241216396602</c:v>
                </c:pt>
                <c:pt idx="685">
                  <c:v>-49.961500181609203</c:v>
                </c:pt>
                <c:pt idx="686">
                  <c:v>-49.936871694558803</c:v>
                </c:pt>
                <c:pt idx="687">
                  <c:v>-49.8972310448898</c:v>
                </c:pt>
                <c:pt idx="688">
                  <c:v>-49.857397500315102</c:v>
                </c:pt>
                <c:pt idx="689">
                  <c:v>-49.8305654172961</c:v>
                </c:pt>
                <c:pt idx="690">
                  <c:v>-49.8050471336824</c:v>
                </c:pt>
                <c:pt idx="691">
                  <c:v>-49.772112939514898</c:v>
                </c:pt>
                <c:pt idx="692">
                  <c:v>-49.743611519415602</c:v>
                </c:pt>
                <c:pt idx="693">
                  <c:v>-49.710100522751702</c:v>
                </c:pt>
                <c:pt idx="694">
                  <c:v>-49.695375965085802</c:v>
                </c:pt>
                <c:pt idx="695">
                  <c:v>-49.664454187657803</c:v>
                </c:pt>
                <c:pt idx="696">
                  <c:v>-49.6447753671466</c:v>
                </c:pt>
                <c:pt idx="697">
                  <c:v>-49.614956139291898</c:v>
                </c:pt>
                <c:pt idx="698">
                  <c:v>-49.580528715481599</c:v>
                </c:pt>
                <c:pt idx="699">
                  <c:v>-49.5544719487566</c:v>
                </c:pt>
                <c:pt idx="700">
                  <c:v>-49.529248436812203</c:v>
                </c:pt>
                <c:pt idx="701">
                  <c:v>-49.507199420002202</c:v>
                </c:pt>
                <c:pt idx="702">
                  <c:v>-49.491747296502197</c:v>
                </c:pt>
                <c:pt idx="703">
                  <c:v>-49.458716337787102</c:v>
                </c:pt>
                <c:pt idx="704">
                  <c:v>-49.435612605760298</c:v>
                </c:pt>
                <c:pt idx="705">
                  <c:v>-49.407149316403299</c:v>
                </c:pt>
                <c:pt idx="706">
                  <c:v>-49.381143981370897</c:v>
                </c:pt>
                <c:pt idx="707">
                  <c:v>-49.3666657780864</c:v>
                </c:pt>
                <c:pt idx="708">
                  <c:v>-49.334165429424502</c:v>
                </c:pt>
                <c:pt idx="709">
                  <c:v>-49.300423565726398</c:v>
                </c:pt>
                <c:pt idx="710">
                  <c:v>-49.282657833254397</c:v>
                </c:pt>
                <c:pt idx="711">
                  <c:v>-49.257770967108399</c:v>
                </c:pt>
                <c:pt idx="712">
                  <c:v>-49.226996155429703</c:v>
                </c:pt>
                <c:pt idx="713">
                  <c:v>-49.204048410535499</c:v>
                </c:pt>
                <c:pt idx="714">
                  <c:v>-49.186223964089002</c:v>
                </c:pt>
                <c:pt idx="715">
                  <c:v>-49.144845007443003</c:v>
                </c:pt>
                <c:pt idx="716">
                  <c:v>-49.123817122908498</c:v>
                </c:pt>
                <c:pt idx="717">
                  <c:v>-49.091019383159598</c:v>
                </c:pt>
                <c:pt idx="718">
                  <c:v>-49.059028421610599</c:v>
                </c:pt>
                <c:pt idx="719">
                  <c:v>-49.018904220043297</c:v>
                </c:pt>
                <c:pt idx="720">
                  <c:v>-49.000964368815403</c:v>
                </c:pt>
                <c:pt idx="721">
                  <c:v>-48.978059861801597</c:v>
                </c:pt>
                <c:pt idx="722">
                  <c:v>-48.953842637205298</c:v>
                </c:pt>
                <c:pt idx="723">
                  <c:v>-48.928269943109299</c:v>
                </c:pt>
                <c:pt idx="724">
                  <c:v>-48.8946261198085</c:v>
                </c:pt>
                <c:pt idx="725">
                  <c:v>-48.852545589626203</c:v>
                </c:pt>
                <c:pt idx="726">
                  <c:v>-48.812895044036303</c:v>
                </c:pt>
                <c:pt idx="727">
                  <c:v>-48.785091073050999</c:v>
                </c:pt>
                <c:pt idx="728">
                  <c:v>-48.752938851555498</c:v>
                </c:pt>
                <c:pt idx="729">
                  <c:v>-48.712598295173301</c:v>
                </c:pt>
                <c:pt idx="730">
                  <c:v>-48.6951294070793</c:v>
                </c:pt>
                <c:pt idx="731">
                  <c:v>-48.655867345890897</c:v>
                </c:pt>
                <c:pt idx="732">
                  <c:v>-48.630906176542503</c:v>
                </c:pt>
                <c:pt idx="733">
                  <c:v>-48.601549498147499</c:v>
                </c:pt>
                <c:pt idx="734">
                  <c:v>-48.582418241098502</c:v>
                </c:pt>
                <c:pt idx="735">
                  <c:v>-48.539906135705301</c:v>
                </c:pt>
                <c:pt idx="736">
                  <c:v>-48.526343239920898</c:v>
                </c:pt>
                <c:pt idx="737">
                  <c:v>-48.477438816050302</c:v>
                </c:pt>
                <c:pt idx="738">
                  <c:v>-48.453541686282101</c:v>
                </c:pt>
                <c:pt idx="739">
                  <c:v>-48.426025797835599</c:v>
                </c:pt>
                <c:pt idx="740">
                  <c:v>-48.387779659840199</c:v>
                </c:pt>
                <c:pt idx="741">
                  <c:v>-48.358519478702298</c:v>
                </c:pt>
                <c:pt idx="742">
                  <c:v>-48.312946732147502</c:v>
                </c:pt>
                <c:pt idx="743">
                  <c:v>-48.2814058506763</c:v>
                </c:pt>
                <c:pt idx="744">
                  <c:v>-48.250508114771698</c:v>
                </c:pt>
                <c:pt idx="745">
                  <c:v>-48.2311468965027</c:v>
                </c:pt>
                <c:pt idx="746">
                  <c:v>-48.208398080371602</c:v>
                </c:pt>
                <c:pt idx="747">
                  <c:v>-48.178009172935802</c:v>
                </c:pt>
                <c:pt idx="748">
                  <c:v>-48.152134228796498</c:v>
                </c:pt>
                <c:pt idx="749">
                  <c:v>-48.123914092846498</c:v>
                </c:pt>
                <c:pt idx="750">
                  <c:v>-48.079753870792601</c:v>
                </c:pt>
                <c:pt idx="751">
                  <c:v>-48.055590882622297</c:v>
                </c:pt>
                <c:pt idx="752">
                  <c:v>-48.029062725801097</c:v>
                </c:pt>
                <c:pt idx="753">
                  <c:v>-47.993115620812802</c:v>
                </c:pt>
                <c:pt idx="754">
                  <c:v>-47.969447289048802</c:v>
                </c:pt>
                <c:pt idx="755">
                  <c:v>-47.938659351248603</c:v>
                </c:pt>
                <c:pt idx="756">
                  <c:v>-47.889507431471202</c:v>
                </c:pt>
                <c:pt idx="757">
                  <c:v>-47.868400609007502</c:v>
                </c:pt>
                <c:pt idx="758">
                  <c:v>-47.834288092653502</c:v>
                </c:pt>
                <c:pt idx="759">
                  <c:v>-47.798430542393298</c:v>
                </c:pt>
                <c:pt idx="760">
                  <c:v>-47.780089318888102</c:v>
                </c:pt>
                <c:pt idx="761">
                  <c:v>-47.750954711666402</c:v>
                </c:pt>
                <c:pt idx="762">
                  <c:v>-47.703803200073999</c:v>
                </c:pt>
                <c:pt idx="763">
                  <c:v>-47.665217856060998</c:v>
                </c:pt>
                <c:pt idx="764">
                  <c:v>-47.622372059033303</c:v>
                </c:pt>
                <c:pt idx="765">
                  <c:v>-47.600288195856599</c:v>
                </c:pt>
                <c:pt idx="766">
                  <c:v>-47.575861817748503</c:v>
                </c:pt>
                <c:pt idx="767">
                  <c:v>-47.511978094926803</c:v>
                </c:pt>
                <c:pt idx="768">
                  <c:v>-47.467392407128401</c:v>
                </c:pt>
                <c:pt idx="769">
                  <c:v>-47.417255919245797</c:v>
                </c:pt>
                <c:pt idx="770">
                  <c:v>-47.359392077383397</c:v>
                </c:pt>
                <c:pt idx="771">
                  <c:v>-47.321614955958097</c:v>
                </c:pt>
                <c:pt idx="772">
                  <c:v>-47.285762745689397</c:v>
                </c:pt>
                <c:pt idx="773">
                  <c:v>-47.2426656502208</c:v>
                </c:pt>
                <c:pt idx="774">
                  <c:v>-47.220583194905899</c:v>
                </c:pt>
                <c:pt idx="775">
                  <c:v>-47.183238218480902</c:v>
                </c:pt>
                <c:pt idx="776">
                  <c:v>-47.162275603429798</c:v>
                </c:pt>
                <c:pt idx="777">
                  <c:v>-47.103324793463401</c:v>
                </c:pt>
                <c:pt idx="778">
                  <c:v>-47.085107616972401</c:v>
                </c:pt>
                <c:pt idx="779">
                  <c:v>-47.056829661123601</c:v>
                </c:pt>
                <c:pt idx="780">
                  <c:v>-47.0261963560488</c:v>
                </c:pt>
                <c:pt idx="781">
                  <c:v>-47.004119266692904</c:v>
                </c:pt>
                <c:pt idx="782">
                  <c:v>-46.956605883477799</c:v>
                </c:pt>
                <c:pt idx="783">
                  <c:v>-46.9239328041931</c:v>
                </c:pt>
                <c:pt idx="784">
                  <c:v>-46.908491693969403</c:v>
                </c:pt>
                <c:pt idx="785">
                  <c:v>-46.866454991926197</c:v>
                </c:pt>
                <c:pt idx="786">
                  <c:v>-46.836952616957397</c:v>
                </c:pt>
                <c:pt idx="787">
                  <c:v>-46.816038997579803</c:v>
                </c:pt>
                <c:pt idx="788">
                  <c:v>-46.778299844007499</c:v>
                </c:pt>
                <c:pt idx="789">
                  <c:v>-46.718970248915198</c:v>
                </c:pt>
                <c:pt idx="790">
                  <c:v>-46.680670591849598</c:v>
                </c:pt>
                <c:pt idx="791">
                  <c:v>-46.642803052365998</c:v>
                </c:pt>
                <c:pt idx="792">
                  <c:v>-46.6172607270518</c:v>
                </c:pt>
                <c:pt idx="793">
                  <c:v>-46.582670402147002</c:v>
                </c:pt>
                <c:pt idx="794">
                  <c:v>-46.533222099311502</c:v>
                </c:pt>
                <c:pt idx="795">
                  <c:v>-46.488151586898901</c:v>
                </c:pt>
                <c:pt idx="796">
                  <c:v>-46.468664195809502</c:v>
                </c:pt>
                <c:pt idx="797">
                  <c:v>-46.439719617180202</c:v>
                </c:pt>
                <c:pt idx="798">
                  <c:v>-46.407997187825799</c:v>
                </c:pt>
                <c:pt idx="799">
                  <c:v>-46.3822985852632</c:v>
                </c:pt>
                <c:pt idx="800">
                  <c:v>-46.353677225227699</c:v>
                </c:pt>
                <c:pt idx="801">
                  <c:v>-46.3022506729856</c:v>
                </c:pt>
                <c:pt idx="802">
                  <c:v>-46.246478812907</c:v>
                </c:pt>
                <c:pt idx="803">
                  <c:v>-46.212676834297397</c:v>
                </c:pt>
                <c:pt idx="804">
                  <c:v>-46.163317867797097</c:v>
                </c:pt>
                <c:pt idx="805">
                  <c:v>-46.128116645587603</c:v>
                </c:pt>
                <c:pt idx="806">
                  <c:v>-46.072023385746498</c:v>
                </c:pt>
                <c:pt idx="807">
                  <c:v>-46.024128348584497</c:v>
                </c:pt>
                <c:pt idx="808">
                  <c:v>-45.9931640651725</c:v>
                </c:pt>
                <c:pt idx="809">
                  <c:v>-45.950981540403802</c:v>
                </c:pt>
                <c:pt idx="810">
                  <c:v>-45.928322170200403</c:v>
                </c:pt>
                <c:pt idx="811">
                  <c:v>-45.865390989164702</c:v>
                </c:pt>
                <c:pt idx="812">
                  <c:v>-45.851658622895101</c:v>
                </c:pt>
                <c:pt idx="813">
                  <c:v>-45.783493843813801</c:v>
                </c:pt>
                <c:pt idx="814">
                  <c:v>-45.747196000227703</c:v>
                </c:pt>
                <c:pt idx="815">
                  <c:v>-45.7143038129201</c:v>
                </c:pt>
                <c:pt idx="816">
                  <c:v>-45.695489046448998</c:v>
                </c:pt>
                <c:pt idx="817">
                  <c:v>-45.648132492010603</c:v>
                </c:pt>
                <c:pt idx="818">
                  <c:v>-45.626442034033602</c:v>
                </c:pt>
                <c:pt idx="819">
                  <c:v>-45.597110210887301</c:v>
                </c:pt>
                <c:pt idx="820">
                  <c:v>-45.559452528039799</c:v>
                </c:pt>
                <c:pt idx="821">
                  <c:v>-45.519936079714498</c:v>
                </c:pt>
                <c:pt idx="822">
                  <c:v>-45.4817144636555</c:v>
                </c:pt>
                <c:pt idx="823">
                  <c:v>-45.426490283065597</c:v>
                </c:pt>
                <c:pt idx="824">
                  <c:v>-45.375179224293902</c:v>
                </c:pt>
                <c:pt idx="825">
                  <c:v>-45.341790272374098</c:v>
                </c:pt>
                <c:pt idx="826">
                  <c:v>-45.298041295883898</c:v>
                </c:pt>
                <c:pt idx="827">
                  <c:v>-45.257433870616197</c:v>
                </c:pt>
                <c:pt idx="828">
                  <c:v>-45.235915310141202</c:v>
                </c:pt>
                <c:pt idx="829">
                  <c:v>-45.184043931178401</c:v>
                </c:pt>
                <c:pt idx="830">
                  <c:v>-45.122043648781599</c:v>
                </c:pt>
                <c:pt idx="831">
                  <c:v>-45.077892716826803</c:v>
                </c:pt>
                <c:pt idx="832">
                  <c:v>-45.044014871655698</c:v>
                </c:pt>
                <c:pt idx="833">
                  <c:v>-45.018258155007302</c:v>
                </c:pt>
                <c:pt idx="834">
                  <c:v>-44.981057265587602</c:v>
                </c:pt>
                <c:pt idx="835">
                  <c:v>-44.957255512922004</c:v>
                </c:pt>
                <c:pt idx="836">
                  <c:v>-44.915124424857801</c:v>
                </c:pt>
                <c:pt idx="837">
                  <c:v>-44.880436207327897</c:v>
                </c:pt>
                <c:pt idx="838">
                  <c:v>-44.845091592922202</c:v>
                </c:pt>
                <c:pt idx="839">
                  <c:v>-44.810607943917603</c:v>
                </c:pt>
                <c:pt idx="840">
                  <c:v>-44.767547103925601</c:v>
                </c:pt>
                <c:pt idx="841">
                  <c:v>-44.710056525599697</c:v>
                </c:pt>
                <c:pt idx="842">
                  <c:v>-44.6805223318853</c:v>
                </c:pt>
                <c:pt idx="843">
                  <c:v>-44.6310013062634</c:v>
                </c:pt>
                <c:pt idx="844">
                  <c:v>-44.579734840078302</c:v>
                </c:pt>
                <c:pt idx="845">
                  <c:v>-44.532993356830801</c:v>
                </c:pt>
                <c:pt idx="846">
                  <c:v>-44.455018532125102</c:v>
                </c:pt>
                <c:pt idx="847">
                  <c:v>-44.405321601054702</c:v>
                </c:pt>
                <c:pt idx="848">
                  <c:v>-44.354597119799102</c:v>
                </c:pt>
                <c:pt idx="849">
                  <c:v>-44.2883064925947</c:v>
                </c:pt>
                <c:pt idx="850">
                  <c:v>-44.184741682488799</c:v>
                </c:pt>
                <c:pt idx="851">
                  <c:v>-44.167039075499503</c:v>
                </c:pt>
                <c:pt idx="852">
                  <c:v>-44.127347982497902</c:v>
                </c:pt>
                <c:pt idx="853">
                  <c:v>-44.040994382609099</c:v>
                </c:pt>
                <c:pt idx="854">
                  <c:v>-43.976064685164197</c:v>
                </c:pt>
                <c:pt idx="855">
                  <c:v>-43.915353605657799</c:v>
                </c:pt>
                <c:pt idx="856">
                  <c:v>-43.831281994340202</c:v>
                </c:pt>
                <c:pt idx="857">
                  <c:v>-43.742682467024899</c:v>
                </c:pt>
                <c:pt idx="858">
                  <c:v>-43.694314616493699</c:v>
                </c:pt>
                <c:pt idx="859">
                  <c:v>-43.599309073787403</c:v>
                </c:pt>
                <c:pt idx="860">
                  <c:v>-43.554685940188598</c:v>
                </c:pt>
                <c:pt idx="861">
                  <c:v>-43.4846860479662</c:v>
                </c:pt>
                <c:pt idx="862">
                  <c:v>-43.436473905284203</c:v>
                </c:pt>
                <c:pt idx="863">
                  <c:v>-43.355393367006499</c:v>
                </c:pt>
                <c:pt idx="864">
                  <c:v>-43.303028199969603</c:v>
                </c:pt>
                <c:pt idx="865">
                  <c:v>-43.231266647174103</c:v>
                </c:pt>
                <c:pt idx="866">
                  <c:v>-43.1813781303672</c:v>
                </c:pt>
                <c:pt idx="867">
                  <c:v>-43.118806198076697</c:v>
                </c:pt>
                <c:pt idx="868">
                  <c:v>-43.0446168426203</c:v>
                </c:pt>
                <c:pt idx="869">
                  <c:v>-43.005579845030098</c:v>
                </c:pt>
                <c:pt idx="870">
                  <c:v>-42.946584011897897</c:v>
                </c:pt>
                <c:pt idx="871">
                  <c:v>-42.898710376928904</c:v>
                </c:pt>
                <c:pt idx="872">
                  <c:v>-42.842899097692701</c:v>
                </c:pt>
                <c:pt idx="873">
                  <c:v>-42.7889065839368</c:v>
                </c:pt>
                <c:pt idx="874">
                  <c:v>-42.724768017201399</c:v>
                </c:pt>
                <c:pt idx="875">
                  <c:v>-42.678195616075101</c:v>
                </c:pt>
                <c:pt idx="876">
                  <c:v>-42.615179597135999</c:v>
                </c:pt>
                <c:pt idx="877">
                  <c:v>-42.576294790531399</c:v>
                </c:pt>
                <c:pt idx="878">
                  <c:v>-42.458741069259901</c:v>
                </c:pt>
                <c:pt idx="879">
                  <c:v>-42.391394220221798</c:v>
                </c:pt>
                <c:pt idx="880">
                  <c:v>-42.347702553044897</c:v>
                </c:pt>
                <c:pt idx="881">
                  <c:v>-42.2926202128684</c:v>
                </c:pt>
                <c:pt idx="882">
                  <c:v>-42.239921741757001</c:v>
                </c:pt>
                <c:pt idx="883">
                  <c:v>-42.1936434176597</c:v>
                </c:pt>
                <c:pt idx="884">
                  <c:v>-42.154914451615099</c:v>
                </c:pt>
                <c:pt idx="885">
                  <c:v>-42.102140732117697</c:v>
                </c:pt>
                <c:pt idx="886">
                  <c:v>-42.0534426146179</c:v>
                </c:pt>
                <c:pt idx="887">
                  <c:v>-41.994306083105997</c:v>
                </c:pt>
                <c:pt idx="888">
                  <c:v>-41.911149595247799</c:v>
                </c:pt>
                <c:pt idx="889">
                  <c:v>-41.825099002779403</c:v>
                </c:pt>
                <c:pt idx="890">
                  <c:v>-41.759130751989801</c:v>
                </c:pt>
                <c:pt idx="891">
                  <c:v>-41.677868355609199</c:v>
                </c:pt>
                <c:pt idx="892">
                  <c:v>-41.610302315835902</c:v>
                </c:pt>
                <c:pt idx="893">
                  <c:v>-41.540666898281799</c:v>
                </c:pt>
                <c:pt idx="894">
                  <c:v>-41.398235946932601</c:v>
                </c:pt>
                <c:pt idx="895">
                  <c:v>-41.298430856785103</c:v>
                </c:pt>
                <c:pt idx="896">
                  <c:v>-41.178163469241603</c:v>
                </c:pt>
                <c:pt idx="897">
                  <c:v>-41.127408918392099</c:v>
                </c:pt>
                <c:pt idx="898">
                  <c:v>-41.026655771345197</c:v>
                </c:pt>
                <c:pt idx="899">
                  <c:v>-40.9364379259248</c:v>
                </c:pt>
                <c:pt idx="900">
                  <c:v>-40.874012994332602</c:v>
                </c:pt>
                <c:pt idx="901">
                  <c:v>-40.759272462302299</c:v>
                </c:pt>
                <c:pt idx="902">
                  <c:v>-40.697315852299297</c:v>
                </c:pt>
                <c:pt idx="903">
                  <c:v>-40.650385369883402</c:v>
                </c:pt>
                <c:pt idx="904">
                  <c:v>-40.562492095246398</c:v>
                </c:pt>
                <c:pt idx="905">
                  <c:v>-40.438452537366601</c:v>
                </c:pt>
                <c:pt idx="906">
                  <c:v>-40.381678722428703</c:v>
                </c:pt>
                <c:pt idx="907">
                  <c:v>-40.297860988499501</c:v>
                </c:pt>
                <c:pt idx="908">
                  <c:v>-40.211139137491699</c:v>
                </c:pt>
                <c:pt idx="909">
                  <c:v>-40.133754604747502</c:v>
                </c:pt>
                <c:pt idx="910">
                  <c:v>-39.990077137318302</c:v>
                </c:pt>
                <c:pt idx="911">
                  <c:v>-39.8530515819998</c:v>
                </c:pt>
                <c:pt idx="912">
                  <c:v>-39.777146528883797</c:v>
                </c:pt>
                <c:pt idx="913">
                  <c:v>-39.709306522629603</c:v>
                </c:pt>
                <c:pt idx="914">
                  <c:v>-39.619058975343499</c:v>
                </c:pt>
                <c:pt idx="915">
                  <c:v>-39.545317894683798</c:v>
                </c:pt>
                <c:pt idx="916">
                  <c:v>-39.444622512364603</c:v>
                </c:pt>
                <c:pt idx="917">
                  <c:v>-39.396121507331401</c:v>
                </c:pt>
                <c:pt idx="918">
                  <c:v>-39.3047757838888</c:v>
                </c:pt>
                <c:pt idx="919">
                  <c:v>-39.2583761377022</c:v>
                </c:pt>
                <c:pt idx="920">
                  <c:v>-39.191880507458002</c:v>
                </c:pt>
                <c:pt idx="921">
                  <c:v>-39.0972641316378</c:v>
                </c:pt>
                <c:pt idx="922">
                  <c:v>-38.998730448313601</c:v>
                </c:pt>
                <c:pt idx="923">
                  <c:v>-38.956909568196401</c:v>
                </c:pt>
                <c:pt idx="924">
                  <c:v>-38.852210860491603</c:v>
                </c:pt>
                <c:pt idx="925">
                  <c:v>-38.768301628629999</c:v>
                </c:pt>
                <c:pt idx="926">
                  <c:v>-38.682337660089402</c:v>
                </c:pt>
                <c:pt idx="927">
                  <c:v>-38.643143786510699</c:v>
                </c:pt>
                <c:pt idx="928">
                  <c:v>-38.547644809683398</c:v>
                </c:pt>
                <c:pt idx="929">
                  <c:v>-38.450164239381799</c:v>
                </c:pt>
                <c:pt idx="930">
                  <c:v>-38.369966173387603</c:v>
                </c:pt>
                <c:pt idx="931">
                  <c:v>-38.3193627793272</c:v>
                </c:pt>
                <c:pt idx="932">
                  <c:v>-38.231681120138497</c:v>
                </c:pt>
                <c:pt idx="933">
                  <c:v>-38.148559280465001</c:v>
                </c:pt>
                <c:pt idx="934">
                  <c:v>-38.076512390147599</c:v>
                </c:pt>
                <c:pt idx="935">
                  <c:v>-37.881679236229402</c:v>
                </c:pt>
                <c:pt idx="936">
                  <c:v>-37.791240203656301</c:v>
                </c:pt>
                <c:pt idx="937">
                  <c:v>-37.672513399757001</c:v>
                </c:pt>
                <c:pt idx="938">
                  <c:v>-37.539187666177597</c:v>
                </c:pt>
                <c:pt idx="939">
                  <c:v>-37.429753190202298</c:v>
                </c:pt>
                <c:pt idx="940">
                  <c:v>-37.362765034466001</c:v>
                </c:pt>
                <c:pt idx="941">
                  <c:v>-37.242661006045097</c:v>
                </c:pt>
                <c:pt idx="942">
                  <c:v>-37.157940667549603</c:v>
                </c:pt>
                <c:pt idx="943">
                  <c:v>-37.101120555391503</c:v>
                </c:pt>
                <c:pt idx="944">
                  <c:v>-36.936519821241397</c:v>
                </c:pt>
                <c:pt idx="945">
                  <c:v>-36.809628795153102</c:v>
                </c:pt>
                <c:pt idx="946">
                  <c:v>-36.706383519903902</c:v>
                </c:pt>
                <c:pt idx="947">
                  <c:v>-36.586941308266198</c:v>
                </c:pt>
                <c:pt idx="948">
                  <c:v>-36.409701962073903</c:v>
                </c:pt>
                <c:pt idx="949">
                  <c:v>-36.334152947968199</c:v>
                </c:pt>
                <c:pt idx="950">
                  <c:v>-36.222235513378898</c:v>
                </c:pt>
                <c:pt idx="951">
                  <c:v>-36.134322056383603</c:v>
                </c:pt>
                <c:pt idx="952">
                  <c:v>-35.969667251642001</c:v>
                </c:pt>
                <c:pt idx="953">
                  <c:v>-35.849648049510201</c:v>
                </c:pt>
                <c:pt idx="954">
                  <c:v>-35.6990282682792</c:v>
                </c:pt>
                <c:pt idx="955">
                  <c:v>-35.606121169423503</c:v>
                </c:pt>
                <c:pt idx="956">
                  <c:v>-35.465778251036603</c:v>
                </c:pt>
                <c:pt idx="957">
                  <c:v>-35.265646773398899</c:v>
                </c:pt>
                <c:pt idx="958">
                  <c:v>-35.080377115031197</c:v>
                </c:pt>
                <c:pt idx="959">
                  <c:v>-34.897181488861101</c:v>
                </c:pt>
                <c:pt idx="960">
                  <c:v>-34.772765259510102</c:v>
                </c:pt>
                <c:pt idx="961">
                  <c:v>-34.643654904627503</c:v>
                </c:pt>
                <c:pt idx="962">
                  <c:v>-34.384169874550402</c:v>
                </c:pt>
                <c:pt idx="963">
                  <c:v>-34.165403803487202</c:v>
                </c:pt>
                <c:pt idx="964">
                  <c:v>-33.9670512122186</c:v>
                </c:pt>
                <c:pt idx="965">
                  <c:v>-33.707173626130398</c:v>
                </c:pt>
                <c:pt idx="966">
                  <c:v>-33.511466021870497</c:v>
                </c:pt>
                <c:pt idx="967">
                  <c:v>-33.373045599079298</c:v>
                </c:pt>
                <c:pt idx="968">
                  <c:v>-33.120222338857097</c:v>
                </c:pt>
                <c:pt idx="969">
                  <c:v>-33.008656684335598</c:v>
                </c:pt>
                <c:pt idx="970">
                  <c:v>-32.664823721487998</c:v>
                </c:pt>
                <c:pt idx="971">
                  <c:v>-32.470459621414598</c:v>
                </c:pt>
                <c:pt idx="972">
                  <c:v>-32.316077063395703</c:v>
                </c:pt>
                <c:pt idx="973">
                  <c:v>-32.164247260242902</c:v>
                </c:pt>
                <c:pt idx="974">
                  <c:v>-31.921261325538101</c:v>
                </c:pt>
                <c:pt idx="975">
                  <c:v>-31.744911241319901</c:v>
                </c:pt>
                <c:pt idx="976">
                  <c:v>-31.421934764385799</c:v>
                </c:pt>
                <c:pt idx="977">
                  <c:v>-31.237528994440801</c:v>
                </c:pt>
                <c:pt idx="978">
                  <c:v>-31.142543561990198</c:v>
                </c:pt>
                <c:pt idx="979">
                  <c:v>-30.926033837737201</c:v>
                </c:pt>
                <c:pt idx="980">
                  <c:v>-30.638635948357599</c:v>
                </c:pt>
                <c:pt idx="981">
                  <c:v>-30.3975321291678</c:v>
                </c:pt>
                <c:pt idx="982">
                  <c:v>-30.062267442959101</c:v>
                </c:pt>
                <c:pt idx="983">
                  <c:v>-29.7611728498944</c:v>
                </c:pt>
                <c:pt idx="984">
                  <c:v>-29.397008614744198</c:v>
                </c:pt>
                <c:pt idx="985">
                  <c:v>-29.231504047828999</c:v>
                </c:pt>
                <c:pt idx="986">
                  <c:v>-29.023558898454102</c:v>
                </c:pt>
                <c:pt idx="987">
                  <c:v>-28.5264904042814</c:v>
                </c:pt>
                <c:pt idx="988">
                  <c:v>-27.963246238672099</c:v>
                </c:pt>
                <c:pt idx="989">
                  <c:v>-27.500852201925198</c:v>
                </c:pt>
                <c:pt idx="990">
                  <c:v>-27.204388974488399</c:v>
                </c:pt>
                <c:pt idx="991">
                  <c:v>-26.9252946789858</c:v>
                </c:pt>
                <c:pt idx="992">
                  <c:v>-26.516422743557701</c:v>
                </c:pt>
                <c:pt idx="993">
                  <c:v>-25.901335164741901</c:v>
                </c:pt>
                <c:pt idx="994">
                  <c:v>-25.654850217242</c:v>
                </c:pt>
                <c:pt idx="995">
                  <c:v>-24.896730612552901</c:v>
                </c:pt>
                <c:pt idx="996">
                  <c:v>-24.5556719921859</c:v>
                </c:pt>
                <c:pt idx="997">
                  <c:v>-24.131029644016301</c:v>
                </c:pt>
                <c:pt idx="998">
                  <c:v>-23.480134239196101</c:v>
                </c:pt>
                <c:pt idx="999">
                  <c:v>-21.0165651879833</c:v>
                </c:pt>
                <c:pt idx="1000">
                  <c:v>-16.037793096122201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6E5-4378-BE46-1BC393D4D50B}"/>
            </c:ext>
          </c:extLst>
        </c:ser>
        <c:ser>
          <c:idx val="4"/>
          <c:order val="4"/>
          <c:tx>
            <c:strRef>
              <c:f>'[NR-U indoor sub7 calibration_final_v3.xlsx](15,30,20,40), UE RSSI'!$F$1</c:f>
              <c:strCache>
                <c:ptCount val="1"/>
                <c:pt idx="0">
                  <c:v>Samsung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RSSI'!$F$2:$F$1002</c:f>
              <c:numCache>
                <c:formatCode>General</c:formatCode>
                <c:ptCount val="1001"/>
                <c:pt idx="0">
                  <c:v>-82</c:v>
                </c:pt>
                <c:pt idx="1">
                  <c:v>-81.526261038816244</c:v>
                </c:pt>
                <c:pt idx="2">
                  <c:v>-81.293634680272476</c:v>
                </c:pt>
                <c:pt idx="3">
                  <c:v>-81.060262583782247</c:v>
                </c:pt>
                <c:pt idx="4">
                  <c:v>-80.745250209324482</c:v>
                </c:pt>
                <c:pt idx="5">
                  <c:v>-80.520512777595428</c:v>
                </c:pt>
                <c:pt idx="6">
                  <c:v>-80.188653179681708</c:v>
                </c:pt>
                <c:pt idx="7">
                  <c:v>-79.919745761511265</c:v>
                </c:pt>
                <c:pt idx="8">
                  <c:v>-79.631396929499502</c:v>
                </c:pt>
                <c:pt idx="9">
                  <c:v>-79.459467020481327</c:v>
                </c:pt>
                <c:pt idx="10">
                  <c:v>-79.275448449414895</c:v>
                </c:pt>
                <c:pt idx="11">
                  <c:v>-79.110058856957835</c:v>
                </c:pt>
                <c:pt idx="12">
                  <c:v>-78.914313604163837</c:v>
                </c:pt>
                <c:pt idx="13">
                  <c:v>-78.768348867633662</c:v>
                </c:pt>
                <c:pt idx="14">
                  <c:v>-78.506578437381592</c:v>
                </c:pt>
                <c:pt idx="15">
                  <c:v>-78.366057448910055</c:v>
                </c:pt>
                <c:pt idx="16">
                  <c:v>-78.235103161483508</c:v>
                </c:pt>
                <c:pt idx="17">
                  <c:v>-78.067921808066174</c:v>
                </c:pt>
                <c:pt idx="18">
                  <c:v>-77.897219999754427</c:v>
                </c:pt>
                <c:pt idx="19">
                  <c:v>-77.758290517660953</c:v>
                </c:pt>
                <c:pt idx="20">
                  <c:v>-77.609141734900589</c:v>
                </c:pt>
                <c:pt idx="21">
                  <c:v>-77.451278317314632</c:v>
                </c:pt>
                <c:pt idx="22">
                  <c:v>-77.315975427980192</c:v>
                </c:pt>
                <c:pt idx="23">
                  <c:v>-77.173732725228916</c:v>
                </c:pt>
                <c:pt idx="24">
                  <c:v>-77.04895735842635</c:v>
                </c:pt>
                <c:pt idx="25">
                  <c:v>-76.930097230723874</c:v>
                </c:pt>
                <c:pt idx="26">
                  <c:v>-76.812477137686557</c:v>
                </c:pt>
                <c:pt idx="27">
                  <c:v>-76.710217303654417</c:v>
                </c:pt>
                <c:pt idx="28">
                  <c:v>-76.622558679539253</c:v>
                </c:pt>
                <c:pt idx="29">
                  <c:v>-76.51941331272711</c:v>
                </c:pt>
                <c:pt idx="30">
                  <c:v>-76.393612889906734</c:v>
                </c:pt>
                <c:pt idx="31">
                  <c:v>-76.302055860772811</c:v>
                </c:pt>
                <c:pt idx="32">
                  <c:v>-76.220157822498663</c:v>
                </c:pt>
                <c:pt idx="33">
                  <c:v>-76.067866448728154</c:v>
                </c:pt>
                <c:pt idx="34">
                  <c:v>-75.983738675863606</c:v>
                </c:pt>
                <c:pt idx="35">
                  <c:v>-75.882673290505622</c:v>
                </c:pt>
                <c:pt idx="36">
                  <c:v>-75.801113643308824</c:v>
                </c:pt>
                <c:pt idx="37">
                  <c:v>-75.656365482804432</c:v>
                </c:pt>
                <c:pt idx="38">
                  <c:v>-75.539460601770415</c:v>
                </c:pt>
                <c:pt idx="39">
                  <c:v>-75.455275077714958</c:v>
                </c:pt>
                <c:pt idx="40">
                  <c:v>-75.375392038318196</c:v>
                </c:pt>
                <c:pt idx="41">
                  <c:v>-75.285460401797579</c:v>
                </c:pt>
                <c:pt idx="42">
                  <c:v>-75.19782554185204</c:v>
                </c:pt>
                <c:pt idx="43">
                  <c:v>-75.106610659455953</c:v>
                </c:pt>
                <c:pt idx="44">
                  <c:v>-75.020741557841404</c:v>
                </c:pt>
                <c:pt idx="45">
                  <c:v>-74.942229675477591</c:v>
                </c:pt>
                <c:pt idx="46">
                  <c:v>-74.853767394550729</c:v>
                </c:pt>
                <c:pt idx="47">
                  <c:v>-74.781762522933519</c:v>
                </c:pt>
                <c:pt idx="48">
                  <c:v>-74.72016945095379</c:v>
                </c:pt>
                <c:pt idx="49">
                  <c:v>-74.595454880725725</c:v>
                </c:pt>
                <c:pt idx="50">
                  <c:v>-74.49214874081612</c:v>
                </c:pt>
                <c:pt idx="51">
                  <c:v>-74.403131848819882</c:v>
                </c:pt>
                <c:pt idx="52">
                  <c:v>-74.329513080181073</c:v>
                </c:pt>
                <c:pt idx="53">
                  <c:v>-74.24609644902003</c:v>
                </c:pt>
                <c:pt idx="54">
                  <c:v>-74.141537536501644</c:v>
                </c:pt>
                <c:pt idx="55">
                  <c:v>-74.047287706612437</c:v>
                </c:pt>
                <c:pt idx="56">
                  <c:v>-73.984993065963408</c:v>
                </c:pt>
                <c:pt idx="57">
                  <c:v>-73.919411185662256</c:v>
                </c:pt>
                <c:pt idx="58">
                  <c:v>-73.848449532250982</c:v>
                </c:pt>
                <c:pt idx="59">
                  <c:v>-73.771495180477999</c:v>
                </c:pt>
                <c:pt idx="60">
                  <c:v>-73.705539817562737</c:v>
                </c:pt>
                <c:pt idx="61">
                  <c:v>-73.594484785005093</c:v>
                </c:pt>
                <c:pt idx="62">
                  <c:v>-73.506315898187111</c:v>
                </c:pt>
                <c:pt idx="63">
                  <c:v>-73.426339369158669</c:v>
                </c:pt>
                <c:pt idx="64">
                  <c:v>-73.368196434915831</c:v>
                </c:pt>
                <c:pt idx="65">
                  <c:v>-73.304759273544803</c:v>
                </c:pt>
                <c:pt idx="66">
                  <c:v>-73.219929302157169</c:v>
                </c:pt>
                <c:pt idx="67">
                  <c:v>-73.159205237639526</c:v>
                </c:pt>
                <c:pt idx="68">
                  <c:v>-73.079851453389864</c:v>
                </c:pt>
                <c:pt idx="69">
                  <c:v>-73.01379510137582</c:v>
                </c:pt>
                <c:pt idx="70">
                  <c:v>-72.958182141019819</c:v>
                </c:pt>
                <c:pt idx="71">
                  <c:v>-72.870413665967291</c:v>
                </c:pt>
                <c:pt idx="72">
                  <c:v>-72.815944617348237</c:v>
                </c:pt>
                <c:pt idx="73">
                  <c:v>-72.735771704757369</c:v>
                </c:pt>
                <c:pt idx="74">
                  <c:v>-72.681004231725794</c:v>
                </c:pt>
                <c:pt idx="75">
                  <c:v>-72.607711997278116</c:v>
                </c:pt>
                <c:pt idx="76">
                  <c:v>-72.531455014239313</c:v>
                </c:pt>
                <c:pt idx="77">
                  <c:v>-72.462468750042333</c:v>
                </c:pt>
                <c:pt idx="78">
                  <c:v>-72.390279206869494</c:v>
                </c:pt>
                <c:pt idx="79">
                  <c:v>-72.337631060564291</c:v>
                </c:pt>
                <c:pt idx="80">
                  <c:v>-72.280342456705029</c:v>
                </c:pt>
                <c:pt idx="81">
                  <c:v>-72.210959840006979</c:v>
                </c:pt>
                <c:pt idx="82">
                  <c:v>-72.137221615596047</c:v>
                </c:pt>
                <c:pt idx="83">
                  <c:v>-72.08191874018479</c:v>
                </c:pt>
                <c:pt idx="84">
                  <c:v>-72.024887095667466</c:v>
                </c:pt>
                <c:pt idx="85">
                  <c:v>-71.975804552202163</c:v>
                </c:pt>
                <c:pt idx="86">
                  <c:v>-71.89988459441463</c:v>
                </c:pt>
                <c:pt idx="87">
                  <c:v>-71.822339796765135</c:v>
                </c:pt>
                <c:pt idx="88">
                  <c:v>-71.753865623056058</c:v>
                </c:pt>
                <c:pt idx="89">
                  <c:v>-71.69760987948527</c:v>
                </c:pt>
                <c:pt idx="90">
                  <c:v>-71.626333535291778</c:v>
                </c:pt>
                <c:pt idx="91">
                  <c:v>-71.576216338473813</c:v>
                </c:pt>
                <c:pt idx="92">
                  <c:v>-71.500417199579971</c:v>
                </c:pt>
                <c:pt idx="93">
                  <c:v>-71.460493072664633</c:v>
                </c:pt>
                <c:pt idx="94">
                  <c:v>-71.408219174450679</c:v>
                </c:pt>
                <c:pt idx="95">
                  <c:v>-71.34929362099858</c:v>
                </c:pt>
                <c:pt idx="96">
                  <c:v>-71.286398321147999</c:v>
                </c:pt>
                <c:pt idx="97">
                  <c:v>-71.223990278049001</c:v>
                </c:pt>
                <c:pt idx="98">
                  <c:v>-71.174033521211598</c:v>
                </c:pt>
                <c:pt idx="99">
                  <c:v>-71.118649956740882</c:v>
                </c:pt>
                <c:pt idx="100">
                  <c:v>-71.05170951941308</c:v>
                </c:pt>
                <c:pt idx="101">
                  <c:v>-70.995641546791347</c:v>
                </c:pt>
                <c:pt idx="102">
                  <c:v>-70.932178827667826</c:v>
                </c:pt>
                <c:pt idx="103">
                  <c:v>-70.864148144406784</c:v>
                </c:pt>
                <c:pt idx="104">
                  <c:v>-70.8170760129602</c:v>
                </c:pt>
                <c:pt idx="105">
                  <c:v>-70.757537153583968</c:v>
                </c:pt>
                <c:pt idx="106">
                  <c:v>-70.719958453380542</c:v>
                </c:pt>
                <c:pt idx="107">
                  <c:v>-70.674215432305658</c:v>
                </c:pt>
                <c:pt idx="108">
                  <c:v>-70.630855129152877</c:v>
                </c:pt>
                <c:pt idx="109">
                  <c:v>-70.587220860603992</c:v>
                </c:pt>
                <c:pt idx="110">
                  <c:v>-70.548389721907299</c:v>
                </c:pt>
                <c:pt idx="111">
                  <c:v>-70.485292444840383</c:v>
                </c:pt>
                <c:pt idx="112">
                  <c:v>-70.429718158301753</c:v>
                </c:pt>
                <c:pt idx="113">
                  <c:v>-70.372917922813187</c:v>
                </c:pt>
                <c:pt idx="114">
                  <c:v>-70.324952262470845</c:v>
                </c:pt>
                <c:pt idx="115">
                  <c:v>-70.25824607255133</c:v>
                </c:pt>
                <c:pt idx="116">
                  <c:v>-70.208728127718913</c:v>
                </c:pt>
                <c:pt idx="117">
                  <c:v>-70.163683340659148</c:v>
                </c:pt>
                <c:pt idx="118">
                  <c:v>-70.111696620938659</c:v>
                </c:pt>
                <c:pt idx="119">
                  <c:v>-70.061235945385931</c:v>
                </c:pt>
                <c:pt idx="120">
                  <c:v>-70.008103591884492</c:v>
                </c:pt>
                <c:pt idx="121">
                  <c:v>-69.960637037325384</c:v>
                </c:pt>
                <c:pt idx="122">
                  <c:v>-69.888069826940281</c:v>
                </c:pt>
                <c:pt idx="123">
                  <c:v>-69.850175314472949</c:v>
                </c:pt>
                <c:pt idx="124">
                  <c:v>-69.800768095966191</c:v>
                </c:pt>
                <c:pt idx="125">
                  <c:v>-69.747522968839135</c:v>
                </c:pt>
                <c:pt idx="126">
                  <c:v>-69.69464099012572</c:v>
                </c:pt>
                <c:pt idx="127">
                  <c:v>-69.650293227064992</c:v>
                </c:pt>
                <c:pt idx="128">
                  <c:v>-69.619583057433459</c:v>
                </c:pt>
                <c:pt idx="129">
                  <c:v>-69.544796183813702</c:v>
                </c:pt>
                <c:pt idx="130">
                  <c:v>-69.495708806607254</c:v>
                </c:pt>
                <c:pt idx="131">
                  <c:v>-69.439341524706435</c:v>
                </c:pt>
                <c:pt idx="132">
                  <c:v>-69.397234516480239</c:v>
                </c:pt>
                <c:pt idx="133">
                  <c:v>-69.351230565551731</c:v>
                </c:pt>
                <c:pt idx="134">
                  <c:v>-69.307440273718385</c:v>
                </c:pt>
                <c:pt idx="135">
                  <c:v>-69.25980354440928</c:v>
                </c:pt>
                <c:pt idx="136">
                  <c:v>-69.208762053845021</c:v>
                </c:pt>
                <c:pt idx="137">
                  <c:v>-69.160984783261142</c:v>
                </c:pt>
                <c:pt idx="138">
                  <c:v>-69.113688339688778</c:v>
                </c:pt>
                <c:pt idx="139">
                  <c:v>-69.072237618626019</c:v>
                </c:pt>
                <c:pt idx="140">
                  <c:v>-69.025388412157184</c:v>
                </c:pt>
                <c:pt idx="141">
                  <c:v>-68.991071834111764</c:v>
                </c:pt>
                <c:pt idx="142">
                  <c:v>-68.936915196743271</c:v>
                </c:pt>
                <c:pt idx="143">
                  <c:v>-68.885811284052465</c:v>
                </c:pt>
                <c:pt idx="144">
                  <c:v>-68.850014900775449</c:v>
                </c:pt>
                <c:pt idx="145">
                  <c:v>-68.790685663739964</c:v>
                </c:pt>
                <c:pt idx="146">
                  <c:v>-68.743834538406958</c:v>
                </c:pt>
                <c:pt idx="147">
                  <c:v>-68.690223396271932</c:v>
                </c:pt>
                <c:pt idx="148">
                  <c:v>-68.643414503163939</c:v>
                </c:pt>
                <c:pt idx="149">
                  <c:v>-68.599166482744209</c:v>
                </c:pt>
                <c:pt idx="150">
                  <c:v>-68.561657546159438</c:v>
                </c:pt>
                <c:pt idx="151">
                  <c:v>-68.514872784757486</c:v>
                </c:pt>
                <c:pt idx="152">
                  <c:v>-68.474529605710387</c:v>
                </c:pt>
                <c:pt idx="153">
                  <c:v>-68.431342278454792</c:v>
                </c:pt>
                <c:pt idx="154">
                  <c:v>-68.391795152986091</c:v>
                </c:pt>
                <c:pt idx="155">
                  <c:v>-68.348290099693443</c:v>
                </c:pt>
                <c:pt idx="156">
                  <c:v>-68.293413018350122</c:v>
                </c:pt>
                <c:pt idx="157">
                  <c:v>-68.2495195907983</c:v>
                </c:pt>
                <c:pt idx="158">
                  <c:v>-68.189523140001143</c:v>
                </c:pt>
                <c:pt idx="159">
                  <c:v>-68.143092753632658</c:v>
                </c:pt>
                <c:pt idx="160">
                  <c:v>-68.087566821424389</c:v>
                </c:pt>
                <c:pt idx="161">
                  <c:v>-68.048845347721013</c:v>
                </c:pt>
                <c:pt idx="162">
                  <c:v>-68.003186299065362</c:v>
                </c:pt>
                <c:pt idx="163">
                  <c:v>-67.943101975236544</c:v>
                </c:pt>
                <c:pt idx="164">
                  <c:v>-67.905073423721404</c:v>
                </c:pt>
                <c:pt idx="165">
                  <c:v>-67.850143481694758</c:v>
                </c:pt>
                <c:pt idx="166">
                  <c:v>-67.815481261983194</c:v>
                </c:pt>
                <c:pt idx="167">
                  <c:v>-67.766836779252912</c:v>
                </c:pt>
                <c:pt idx="168">
                  <c:v>-67.726431711970079</c:v>
                </c:pt>
                <c:pt idx="169">
                  <c:v>-67.68745032468081</c:v>
                </c:pt>
                <c:pt idx="170">
                  <c:v>-67.628920318671916</c:v>
                </c:pt>
                <c:pt idx="171">
                  <c:v>-67.589426183029232</c:v>
                </c:pt>
                <c:pt idx="172">
                  <c:v>-67.549232405453949</c:v>
                </c:pt>
                <c:pt idx="173">
                  <c:v>-67.488756854161082</c:v>
                </c:pt>
                <c:pt idx="174">
                  <c:v>-67.435644878895971</c:v>
                </c:pt>
                <c:pt idx="175">
                  <c:v>-67.386606253338471</c:v>
                </c:pt>
                <c:pt idx="176">
                  <c:v>-67.342644291217056</c:v>
                </c:pt>
                <c:pt idx="177">
                  <c:v>-67.288352328209214</c:v>
                </c:pt>
                <c:pt idx="178">
                  <c:v>-67.238391672475018</c:v>
                </c:pt>
                <c:pt idx="179">
                  <c:v>-67.192351282856734</c:v>
                </c:pt>
                <c:pt idx="180">
                  <c:v>-67.156148269832642</c:v>
                </c:pt>
                <c:pt idx="181">
                  <c:v>-67.11288109872757</c:v>
                </c:pt>
                <c:pt idx="182">
                  <c:v>-67.062996088263461</c:v>
                </c:pt>
                <c:pt idx="183">
                  <c:v>-67.024375267701672</c:v>
                </c:pt>
                <c:pt idx="184">
                  <c:v>-66.989716915507415</c:v>
                </c:pt>
                <c:pt idx="185">
                  <c:v>-66.952561800144309</c:v>
                </c:pt>
                <c:pt idx="186">
                  <c:v>-66.909595894920329</c:v>
                </c:pt>
                <c:pt idx="187">
                  <c:v>-66.871628484377084</c:v>
                </c:pt>
                <c:pt idx="188">
                  <c:v>-66.825342050110478</c:v>
                </c:pt>
                <c:pt idx="189">
                  <c:v>-66.764595681395932</c:v>
                </c:pt>
                <c:pt idx="190">
                  <c:v>-66.719833329374893</c:v>
                </c:pt>
                <c:pt idx="191">
                  <c:v>-66.680830269836093</c:v>
                </c:pt>
                <c:pt idx="192">
                  <c:v>-66.647739790533279</c:v>
                </c:pt>
                <c:pt idx="193">
                  <c:v>-66.603967591587732</c:v>
                </c:pt>
                <c:pt idx="194">
                  <c:v>-66.565209573614979</c:v>
                </c:pt>
                <c:pt idx="195">
                  <c:v>-66.524065472057103</c:v>
                </c:pt>
                <c:pt idx="196">
                  <c:v>-66.488458687673528</c:v>
                </c:pt>
                <c:pt idx="197">
                  <c:v>-66.441060956893125</c:v>
                </c:pt>
                <c:pt idx="198">
                  <c:v>-66.398701345830275</c:v>
                </c:pt>
                <c:pt idx="199">
                  <c:v>-66.350325396495506</c:v>
                </c:pt>
                <c:pt idx="200">
                  <c:v>-66.306745976773271</c:v>
                </c:pt>
                <c:pt idx="201">
                  <c:v>-66.271967256424006</c:v>
                </c:pt>
                <c:pt idx="202">
                  <c:v>-66.206073936310133</c:v>
                </c:pt>
                <c:pt idx="203">
                  <c:v>-66.152151039505327</c:v>
                </c:pt>
                <c:pt idx="204">
                  <c:v>-66.108130632547969</c:v>
                </c:pt>
                <c:pt idx="205">
                  <c:v>-66.08457543308684</c:v>
                </c:pt>
                <c:pt idx="206">
                  <c:v>-66.043448936565653</c:v>
                </c:pt>
                <c:pt idx="207">
                  <c:v>-66.001107758248764</c:v>
                </c:pt>
                <c:pt idx="208">
                  <c:v>-65.950873974422919</c:v>
                </c:pt>
                <c:pt idx="209">
                  <c:v>-65.91472906925938</c:v>
                </c:pt>
                <c:pt idx="210">
                  <c:v>-65.853376938719308</c:v>
                </c:pt>
                <c:pt idx="211">
                  <c:v>-65.81050105118058</c:v>
                </c:pt>
                <c:pt idx="212">
                  <c:v>-65.769979335351039</c:v>
                </c:pt>
                <c:pt idx="213">
                  <c:v>-65.722443955558731</c:v>
                </c:pt>
                <c:pt idx="214">
                  <c:v>-65.694827880753635</c:v>
                </c:pt>
                <c:pt idx="215">
                  <c:v>-65.654720266243572</c:v>
                </c:pt>
                <c:pt idx="216">
                  <c:v>-65.613752263498668</c:v>
                </c:pt>
                <c:pt idx="217">
                  <c:v>-65.567481583141316</c:v>
                </c:pt>
                <c:pt idx="218">
                  <c:v>-65.53209883284562</c:v>
                </c:pt>
                <c:pt idx="219">
                  <c:v>-65.475390990723028</c:v>
                </c:pt>
                <c:pt idx="220">
                  <c:v>-65.448975420864443</c:v>
                </c:pt>
                <c:pt idx="221">
                  <c:v>-65.411897822371373</c:v>
                </c:pt>
                <c:pt idx="222">
                  <c:v>-65.375220124636556</c:v>
                </c:pt>
                <c:pt idx="223">
                  <c:v>-65.32881649472391</c:v>
                </c:pt>
                <c:pt idx="224">
                  <c:v>-65.301982921715094</c:v>
                </c:pt>
                <c:pt idx="225">
                  <c:v>-65.266197204294258</c:v>
                </c:pt>
                <c:pt idx="226">
                  <c:v>-65.229381199578199</c:v>
                </c:pt>
                <c:pt idx="227">
                  <c:v>-65.186076585497531</c:v>
                </c:pt>
                <c:pt idx="228">
                  <c:v>-65.14587600280737</c:v>
                </c:pt>
                <c:pt idx="229">
                  <c:v>-65.107435647181191</c:v>
                </c:pt>
                <c:pt idx="230">
                  <c:v>-65.06405443221152</c:v>
                </c:pt>
                <c:pt idx="231">
                  <c:v>-65.013509755268885</c:v>
                </c:pt>
                <c:pt idx="232">
                  <c:v>-64.960408910237177</c:v>
                </c:pt>
                <c:pt idx="233">
                  <c:v>-64.9153506286019</c:v>
                </c:pt>
                <c:pt idx="234">
                  <c:v>-64.883250343951218</c:v>
                </c:pt>
                <c:pt idx="235">
                  <c:v>-64.837256121466368</c:v>
                </c:pt>
                <c:pt idx="236">
                  <c:v>-64.79229145188765</c:v>
                </c:pt>
                <c:pt idx="237">
                  <c:v>-64.761574566130648</c:v>
                </c:pt>
                <c:pt idx="238">
                  <c:v>-64.729842640314132</c:v>
                </c:pt>
                <c:pt idx="239">
                  <c:v>-64.682763036936635</c:v>
                </c:pt>
                <c:pt idx="240">
                  <c:v>-64.636574466675128</c:v>
                </c:pt>
                <c:pt idx="241">
                  <c:v>-64.601940055179199</c:v>
                </c:pt>
                <c:pt idx="242">
                  <c:v>-64.55559066603945</c:v>
                </c:pt>
                <c:pt idx="243">
                  <c:v>-64.51635074284431</c:v>
                </c:pt>
                <c:pt idx="244">
                  <c:v>-64.475467276842764</c:v>
                </c:pt>
                <c:pt idx="245">
                  <c:v>-64.443905246768765</c:v>
                </c:pt>
                <c:pt idx="246">
                  <c:v>-64.411826232451276</c:v>
                </c:pt>
                <c:pt idx="247">
                  <c:v>-64.365599361891441</c:v>
                </c:pt>
                <c:pt idx="248">
                  <c:v>-64.318176721677418</c:v>
                </c:pt>
                <c:pt idx="249">
                  <c:v>-64.278087139678263</c:v>
                </c:pt>
                <c:pt idx="250">
                  <c:v>-64.230285472248809</c:v>
                </c:pt>
                <c:pt idx="251">
                  <c:v>-64.1826491493742</c:v>
                </c:pt>
                <c:pt idx="252">
                  <c:v>-64.151131436090751</c:v>
                </c:pt>
                <c:pt idx="253">
                  <c:v>-64.110321232369571</c:v>
                </c:pt>
                <c:pt idx="254">
                  <c:v>-64.063362968194284</c:v>
                </c:pt>
                <c:pt idx="255">
                  <c:v>-64.021352205096804</c:v>
                </c:pt>
                <c:pt idx="256">
                  <c:v>-63.97494693792919</c:v>
                </c:pt>
                <c:pt idx="257">
                  <c:v>-63.944847220081058</c:v>
                </c:pt>
                <c:pt idx="258">
                  <c:v>-63.885678572627555</c:v>
                </c:pt>
                <c:pt idx="259">
                  <c:v>-63.8480087029846</c:v>
                </c:pt>
                <c:pt idx="260">
                  <c:v>-63.811309511330819</c:v>
                </c:pt>
                <c:pt idx="261">
                  <c:v>-63.748244491520836</c:v>
                </c:pt>
                <c:pt idx="262">
                  <c:v>-63.703214385695063</c:v>
                </c:pt>
                <c:pt idx="263">
                  <c:v>-63.669096080673214</c:v>
                </c:pt>
                <c:pt idx="264">
                  <c:v>-63.626562500223329</c:v>
                </c:pt>
                <c:pt idx="265">
                  <c:v>-63.581259709616376</c:v>
                </c:pt>
                <c:pt idx="266">
                  <c:v>-63.541432023132103</c:v>
                </c:pt>
                <c:pt idx="267">
                  <c:v>-63.504247824704606</c:v>
                </c:pt>
                <c:pt idx="268">
                  <c:v>-63.463933638080789</c:v>
                </c:pt>
                <c:pt idx="269">
                  <c:v>-63.426857559154996</c:v>
                </c:pt>
                <c:pt idx="270">
                  <c:v>-63.388788221618668</c:v>
                </c:pt>
                <c:pt idx="271">
                  <c:v>-63.354769729608421</c:v>
                </c:pt>
                <c:pt idx="272">
                  <c:v>-63.31328324527972</c:v>
                </c:pt>
                <c:pt idx="273">
                  <c:v>-63.282972409262186</c:v>
                </c:pt>
                <c:pt idx="274">
                  <c:v>-63.246114411918597</c:v>
                </c:pt>
                <c:pt idx="275">
                  <c:v>-63.201609254705232</c:v>
                </c:pt>
                <c:pt idx="276">
                  <c:v>-63.149746771907914</c:v>
                </c:pt>
                <c:pt idx="277">
                  <c:v>-63.10914522868741</c:v>
                </c:pt>
                <c:pt idx="278">
                  <c:v>-63.068252395880194</c:v>
                </c:pt>
                <c:pt idx="279">
                  <c:v>-63.029469086158471</c:v>
                </c:pt>
                <c:pt idx="280">
                  <c:v>-63.001194784500171</c:v>
                </c:pt>
                <c:pt idx="281">
                  <c:v>-62.958042188690712</c:v>
                </c:pt>
                <c:pt idx="282">
                  <c:v>-62.915629280692286</c:v>
                </c:pt>
                <c:pt idx="283">
                  <c:v>-62.887835386893371</c:v>
                </c:pt>
                <c:pt idx="284">
                  <c:v>-62.845882774772491</c:v>
                </c:pt>
                <c:pt idx="285">
                  <c:v>-62.804161299538535</c:v>
                </c:pt>
                <c:pt idx="286">
                  <c:v>-62.764701573338854</c:v>
                </c:pt>
                <c:pt idx="287">
                  <c:v>-62.727535668769946</c:v>
                </c:pt>
                <c:pt idx="288">
                  <c:v>-62.678659672551646</c:v>
                </c:pt>
                <c:pt idx="289">
                  <c:v>-62.644011851537556</c:v>
                </c:pt>
                <c:pt idx="290">
                  <c:v>-62.618022502034322</c:v>
                </c:pt>
                <c:pt idx="291">
                  <c:v>-62.577807864248669</c:v>
                </c:pt>
                <c:pt idx="292">
                  <c:v>-62.54683294411268</c:v>
                </c:pt>
                <c:pt idx="293">
                  <c:v>-62.515396915539469</c:v>
                </c:pt>
                <c:pt idx="294">
                  <c:v>-62.479818010246944</c:v>
                </c:pt>
                <c:pt idx="295">
                  <c:v>-62.441371448318932</c:v>
                </c:pt>
                <c:pt idx="296">
                  <c:v>-62.402009925187386</c:v>
                </c:pt>
                <c:pt idx="297">
                  <c:v>-62.361780173733322</c:v>
                </c:pt>
                <c:pt idx="298">
                  <c:v>-62.316199356578991</c:v>
                </c:pt>
                <c:pt idx="299">
                  <c:v>-62.275901353641615</c:v>
                </c:pt>
                <c:pt idx="300">
                  <c:v>-62.237168147547791</c:v>
                </c:pt>
                <c:pt idx="301">
                  <c:v>-62.195005781829991</c:v>
                </c:pt>
                <c:pt idx="302">
                  <c:v>-62.164256851139314</c:v>
                </c:pt>
                <c:pt idx="303">
                  <c:v>-62.115482366494632</c:v>
                </c:pt>
                <c:pt idx="304">
                  <c:v>-62.074932671411418</c:v>
                </c:pt>
                <c:pt idx="305">
                  <c:v>-62.031732331316206</c:v>
                </c:pt>
                <c:pt idx="306">
                  <c:v>-61.997827975213539</c:v>
                </c:pt>
                <c:pt idx="307">
                  <c:v>-61.955914918690937</c:v>
                </c:pt>
                <c:pt idx="308">
                  <c:v>-61.913481476079326</c:v>
                </c:pt>
                <c:pt idx="309">
                  <c:v>-61.879738679984712</c:v>
                </c:pt>
                <c:pt idx="310">
                  <c:v>-61.846444381490556</c:v>
                </c:pt>
                <c:pt idx="311">
                  <c:v>-61.797443000471233</c:v>
                </c:pt>
                <c:pt idx="312">
                  <c:v>-61.759144976824416</c:v>
                </c:pt>
                <c:pt idx="313">
                  <c:v>-61.721352595459535</c:v>
                </c:pt>
                <c:pt idx="314">
                  <c:v>-61.685183247310093</c:v>
                </c:pt>
                <c:pt idx="315">
                  <c:v>-61.644368697648076</c:v>
                </c:pt>
                <c:pt idx="316">
                  <c:v>-61.613149668883878</c:v>
                </c:pt>
                <c:pt idx="317">
                  <c:v>-61.559224738168638</c:v>
                </c:pt>
                <c:pt idx="318">
                  <c:v>-61.518604894245513</c:v>
                </c:pt>
                <c:pt idx="319">
                  <c:v>-61.475887908138162</c:v>
                </c:pt>
                <c:pt idx="320">
                  <c:v>-61.438981242940443</c:v>
                </c:pt>
                <c:pt idx="321">
                  <c:v>-61.390753974875452</c:v>
                </c:pt>
                <c:pt idx="322">
                  <c:v>-61.356231786251968</c:v>
                </c:pt>
                <c:pt idx="323">
                  <c:v>-61.313977455551878</c:v>
                </c:pt>
                <c:pt idx="324">
                  <c:v>-61.285688637886508</c:v>
                </c:pt>
                <c:pt idx="325">
                  <c:v>-61.243548341505544</c:v>
                </c:pt>
                <c:pt idx="326">
                  <c:v>-61.194793984459935</c:v>
                </c:pt>
                <c:pt idx="327">
                  <c:v>-61.156587531627949</c:v>
                </c:pt>
                <c:pt idx="328">
                  <c:v>-61.114904536743623</c:v>
                </c:pt>
                <c:pt idx="329">
                  <c:v>-61.067995746201106</c:v>
                </c:pt>
                <c:pt idx="330">
                  <c:v>-61.024918709992775</c:v>
                </c:pt>
                <c:pt idx="331">
                  <c:v>-60.986846418955324</c:v>
                </c:pt>
                <c:pt idx="332">
                  <c:v>-60.955311740066179</c:v>
                </c:pt>
                <c:pt idx="333">
                  <c:v>-60.909483676947403</c:v>
                </c:pt>
                <c:pt idx="334">
                  <c:v>-60.870930043126009</c:v>
                </c:pt>
                <c:pt idx="335">
                  <c:v>-60.834148249926287</c:v>
                </c:pt>
                <c:pt idx="336">
                  <c:v>-60.78645513826271</c:v>
                </c:pt>
                <c:pt idx="337">
                  <c:v>-60.730195660723226</c:v>
                </c:pt>
                <c:pt idx="338">
                  <c:v>-60.69742094556608</c:v>
                </c:pt>
                <c:pt idx="339">
                  <c:v>-60.647362097727537</c:v>
                </c:pt>
                <c:pt idx="340">
                  <c:v>-60.623517183225587</c:v>
                </c:pt>
                <c:pt idx="341">
                  <c:v>-60.573135641663811</c:v>
                </c:pt>
                <c:pt idx="342">
                  <c:v>-60.537501120831337</c:v>
                </c:pt>
                <c:pt idx="343">
                  <c:v>-60.500360722770154</c:v>
                </c:pt>
                <c:pt idx="344">
                  <c:v>-60.46195360530966</c:v>
                </c:pt>
                <c:pt idx="345">
                  <c:v>-60.420285590828485</c:v>
                </c:pt>
                <c:pt idx="346">
                  <c:v>-60.387774619870825</c:v>
                </c:pt>
                <c:pt idx="347">
                  <c:v>-60.347629873997946</c:v>
                </c:pt>
                <c:pt idx="348">
                  <c:v>-60.315644467074705</c:v>
                </c:pt>
                <c:pt idx="349">
                  <c:v>-60.277230419499986</c:v>
                </c:pt>
                <c:pt idx="350">
                  <c:v>-60.24792131164061</c:v>
                </c:pt>
                <c:pt idx="351">
                  <c:v>-60.222725112007055</c:v>
                </c:pt>
                <c:pt idx="352">
                  <c:v>-60.17697801225674</c:v>
                </c:pt>
                <c:pt idx="353">
                  <c:v>-60.134995718884625</c:v>
                </c:pt>
                <c:pt idx="354">
                  <c:v>-60.093438526847322</c:v>
                </c:pt>
                <c:pt idx="355">
                  <c:v>-60.052400466030235</c:v>
                </c:pt>
                <c:pt idx="356">
                  <c:v>-60.017101177437084</c:v>
                </c:pt>
                <c:pt idx="357">
                  <c:v>-59.98490125164129</c:v>
                </c:pt>
                <c:pt idx="358">
                  <c:v>-59.949703300449997</c:v>
                </c:pt>
                <c:pt idx="359">
                  <c:v>-59.913454979447081</c:v>
                </c:pt>
                <c:pt idx="360">
                  <c:v>-59.876726463357812</c:v>
                </c:pt>
                <c:pt idx="361">
                  <c:v>-59.841418509510831</c:v>
                </c:pt>
                <c:pt idx="362">
                  <c:v>-59.793958052143168</c:v>
                </c:pt>
                <c:pt idx="363">
                  <c:v>-59.761423318289772</c:v>
                </c:pt>
                <c:pt idx="364">
                  <c:v>-59.725170633122033</c:v>
                </c:pt>
                <c:pt idx="365">
                  <c:v>-59.690109927379751</c:v>
                </c:pt>
                <c:pt idx="366">
                  <c:v>-59.658358700403497</c:v>
                </c:pt>
                <c:pt idx="367">
                  <c:v>-59.616451043183304</c:v>
                </c:pt>
                <c:pt idx="368">
                  <c:v>-59.583624326215954</c:v>
                </c:pt>
                <c:pt idx="369">
                  <c:v>-59.550124178865374</c:v>
                </c:pt>
                <c:pt idx="370">
                  <c:v>-59.512808263082221</c:v>
                </c:pt>
                <c:pt idx="371">
                  <c:v>-59.479051829024741</c:v>
                </c:pt>
                <c:pt idx="372">
                  <c:v>-59.43941616956964</c:v>
                </c:pt>
                <c:pt idx="373">
                  <c:v>-59.401756683181034</c:v>
                </c:pt>
                <c:pt idx="374">
                  <c:v>-59.36672357298761</c:v>
                </c:pt>
                <c:pt idx="375">
                  <c:v>-59.328796202930917</c:v>
                </c:pt>
                <c:pt idx="376">
                  <c:v>-59.286052359417738</c:v>
                </c:pt>
                <c:pt idx="377">
                  <c:v>-59.260284192694087</c:v>
                </c:pt>
                <c:pt idx="378">
                  <c:v>-59.22569331899237</c:v>
                </c:pt>
                <c:pt idx="379">
                  <c:v>-59.191421528735191</c:v>
                </c:pt>
                <c:pt idx="380">
                  <c:v>-59.1453043225183</c:v>
                </c:pt>
                <c:pt idx="381">
                  <c:v>-59.109492716482535</c:v>
                </c:pt>
                <c:pt idx="382">
                  <c:v>-59.067576570199904</c:v>
                </c:pt>
                <c:pt idx="383">
                  <c:v>-59.023866731714136</c:v>
                </c:pt>
                <c:pt idx="384">
                  <c:v>-58.978987812904961</c:v>
                </c:pt>
                <c:pt idx="385">
                  <c:v>-58.940819025396934</c:v>
                </c:pt>
                <c:pt idx="386">
                  <c:v>-58.892350367362397</c:v>
                </c:pt>
                <c:pt idx="387">
                  <c:v>-58.851510094375939</c:v>
                </c:pt>
                <c:pt idx="388">
                  <c:v>-58.82072477428207</c:v>
                </c:pt>
                <c:pt idx="389">
                  <c:v>-58.772103465453185</c:v>
                </c:pt>
                <c:pt idx="390">
                  <c:v>-58.736202580380876</c:v>
                </c:pt>
                <c:pt idx="391">
                  <c:v>-58.689529761815507</c:v>
                </c:pt>
                <c:pt idx="392">
                  <c:v>-58.660864976462847</c:v>
                </c:pt>
                <c:pt idx="393">
                  <c:v>-58.632374486016872</c:v>
                </c:pt>
                <c:pt idx="394">
                  <c:v>-58.601918208125127</c:v>
                </c:pt>
                <c:pt idx="395">
                  <c:v>-58.56193408827302</c:v>
                </c:pt>
                <c:pt idx="396">
                  <c:v>-58.516165900688605</c:v>
                </c:pt>
                <c:pt idx="397">
                  <c:v>-58.471574818988955</c:v>
                </c:pt>
                <c:pt idx="398">
                  <c:v>-58.443219374343869</c:v>
                </c:pt>
                <c:pt idx="399">
                  <c:v>-58.40362747011828</c:v>
                </c:pt>
                <c:pt idx="400">
                  <c:v>-58.361260007880773</c:v>
                </c:pt>
                <c:pt idx="401">
                  <c:v>-58.325924604332897</c:v>
                </c:pt>
                <c:pt idx="402">
                  <c:v>-58.286192140076409</c:v>
                </c:pt>
                <c:pt idx="403">
                  <c:v>-58.2515424789337</c:v>
                </c:pt>
                <c:pt idx="404">
                  <c:v>-58.217183166727224</c:v>
                </c:pt>
                <c:pt idx="405">
                  <c:v>-58.187083611953142</c:v>
                </c:pt>
                <c:pt idx="406">
                  <c:v>-58.150871822457077</c:v>
                </c:pt>
                <c:pt idx="407">
                  <c:v>-58.105741325934929</c:v>
                </c:pt>
                <c:pt idx="408">
                  <c:v>-58.0627334173018</c:v>
                </c:pt>
                <c:pt idx="409">
                  <c:v>-58.024712316675945</c:v>
                </c:pt>
                <c:pt idx="410">
                  <c:v>-57.990560757455938</c:v>
                </c:pt>
                <c:pt idx="411">
                  <c:v>-57.938591593008965</c:v>
                </c:pt>
                <c:pt idx="412">
                  <c:v>-57.898028138596914</c:v>
                </c:pt>
                <c:pt idx="413">
                  <c:v>-57.843286487349729</c:v>
                </c:pt>
                <c:pt idx="414">
                  <c:v>-57.823558901581109</c:v>
                </c:pt>
                <c:pt idx="415">
                  <c:v>-57.792136630293328</c:v>
                </c:pt>
                <c:pt idx="416">
                  <c:v>-57.758037964108311</c:v>
                </c:pt>
                <c:pt idx="417">
                  <c:v>-57.723094604747104</c:v>
                </c:pt>
                <c:pt idx="418">
                  <c:v>-57.674190310368019</c:v>
                </c:pt>
                <c:pt idx="419">
                  <c:v>-57.636678554833182</c:v>
                </c:pt>
                <c:pt idx="420">
                  <c:v>-57.604463094025135</c:v>
                </c:pt>
                <c:pt idx="421">
                  <c:v>-57.573349940222784</c:v>
                </c:pt>
                <c:pt idx="422">
                  <c:v>-57.531247410721505</c:v>
                </c:pt>
                <c:pt idx="423">
                  <c:v>-57.499150673178249</c:v>
                </c:pt>
                <c:pt idx="424">
                  <c:v>-57.457589897251253</c:v>
                </c:pt>
                <c:pt idx="425">
                  <c:v>-57.428438167568189</c:v>
                </c:pt>
                <c:pt idx="426">
                  <c:v>-57.395867553783773</c:v>
                </c:pt>
                <c:pt idx="427">
                  <c:v>-57.345726192581068</c:v>
                </c:pt>
                <c:pt idx="428">
                  <c:v>-57.300231749573626</c:v>
                </c:pt>
                <c:pt idx="429">
                  <c:v>-57.277864169353535</c:v>
                </c:pt>
                <c:pt idx="430">
                  <c:v>-57.230437658449944</c:v>
                </c:pt>
                <c:pt idx="431">
                  <c:v>-57.197614329998473</c:v>
                </c:pt>
                <c:pt idx="432">
                  <c:v>-57.168050955818074</c:v>
                </c:pt>
                <c:pt idx="433">
                  <c:v>-57.127885596920237</c:v>
                </c:pt>
                <c:pt idx="434">
                  <c:v>-57.081064680750359</c:v>
                </c:pt>
                <c:pt idx="435">
                  <c:v>-57.052610962774267</c:v>
                </c:pt>
                <c:pt idx="436">
                  <c:v>-57.011868479179014</c:v>
                </c:pt>
                <c:pt idx="437">
                  <c:v>-56.956187336526824</c:v>
                </c:pt>
                <c:pt idx="438">
                  <c:v>-56.914919934124555</c:v>
                </c:pt>
                <c:pt idx="439">
                  <c:v>-56.873220068708449</c:v>
                </c:pt>
                <c:pt idx="440">
                  <c:v>-56.82847064849247</c:v>
                </c:pt>
                <c:pt idx="441">
                  <c:v>-56.79371963219225</c:v>
                </c:pt>
                <c:pt idx="442">
                  <c:v>-56.754620699180222</c:v>
                </c:pt>
                <c:pt idx="443">
                  <c:v>-56.715891730015812</c:v>
                </c:pt>
                <c:pt idx="444">
                  <c:v>-56.674772377087095</c:v>
                </c:pt>
                <c:pt idx="445">
                  <c:v>-56.642173796258049</c:v>
                </c:pt>
                <c:pt idx="446">
                  <c:v>-56.604556149863257</c:v>
                </c:pt>
                <c:pt idx="447">
                  <c:v>-56.569795558656239</c:v>
                </c:pt>
                <c:pt idx="448">
                  <c:v>-56.533342797101625</c:v>
                </c:pt>
                <c:pt idx="449">
                  <c:v>-56.501085816641051</c:v>
                </c:pt>
                <c:pt idx="450">
                  <c:v>-56.45978865656474</c:v>
                </c:pt>
                <c:pt idx="451">
                  <c:v>-56.423985729133108</c:v>
                </c:pt>
                <c:pt idx="452">
                  <c:v>-56.384965003943378</c:v>
                </c:pt>
                <c:pt idx="453">
                  <c:v>-56.353703572753375</c:v>
                </c:pt>
                <c:pt idx="454">
                  <c:v>-56.327584077052734</c:v>
                </c:pt>
                <c:pt idx="455">
                  <c:v>-56.287336730544553</c:v>
                </c:pt>
                <c:pt idx="456">
                  <c:v>-56.247771615279362</c:v>
                </c:pt>
                <c:pt idx="457">
                  <c:v>-56.202852290667508</c:v>
                </c:pt>
                <c:pt idx="458">
                  <c:v>-56.161733019772228</c:v>
                </c:pt>
                <c:pt idx="459">
                  <c:v>-56.109374885000051</c:v>
                </c:pt>
                <c:pt idx="460">
                  <c:v>-56.073359353445127</c:v>
                </c:pt>
                <c:pt idx="461">
                  <c:v>-56.037554827420394</c:v>
                </c:pt>
                <c:pt idx="462">
                  <c:v>-56.002137664731407</c:v>
                </c:pt>
                <c:pt idx="463">
                  <c:v>-55.968818991546442</c:v>
                </c:pt>
                <c:pt idx="464">
                  <c:v>-55.931637715672025</c:v>
                </c:pt>
                <c:pt idx="465">
                  <c:v>-55.88523514419677</c:v>
                </c:pt>
                <c:pt idx="466">
                  <c:v>-55.849435515490029</c:v>
                </c:pt>
                <c:pt idx="467">
                  <c:v>-55.82083266735583</c:v>
                </c:pt>
                <c:pt idx="468">
                  <c:v>-55.789317318817979</c:v>
                </c:pt>
                <c:pt idx="469">
                  <c:v>-55.732583024266205</c:v>
                </c:pt>
                <c:pt idx="470">
                  <c:v>-55.700450458286582</c:v>
                </c:pt>
                <c:pt idx="471">
                  <c:v>-55.669777980255461</c:v>
                </c:pt>
                <c:pt idx="472">
                  <c:v>-55.637268476163982</c:v>
                </c:pt>
                <c:pt idx="473">
                  <c:v>-55.607752636029261</c:v>
                </c:pt>
                <c:pt idx="474">
                  <c:v>-55.579951372141394</c:v>
                </c:pt>
                <c:pt idx="475">
                  <c:v>-55.541996229499006</c:v>
                </c:pt>
                <c:pt idx="476">
                  <c:v>-55.510696357461072</c:v>
                </c:pt>
                <c:pt idx="477">
                  <c:v>-55.478037539351547</c:v>
                </c:pt>
                <c:pt idx="478">
                  <c:v>-55.441221047181358</c:v>
                </c:pt>
                <c:pt idx="479">
                  <c:v>-55.413398896468806</c:v>
                </c:pt>
                <c:pt idx="480">
                  <c:v>-55.376858715936436</c:v>
                </c:pt>
                <c:pt idx="481">
                  <c:v>-55.349067725868991</c:v>
                </c:pt>
                <c:pt idx="482">
                  <c:v>-55.319742768390739</c:v>
                </c:pt>
                <c:pt idx="483">
                  <c:v>-55.284473620927031</c:v>
                </c:pt>
                <c:pt idx="484">
                  <c:v>-55.254631619722161</c:v>
                </c:pt>
                <c:pt idx="485">
                  <c:v>-55.209605437363464</c:v>
                </c:pt>
                <c:pt idx="486">
                  <c:v>-55.176505461959252</c:v>
                </c:pt>
                <c:pt idx="487">
                  <c:v>-55.139254203523393</c:v>
                </c:pt>
                <c:pt idx="488">
                  <c:v>-55.110166864465228</c:v>
                </c:pt>
                <c:pt idx="489">
                  <c:v>-55.071726711369138</c:v>
                </c:pt>
                <c:pt idx="490">
                  <c:v>-55.028787772096891</c:v>
                </c:pt>
                <c:pt idx="491">
                  <c:v>-54.988810215359692</c:v>
                </c:pt>
                <c:pt idx="492">
                  <c:v>-54.960429047544622</c:v>
                </c:pt>
                <c:pt idx="493">
                  <c:v>-54.925206008581839</c:v>
                </c:pt>
                <c:pt idx="494">
                  <c:v>-54.892840438497956</c:v>
                </c:pt>
                <c:pt idx="495">
                  <c:v>-54.845245643024342</c:v>
                </c:pt>
                <c:pt idx="496">
                  <c:v>-54.813726916955616</c:v>
                </c:pt>
                <c:pt idx="497">
                  <c:v>-54.781321302992708</c:v>
                </c:pt>
                <c:pt idx="498">
                  <c:v>-54.751351289094714</c:v>
                </c:pt>
                <c:pt idx="499">
                  <c:v>-54.714567942386637</c:v>
                </c:pt>
                <c:pt idx="500">
                  <c:v>-54.676592015136393</c:v>
                </c:pt>
                <c:pt idx="501">
                  <c:v>-54.648041306015259</c:v>
                </c:pt>
                <c:pt idx="502">
                  <c:v>-54.619837843379003</c:v>
                </c:pt>
                <c:pt idx="503">
                  <c:v>-54.592944795500983</c:v>
                </c:pt>
                <c:pt idx="504">
                  <c:v>-54.547795474201195</c:v>
                </c:pt>
                <c:pt idx="505">
                  <c:v>-54.515217009888019</c:v>
                </c:pt>
                <c:pt idx="506">
                  <c:v>-54.485811814937804</c:v>
                </c:pt>
                <c:pt idx="507">
                  <c:v>-54.452376240976463</c:v>
                </c:pt>
                <c:pt idx="508">
                  <c:v>-54.422193533076779</c:v>
                </c:pt>
                <c:pt idx="509">
                  <c:v>-54.391244656617246</c:v>
                </c:pt>
                <c:pt idx="510">
                  <c:v>-54.349543965043424</c:v>
                </c:pt>
                <c:pt idx="511">
                  <c:v>-54.318132952935727</c:v>
                </c:pt>
                <c:pt idx="512">
                  <c:v>-54.272919919656701</c:v>
                </c:pt>
                <c:pt idx="513">
                  <c:v>-54.247510677229968</c:v>
                </c:pt>
                <c:pt idx="514">
                  <c:v>-54.199847030192899</c:v>
                </c:pt>
                <c:pt idx="515">
                  <c:v>-54.168744163830439</c:v>
                </c:pt>
                <c:pt idx="516">
                  <c:v>-54.13674907672825</c:v>
                </c:pt>
                <c:pt idx="517">
                  <c:v>-54.10664679589091</c:v>
                </c:pt>
                <c:pt idx="518">
                  <c:v>-54.060067973946943</c:v>
                </c:pt>
                <c:pt idx="519">
                  <c:v>-54.023586967683485</c:v>
                </c:pt>
                <c:pt idx="520">
                  <c:v>-53.99625553716244</c:v>
                </c:pt>
                <c:pt idx="521">
                  <c:v>-53.970422092447535</c:v>
                </c:pt>
                <c:pt idx="522">
                  <c:v>-53.93924812892601</c:v>
                </c:pt>
                <c:pt idx="523">
                  <c:v>-53.898266334744932</c:v>
                </c:pt>
                <c:pt idx="524">
                  <c:v>-53.862265358049399</c:v>
                </c:pt>
                <c:pt idx="525">
                  <c:v>-53.836127991559579</c:v>
                </c:pt>
                <c:pt idx="526">
                  <c:v>-53.801091058340376</c:v>
                </c:pt>
                <c:pt idx="527">
                  <c:v>-53.76818308921348</c:v>
                </c:pt>
                <c:pt idx="528">
                  <c:v>-53.727013299312475</c:v>
                </c:pt>
                <c:pt idx="529">
                  <c:v>-53.687588847816784</c:v>
                </c:pt>
                <c:pt idx="530">
                  <c:v>-53.651609779231507</c:v>
                </c:pt>
                <c:pt idx="531">
                  <c:v>-53.614122757689913</c:v>
                </c:pt>
                <c:pt idx="532">
                  <c:v>-53.574370976083088</c:v>
                </c:pt>
                <c:pt idx="533">
                  <c:v>-53.537362464419857</c:v>
                </c:pt>
                <c:pt idx="534">
                  <c:v>-53.509436380065409</c:v>
                </c:pt>
                <c:pt idx="535">
                  <c:v>-53.474700339754349</c:v>
                </c:pt>
                <c:pt idx="536">
                  <c:v>-53.42986837683479</c:v>
                </c:pt>
                <c:pt idx="537">
                  <c:v>-53.3872664664311</c:v>
                </c:pt>
                <c:pt idx="538">
                  <c:v>-53.350650794842025</c:v>
                </c:pt>
                <c:pt idx="539">
                  <c:v>-53.311512092397749</c:v>
                </c:pt>
                <c:pt idx="540">
                  <c:v>-53.269364746273311</c:v>
                </c:pt>
                <c:pt idx="541">
                  <c:v>-53.238986766795819</c:v>
                </c:pt>
                <c:pt idx="542">
                  <c:v>-53.205116541969375</c:v>
                </c:pt>
                <c:pt idx="543">
                  <c:v>-53.177204714268129</c:v>
                </c:pt>
                <c:pt idx="544">
                  <c:v>-53.14370260427161</c:v>
                </c:pt>
                <c:pt idx="545">
                  <c:v>-53.116149057719625</c:v>
                </c:pt>
                <c:pt idx="546">
                  <c:v>-53.084623297569948</c:v>
                </c:pt>
                <c:pt idx="547">
                  <c:v>-53.055520304686482</c:v>
                </c:pt>
                <c:pt idx="548">
                  <c:v>-53.023379849710395</c:v>
                </c:pt>
                <c:pt idx="549">
                  <c:v>-52.983991643367233</c:v>
                </c:pt>
                <c:pt idx="550">
                  <c:v>-52.956991036966699</c:v>
                </c:pt>
                <c:pt idx="551">
                  <c:v>-52.913907934451018</c:v>
                </c:pt>
                <c:pt idx="552">
                  <c:v>-52.87938363455487</c:v>
                </c:pt>
                <c:pt idx="553">
                  <c:v>-52.841687948075801</c:v>
                </c:pt>
                <c:pt idx="554">
                  <c:v>-52.814917258548206</c:v>
                </c:pt>
                <c:pt idx="555">
                  <c:v>-52.777382121153224</c:v>
                </c:pt>
                <c:pt idx="556">
                  <c:v>-52.747721347980928</c:v>
                </c:pt>
                <c:pt idx="557">
                  <c:v>-52.715882766861114</c:v>
                </c:pt>
                <c:pt idx="558">
                  <c:v>-52.689206859504168</c:v>
                </c:pt>
                <c:pt idx="559">
                  <c:v>-52.66466473999219</c:v>
                </c:pt>
                <c:pt idx="560">
                  <c:v>-52.635597991284669</c:v>
                </c:pt>
                <c:pt idx="561">
                  <c:v>-52.600949437240729</c:v>
                </c:pt>
                <c:pt idx="562">
                  <c:v>-52.561252431326636</c:v>
                </c:pt>
                <c:pt idx="563">
                  <c:v>-52.524222713106084</c:v>
                </c:pt>
                <c:pt idx="564">
                  <c:v>-52.492861260125622</c:v>
                </c:pt>
                <c:pt idx="565">
                  <c:v>-52.444551738392406</c:v>
                </c:pt>
                <c:pt idx="566">
                  <c:v>-52.409539898165121</c:v>
                </c:pt>
                <c:pt idx="567">
                  <c:v>-52.361336883926597</c:v>
                </c:pt>
                <c:pt idx="568">
                  <c:v>-52.331931085796398</c:v>
                </c:pt>
                <c:pt idx="569">
                  <c:v>-52.296765992615647</c:v>
                </c:pt>
                <c:pt idx="570">
                  <c:v>-52.26001512688488</c:v>
                </c:pt>
                <c:pt idx="571">
                  <c:v>-52.214665166456925</c:v>
                </c:pt>
                <c:pt idx="572">
                  <c:v>-52.180455084015762</c:v>
                </c:pt>
                <c:pt idx="573">
                  <c:v>-52.158676942819795</c:v>
                </c:pt>
                <c:pt idx="574">
                  <c:v>-52.121607324829185</c:v>
                </c:pt>
                <c:pt idx="575">
                  <c:v>-52.092353482428891</c:v>
                </c:pt>
                <c:pt idx="576">
                  <c:v>-52.062615330404341</c:v>
                </c:pt>
                <c:pt idx="577">
                  <c:v>-52.032656910498062</c:v>
                </c:pt>
                <c:pt idx="578">
                  <c:v>-52.01110990787565</c:v>
                </c:pt>
                <c:pt idx="579">
                  <c:v>-51.976222056421136</c:v>
                </c:pt>
                <c:pt idx="580">
                  <c:v>-51.945755329432757</c:v>
                </c:pt>
                <c:pt idx="581">
                  <c:v>-51.920319690744364</c:v>
                </c:pt>
                <c:pt idx="582">
                  <c:v>-51.890538884031344</c:v>
                </c:pt>
                <c:pt idx="583">
                  <c:v>-51.864547934515102</c:v>
                </c:pt>
                <c:pt idx="584">
                  <c:v>-51.824291788759012</c:v>
                </c:pt>
                <c:pt idx="585">
                  <c:v>-51.798590024054803</c:v>
                </c:pt>
                <c:pt idx="586">
                  <c:v>-51.765490211942733</c:v>
                </c:pt>
                <c:pt idx="587">
                  <c:v>-51.730049035683024</c:v>
                </c:pt>
                <c:pt idx="588">
                  <c:v>-51.699311434576714</c:v>
                </c:pt>
                <c:pt idx="589">
                  <c:v>-51.660562462605881</c:v>
                </c:pt>
                <c:pt idx="590">
                  <c:v>-51.627003874982748</c:v>
                </c:pt>
                <c:pt idx="591">
                  <c:v>-51.596060005649889</c:v>
                </c:pt>
                <c:pt idx="592">
                  <c:v>-51.569659926555985</c:v>
                </c:pt>
                <c:pt idx="593">
                  <c:v>-51.532167014524745</c:v>
                </c:pt>
                <c:pt idx="594">
                  <c:v>-51.502283920576801</c:v>
                </c:pt>
                <c:pt idx="595">
                  <c:v>-51.4662551460939</c:v>
                </c:pt>
                <c:pt idx="596">
                  <c:v>-51.439531793221448</c:v>
                </c:pt>
                <c:pt idx="597">
                  <c:v>-51.397055837979579</c:v>
                </c:pt>
                <c:pt idx="598">
                  <c:v>-51.365038217917757</c:v>
                </c:pt>
                <c:pt idx="599">
                  <c:v>-51.338820400979586</c:v>
                </c:pt>
                <c:pt idx="600">
                  <c:v>-51.301926672430909</c:v>
                </c:pt>
                <c:pt idx="601">
                  <c:v>-51.267974038604393</c:v>
                </c:pt>
                <c:pt idx="602">
                  <c:v>-51.238487817260932</c:v>
                </c:pt>
                <c:pt idx="603">
                  <c:v>-51.206566607819568</c:v>
                </c:pt>
                <c:pt idx="604">
                  <c:v>-51.173250217959406</c:v>
                </c:pt>
                <c:pt idx="605">
                  <c:v>-51.135049176975286</c:v>
                </c:pt>
                <c:pt idx="606">
                  <c:v>-51.107810439973605</c:v>
                </c:pt>
                <c:pt idx="607">
                  <c:v>-51.076386830250669</c:v>
                </c:pt>
                <c:pt idx="608">
                  <c:v>-51.047330736810736</c:v>
                </c:pt>
                <c:pt idx="609">
                  <c:v>-51.016388097748163</c:v>
                </c:pt>
                <c:pt idx="610">
                  <c:v>-50.984032405059466</c:v>
                </c:pt>
                <c:pt idx="611">
                  <c:v>-50.947687739735656</c:v>
                </c:pt>
                <c:pt idx="612">
                  <c:v>-50.914469682845777</c:v>
                </c:pt>
                <c:pt idx="613">
                  <c:v>-50.881363275116982</c:v>
                </c:pt>
                <c:pt idx="614">
                  <c:v>-50.85070618913079</c:v>
                </c:pt>
                <c:pt idx="615">
                  <c:v>-50.820718894583194</c:v>
                </c:pt>
                <c:pt idx="616">
                  <c:v>-50.792378257503813</c:v>
                </c:pt>
                <c:pt idx="617">
                  <c:v>-50.759955300098696</c:v>
                </c:pt>
                <c:pt idx="618">
                  <c:v>-50.730336764742901</c:v>
                </c:pt>
                <c:pt idx="619">
                  <c:v>-50.70347981527425</c:v>
                </c:pt>
                <c:pt idx="620">
                  <c:v>-50.680862813920015</c:v>
                </c:pt>
                <c:pt idx="621">
                  <c:v>-50.656997246609365</c:v>
                </c:pt>
                <c:pt idx="622">
                  <c:v>-50.63328023179379</c:v>
                </c:pt>
                <c:pt idx="623">
                  <c:v>-50.608629612281234</c:v>
                </c:pt>
                <c:pt idx="624">
                  <c:v>-50.583048930495309</c:v>
                </c:pt>
                <c:pt idx="625">
                  <c:v>-50.550255760139336</c:v>
                </c:pt>
                <c:pt idx="626">
                  <c:v>-50.520820955175438</c:v>
                </c:pt>
                <c:pt idx="627">
                  <c:v>-50.497690548433297</c:v>
                </c:pt>
                <c:pt idx="628">
                  <c:v>-50.468283185895785</c:v>
                </c:pt>
                <c:pt idx="629">
                  <c:v>-50.433210618142624</c:v>
                </c:pt>
                <c:pt idx="630">
                  <c:v>-50.401952499566121</c:v>
                </c:pt>
                <c:pt idx="631">
                  <c:v>-50.37493792023804</c:v>
                </c:pt>
                <c:pt idx="632">
                  <c:v>-50.344994223183434</c:v>
                </c:pt>
                <c:pt idx="633">
                  <c:v>-50.321335776401583</c:v>
                </c:pt>
                <c:pt idx="634">
                  <c:v>-50.292754254809509</c:v>
                </c:pt>
                <c:pt idx="635">
                  <c:v>-50.259206427481473</c:v>
                </c:pt>
                <c:pt idx="636">
                  <c:v>-50.230335755308928</c:v>
                </c:pt>
                <c:pt idx="637">
                  <c:v>-50.198834817772266</c:v>
                </c:pt>
                <c:pt idx="638">
                  <c:v>-50.158749779791322</c:v>
                </c:pt>
                <c:pt idx="639">
                  <c:v>-50.129320567525966</c:v>
                </c:pt>
                <c:pt idx="640">
                  <c:v>-50.10060933865698</c:v>
                </c:pt>
                <c:pt idx="641">
                  <c:v>-50.070245664011139</c:v>
                </c:pt>
                <c:pt idx="642">
                  <c:v>-50.038067805301637</c:v>
                </c:pt>
                <c:pt idx="643">
                  <c:v>-50.017321875977871</c:v>
                </c:pt>
                <c:pt idx="644">
                  <c:v>-49.987403936637236</c:v>
                </c:pt>
                <c:pt idx="645">
                  <c:v>-49.965089009208199</c:v>
                </c:pt>
                <c:pt idx="646">
                  <c:v>-49.934595202693757</c:v>
                </c:pt>
                <c:pt idx="647">
                  <c:v>-49.905653131398324</c:v>
                </c:pt>
                <c:pt idx="648">
                  <c:v>-49.874739156065345</c:v>
                </c:pt>
                <c:pt idx="649">
                  <c:v>-49.84849486981993</c:v>
                </c:pt>
                <c:pt idx="650">
                  <c:v>-49.823083478090624</c:v>
                </c:pt>
                <c:pt idx="651">
                  <c:v>-49.799614544903051</c:v>
                </c:pt>
                <c:pt idx="652">
                  <c:v>-49.772253819359406</c:v>
                </c:pt>
                <c:pt idx="653">
                  <c:v>-49.748064048360135</c:v>
                </c:pt>
                <c:pt idx="654">
                  <c:v>-49.720757931831344</c:v>
                </c:pt>
                <c:pt idx="655">
                  <c:v>-49.692068364323788</c:v>
                </c:pt>
                <c:pt idx="656">
                  <c:v>-49.656127170910906</c:v>
                </c:pt>
                <c:pt idx="657">
                  <c:v>-49.625956838614997</c:v>
                </c:pt>
                <c:pt idx="658">
                  <c:v>-49.590084563163018</c:v>
                </c:pt>
                <c:pt idx="659">
                  <c:v>-49.553326262491382</c:v>
                </c:pt>
                <c:pt idx="660">
                  <c:v>-49.519893879166872</c:v>
                </c:pt>
                <c:pt idx="661">
                  <c:v>-49.483915098199219</c:v>
                </c:pt>
                <c:pt idx="662">
                  <c:v>-49.45677704710674</c:v>
                </c:pt>
                <c:pt idx="663">
                  <c:v>-49.429439580102397</c:v>
                </c:pt>
                <c:pt idx="664">
                  <c:v>-49.402092559653326</c:v>
                </c:pt>
                <c:pt idx="665">
                  <c:v>-49.365256690993405</c:v>
                </c:pt>
                <c:pt idx="666">
                  <c:v>-49.333615770234161</c:v>
                </c:pt>
                <c:pt idx="667">
                  <c:v>-49.304052006063813</c:v>
                </c:pt>
                <c:pt idx="668">
                  <c:v>-49.263627983890331</c:v>
                </c:pt>
                <c:pt idx="669">
                  <c:v>-49.22885879638801</c:v>
                </c:pt>
                <c:pt idx="670">
                  <c:v>-49.194286933667286</c:v>
                </c:pt>
                <c:pt idx="671">
                  <c:v>-49.155283296478757</c:v>
                </c:pt>
                <c:pt idx="672">
                  <c:v>-49.120153331856827</c:v>
                </c:pt>
                <c:pt idx="673">
                  <c:v>-49.082060891642456</c:v>
                </c:pt>
                <c:pt idx="674">
                  <c:v>-49.050874125205738</c:v>
                </c:pt>
                <c:pt idx="675">
                  <c:v>-49.021759983108581</c:v>
                </c:pt>
                <c:pt idx="676">
                  <c:v>-48.996653283167461</c:v>
                </c:pt>
                <c:pt idx="677">
                  <c:v>-48.965995743979775</c:v>
                </c:pt>
                <c:pt idx="678">
                  <c:v>-48.921008062659851</c:v>
                </c:pt>
                <c:pt idx="679">
                  <c:v>-48.887485332291618</c:v>
                </c:pt>
                <c:pt idx="680">
                  <c:v>-48.856444469665504</c:v>
                </c:pt>
                <c:pt idx="681">
                  <c:v>-48.822032913136511</c:v>
                </c:pt>
                <c:pt idx="682">
                  <c:v>-48.806257916222819</c:v>
                </c:pt>
                <c:pt idx="683">
                  <c:v>-48.777082135797912</c:v>
                </c:pt>
                <c:pt idx="684">
                  <c:v>-48.746092196183525</c:v>
                </c:pt>
                <c:pt idx="685">
                  <c:v>-48.718297959257825</c:v>
                </c:pt>
                <c:pt idx="686">
                  <c:v>-48.685462524586029</c:v>
                </c:pt>
                <c:pt idx="687">
                  <c:v>-48.65576653724257</c:v>
                </c:pt>
                <c:pt idx="688">
                  <c:v>-48.630599959097907</c:v>
                </c:pt>
                <c:pt idx="689">
                  <c:v>-48.600951274856769</c:v>
                </c:pt>
                <c:pt idx="690">
                  <c:v>-48.573328780083528</c:v>
                </c:pt>
                <c:pt idx="691">
                  <c:v>-48.546438509173527</c:v>
                </c:pt>
                <c:pt idx="692">
                  <c:v>-48.505118318768353</c:v>
                </c:pt>
                <c:pt idx="693">
                  <c:v>-48.470851867271421</c:v>
                </c:pt>
                <c:pt idx="694">
                  <c:v>-48.454337515424001</c:v>
                </c:pt>
                <c:pt idx="695">
                  <c:v>-48.431105786943718</c:v>
                </c:pt>
                <c:pt idx="696">
                  <c:v>-48.397551657580152</c:v>
                </c:pt>
                <c:pt idx="697">
                  <c:v>-48.372586077499733</c:v>
                </c:pt>
                <c:pt idx="698">
                  <c:v>-48.3450774782618</c:v>
                </c:pt>
                <c:pt idx="699">
                  <c:v>-48.316314070796025</c:v>
                </c:pt>
                <c:pt idx="700">
                  <c:v>-48.290874593325427</c:v>
                </c:pt>
                <c:pt idx="701">
                  <c:v>-48.261797785404553</c:v>
                </c:pt>
                <c:pt idx="702">
                  <c:v>-48.230055367802308</c:v>
                </c:pt>
                <c:pt idx="703">
                  <c:v>-48.200548037389055</c:v>
                </c:pt>
                <c:pt idx="704">
                  <c:v>-48.176869323254593</c:v>
                </c:pt>
                <c:pt idx="705">
                  <c:v>-48.153791157634046</c:v>
                </c:pt>
                <c:pt idx="706">
                  <c:v>-48.124577700453642</c:v>
                </c:pt>
                <c:pt idx="707">
                  <c:v>-48.101534399434328</c:v>
                </c:pt>
                <c:pt idx="708">
                  <c:v>-48.073892599908845</c:v>
                </c:pt>
                <c:pt idx="709">
                  <c:v>-48.039021713575721</c:v>
                </c:pt>
                <c:pt idx="710">
                  <c:v>-48.009419143092799</c:v>
                </c:pt>
                <c:pt idx="711">
                  <c:v>-47.979147388971526</c:v>
                </c:pt>
                <c:pt idx="712">
                  <c:v>-47.942803740304029</c:v>
                </c:pt>
                <c:pt idx="713">
                  <c:v>-47.913898583989223</c:v>
                </c:pt>
                <c:pt idx="714">
                  <c:v>-47.891622912948463</c:v>
                </c:pt>
                <c:pt idx="715">
                  <c:v>-47.852995952501672</c:v>
                </c:pt>
                <c:pt idx="716">
                  <c:v>-47.825794642833088</c:v>
                </c:pt>
                <c:pt idx="717">
                  <c:v>-47.789834267401986</c:v>
                </c:pt>
                <c:pt idx="718">
                  <c:v>-47.763258839165019</c:v>
                </c:pt>
                <c:pt idx="719">
                  <c:v>-47.725586466720287</c:v>
                </c:pt>
                <c:pt idx="720">
                  <c:v>-47.696190508000313</c:v>
                </c:pt>
                <c:pt idx="721">
                  <c:v>-47.66735919807121</c:v>
                </c:pt>
                <c:pt idx="722">
                  <c:v>-47.644264020873734</c:v>
                </c:pt>
                <c:pt idx="723">
                  <c:v>-47.604922893640691</c:v>
                </c:pt>
                <c:pt idx="724">
                  <c:v>-47.58198172145471</c:v>
                </c:pt>
                <c:pt idx="725">
                  <c:v>-47.546953170035707</c:v>
                </c:pt>
                <c:pt idx="726">
                  <c:v>-47.515354519844863</c:v>
                </c:pt>
                <c:pt idx="727">
                  <c:v>-47.471064712119841</c:v>
                </c:pt>
                <c:pt idx="728">
                  <c:v>-47.431381483313018</c:v>
                </c:pt>
                <c:pt idx="729">
                  <c:v>-47.401825753497349</c:v>
                </c:pt>
                <c:pt idx="730">
                  <c:v>-47.368060517714881</c:v>
                </c:pt>
                <c:pt idx="731">
                  <c:v>-47.334237847352767</c:v>
                </c:pt>
                <c:pt idx="732">
                  <c:v>-47.30181772763693</c:v>
                </c:pt>
                <c:pt idx="733">
                  <c:v>-47.274725812222997</c:v>
                </c:pt>
                <c:pt idx="734">
                  <c:v>-47.243713195865368</c:v>
                </c:pt>
                <c:pt idx="735">
                  <c:v>-47.219222244230338</c:v>
                </c:pt>
                <c:pt idx="736">
                  <c:v>-47.200933290248372</c:v>
                </c:pt>
                <c:pt idx="737">
                  <c:v>-47.167745671366049</c:v>
                </c:pt>
                <c:pt idx="738">
                  <c:v>-47.148767555907241</c:v>
                </c:pt>
                <c:pt idx="739">
                  <c:v>-47.125676423909766</c:v>
                </c:pt>
                <c:pt idx="740">
                  <c:v>-47.100125724060675</c:v>
                </c:pt>
                <c:pt idx="741">
                  <c:v>-47.073561099820267</c:v>
                </c:pt>
                <c:pt idx="742">
                  <c:v>-47.035954697727462</c:v>
                </c:pt>
                <c:pt idx="743">
                  <c:v>-47.006712623848756</c:v>
                </c:pt>
                <c:pt idx="744">
                  <c:v>-46.982018888089641</c:v>
                </c:pt>
                <c:pt idx="745">
                  <c:v>-46.958648597651433</c:v>
                </c:pt>
                <c:pt idx="746">
                  <c:v>-46.931589941183105</c:v>
                </c:pt>
                <c:pt idx="747">
                  <c:v>-46.898676109314636</c:v>
                </c:pt>
                <c:pt idx="748">
                  <c:v>-46.868601716731348</c:v>
                </c:pt>
                <c:pt idx="749">
                  <c:v>-46.841908673708673</c:v>
                </c:pt>
                <c:pt idx="750">
                  <c:v>-46.812455158542775</c:v>
                </c:pt>
                <c:pt idx="751">
                  <c:v>-46.781888304732419</c:v>
                </c:pt>
                <c:pt idx="752">
                  <c:v>-46.759534051319775</c:v>
                </c:pt>
                <c:pt idx="753">
                  <c:v>-46.720938621762585</c:v>
                </c:pt>
                <c:pt idx="754">
                  <c:v>-46.683708121890447</c:v>
                </c:pt>
                <c:pt idx="755">
                  <c:v>-46.649228503564942</c:v>
                </c:pt>
                <c:pt idx="756">
                  <c:v>-46.619007405362453</c:v>
                </c:pt>
                <c:pt idx="757">
                  <c:v>-46.583656298243838</c:v>
                </c:pt>
                <c:pt idx="758">
                  <c:v>-46.547907995655905</c:v>
                </c:pt>
                <c:pt idx="759">
                  <c:v>-46.51833390529022</c:v>
                </c:pt>
                <c:pt idx="760">
                  <c:v>-46.490287944572628</c:v>
                </c:pt>
                <c:pt idx="761">
                  <c:v>-46.453038482866759</c:v>
                </c:pt>
                <c:pt idx="762">
                  <c:v>-46.417744211949071</c:v>
                </c:pt>
                <c:pt idx="763">
                  <c:v>-46.392049201021706</c:v>
                </c:pt>
                <c:pt idx="764">
                  <c:v>-46.366992391801972</c:v>
                </c:pt>
                <c:pt idx="765">
                  <c:v>-46.338512962936832</c:v>
                </c:pt>
                <c:pt idx="766">
                  <c:v>-46.293584830778997</c:v>
                </c:pt>
                <c:pt idx="767">
                  <c:v>-46.258093983353177</c:v>
                </c:pt>
                <c:pt idx="768">
                  <c:v>-46.225604670379752</c:v>
                </c:pt>
                <c:pt idx="769">
                  <c:v>-46.196392042191562</c:v>
                </c:pt>
                <c:pt idx="770">
                  <c:v>-46.1606759113386</c:v>
                </c:pt>
                <c:pt idx="771">
                  <c:v>-46.129348795352968</c:v>
                </c:pt>
                <c:pt idx="772">
                  <c:v>-46.099189766815442</c:v>
                </c:pt>
                <c:pt idx="773">
                  <c:v>-46.078862192893013</c:v>
                </c:pt>
                <c:pt idx="774">
                  <c:v>-46.049273932277799</c:v>
                </c:pt>
                <c:pt idx="775">
                  <c:v>-46.009275824427647</c:v>
                </c:pt>
                <c:pt idx="776">
                  <c:v>-45.976846768521924</c:v>
                </c:pt>
                <c:pt idx="777">
                  <c:v>-45.935317446102658</c:v>
                </c:pt>
                <c:pt idx="778">
                  <c:v>-45.89172140668822</c:v>
                </c:pt>
                <c:pt idx="779">
                  <c:v>-45.857631287134694</c:v>
                </c:pt>
                <c:pt idx="780">
                  <c:v>-45.828614819469877</c:v>
                </c:pt>
                <c:pt idx="781">
                  <c:v>-45.796780323833005</c:v>
                </c:pt>
                <c:pt idx="782">
                  <c:v>-45.76675998825246</c:v>
                </c:pt>
                <c:pt idx="783">
                  <c:v>-45.729728087049637</c:v>
                </c:pt>
                <c:pt idx="784">
                  <c:v>-45.699453121862348</c:v>
                </c:pt>
                <c:pt idx="785">
                  <c:v>-45.673946892180155</c:v>
                </c:pt>
                <c:pt idx="786">
                  <c:v>-45.636090514065785</c:v>
                </c:pt>
                <c:pt idx="787">
                  <c:v>-45.598332903831192</c:v>
                </c:pt>
                <c:pt idx="788">
                  <c:v>-45.56300137601059</c:v>
                </c:pt>
                <c:pt idx="789">
                  <c:v>-45.534368629812874</c:v>
                </c:pt>
                <c:pt idx="790">
                  <c:v>-45.512652223113761</c:v>
                </c:pt>
                <c:pt idx="791">
                  <c:v>-45.480941746633931</c:v>
                </c:pt>
                <c:pt idx="792">
                  <c:v>-45.454669058418204</c:v>
                </c:pt>
                <c:pt idx="793">
                  <c:v>-45.425099746203685</c:v>
                </c:pt>
                <c:pt idx="794">
                  <c:v>-45.386350673370885</c:v>
                </c:pt>
                <c:pt idx="795">
                  <c:v>-45.352821827471502</c:v>
                </c:pt>
                <c:pt idx="796">
                  <c:v>-45.325554777797279</c:v>
                </c:pt>
                <c:pt idx="797">
                  <c:v>-45.290303100293244</c:v>
                </c:pt>
                <c:pt idx="798">
                  <c:v>-45.265115654450781</c:v>
                </c:pt>
                <c:pt idx="799">
                  <c:v>-45.226751022118506</c:v>
                </c:pt>
                <c:pt idx="800">
                  <c:v>-45.203289382426206</c:v>
                </c:pt>
                <c:pt idx="801">
                  <c:v>-45.161076668833758</c:v>
                </c:pt>
                <c:pt idx="802">
                  <c:v>-45.125193005450143</c:v>
                </c:pt>
                <c:pt idx="803">
                  <c:v>-45.09019338930915</c:v>
                </c:pt>
                <c:pt idx="804">
                  <c:v>-45.047172480833609</c:v>
                </c:pt>
                <c:pt idx="805">
                  <c:v>-45.014749849849437</c:v>
                </c:pt>
                <c:pt idx="806">
                  <c:v>-44.985998144458989</c:v>
                </c:pt>
                <c:pt idx="807">
                  <c:v>-44.948427958318888</c:v>
                </c:pt>
                <c:pt idx="808">
                  <c:v>-44.909689084959183</c:v>
                </c:pt>
                <c:pt idx="809">
                  <c:v>-44.863637022476809</c:v>
                </c:pt>
                <c:pt idx="810">
                  <c:v>-44.837007324538334</c:v>
                </c:pt>
                <c:pt idx="811">
                  <c:v>-44.789469062801359</c:v>
                </c:pt>
                <c:pt idx="812">
                  <c:v>-44.7420913849257</c:v>
                </c:pt>
                <c:pt idx="813">
                  <c:v>-44.711334429460308</c:v>
                </c:pt>
                <c:pt idx="814">
                  <c:v>-44.672113099886403</c:v>
                </c:pt>
                <c:pt idx="815">
                  <c:v>-44.623167918431719</c:v>
                </c:pt>
                <c:pt idx="816">
                  <c:v>-44.577554117196996</c:v>
                </c:pt>
                <c:pt idx="817">
                  <c:v>-44.545133057168172</c:v>
                </c:pt>
                <c:pt idx="818">
                  <c:v>-44.500606698868935</c:v>
                </c:pt>
                <c:pt idx="819">
                  <c:v>-44.465304938012011</c:v>
                </c:pt>
                <c:pt idx="820">
                  <c:v>-44.431178545952449</c:v>
                </c:pt>
                <c:pt idx="821">
                  <c:v>-44.39957125657638</c:v>
                </c:pt>
                <c:pt idx="822">
                  <c:v>-44.356595649135215</c:v>
                </c:pt>
                <c:pt idx="823">
                  <c:v>-44.32272859260938</c:v>
                </c:pt>
                <c:pt idx="824">
                  <c:v>-44.289541592603868</c:v>
                </c:pt>
                <c:pt idx="825">
                  <c:v>-44.2584932466265</c:v>
                </c:pt>
                <c:pt idx="826">
                  <c:v>-44.223215280757756</c:v>
                </c:pt>
                <c:pt idx="827">
                  <c:v>-44.18261215208851</c:v>
                </c:pt>
                <c:pt idx="828">
                  <c:v>-44.144021198539718</c:v>
                </c:pt>
                <c:pt idx="829">
                  <c:v>-44.110570203333367</c:v>
                </c:pt>
                <c:pt idx="830">
                  <c:v>-44.065922171994714</c:v>
                </c:pt>
                <c:pt idx="831">
                  <c:v>-44.024857062902939</c:v>
                </c:pt>
                <c:pt idx="832">
                  <c:v>-43.972856697043156</c:v>
                </c:pt>
                <c:pt idx="833">
                  <c:v>-43.929872961683756</c:v>
                </c:pt>
                <c:pt idx="834">
                  <c:v>-43.891174801831312</c:v>
                </c:pt>
                <c:pt idx="835">
                  <c:v>-43.857272293928716</c:v>
                </c:pt>
                <c:pt idx="836">
                  <c:v>-43.81626664941821</c:v>
                </c:pt>
                <c:pt idx="837">
                  <c:v>-43.77446494485315</c:v>
                </c:pt>
                <c:pt idx="838">
                  <c:v>-43.732058920914199</c:v>
                </c:pt>
                <c:pt idx="839">
                  <c:v>-43.690668085986857</c:v>
                </c:pt>
                <c:pt idx="840">
                  <c:v>-43.658307649519571</c:v>
                </c:pt>
                <c:pt idx="841">
                  <c:v>-43.618457698987825</c:v>
                </c:pt>
                <c:pt idx="842">
                  <c:v>-43.579909609985251</c:v>
                </c:pt>
                <c:pt idx="843">
                  <c:v>-43.537853683488763</c:v>
                </c:pt>
                <c:pt idx="844">
                  <c:v>-43.49571988466613</c:v>
                </c:pt>
                <c:pt idx="845">
                  <c:v>-43.440068857292417</c:v>
                </c:pt>
                <c:pt idx="846">
                  <c:v>-43.408149311177567</c:v>
                </c:pt>
                <c:pt idx="847">
                  <c:v>-43.374381235380767</c:v>
                </c:pt>
                <c:pt idx="848">
                  <c:v>-43.335650115072241</c:v>
                </c:pt>
                <c:pt idx="849">
                  <c:v>-43.299561140744601</c:v>
                </c:pt>
                <c:pt idx="850">
                  <c:v>-43.264144705807368</c:v>
                </c:pt>
                <c:pt idx="851">
                  <c:v>-43.205196456094583</c:v>
                </c:pt>
                <c:pt idx="852">
                  <c:v>-43.173374427672158</c:v>
                </c:pt>
                <c:pt idx="853">
                  <c:v>-43.130792570079308</c:v>
                </c:pt>
                <c:pt idx="854">
                  <c:v>-43.094044076321183</c:v>
                </c:pt>
                <c:pt idx="855">
                  <c:v>-43.056231319403025</c:v>
                </c:pt>
                <c:pt idx="856">
                  <c:v>-42.997396498368204</c:v>
                </c:pt>
                <c:pt idx="857">
                  <c:v>-42.968879309748829</c:v>
                </c:pt>
                <c:pt idx="858">
                  <c:v>-42.919757735141744</c:v>
                </c:pt>
                <c:pt idx="859">
                  <c:v>-42.865899996645226</c:v>
                </c:pt>
                <c:pt idx="860">
                  <c:v>-42.819312483230192</c:v>
                </c:pt>
                <c:pt idx="861">
                  <c:v>-42.775390677334187</c:v>
                </c:pt>
                <c:pt idx="862">
                  <c:v>-42.738422050190778</c:v>
                </c:pt>
                <c:pt idx="863">
                  <c:v>-42.692083522691021</c:v>
                </c:pt>
                <c:pt idx="864">
                  <c:v>-42.62898415789364</c:v>
                </c:pt>
                <c:pt idx="865">
                  <c:v>-42.593058174054889</c:v>
                </c:pt>
                <c:pt idx="866">
                  <c:v>-42.557116030070745</c:v>
                </c:pt>
                <c:pt idx="867">
                  <c:v>-42.507512208538785</c:v>
                </c:pt>
                <c:pt idx="868">
                  <c:v>-42.450396198438469</c:v>
                </c:pt>
                <c:pt idx="869">
                  <c:v>-42.403232965511577</c:v>
                </c:pt>
                <c:pt idx="870">
                  <c:v>-42.356754949157676</c:v>
                </c:pt>
                <c:pt idx="871">
                  <c:v>-42.305267802901071</c:v>
                </c:pt>
                <c:pt idx="872">
                  <c:v>-42.252858311703278</c:v>
                </c:pt>
                <c:pt idx="873">
                  <c:v>-42.202255886528206</c:v>
                </c:pt>
                <c:pt idx="874">
                  <c:v>-42.155730422145936</c:v>
                </c:pt>
                <c:pt idx="875">
                  <c:v>-42.106276696354058</c:v>
                </c:pt>
                <c:pt idx="876">
                  <c:v>-42.052037973714675</c:v>
                </c:pt>
                <c:pt idx="877">
                  <c:v>-42.011458873761981</c:v>
                </c:pt>
                <c:pt idx="878">
                  <c:v>-41.959730525566783</c:v>
                </c:pt>
                <c:pt idx="879">
                  <c:v>-41.910283814487784</c:v>
                </c:pt>
                <c:pt idx="880">
                  <c:v>-41.864181404786763</c:v>
                </c:pt>
                <c:pt idx="881">
                  <c:v>-41.815259869007448</c:v>
                </c:pt>
                <c:pt idx="882">
                  <c:v>-41.774813386828555</c:v>
                </c:pt>
                <c:pt idx="883">
                  <c:v>-41.73468295774201</c:v>
                </c:pt>
                <c:pt idx="884">
                  <c:v>-41.695595271233671</c:v>
                </c:pt>
                <c:pt idx="885">
                  <c:v>-41.643341887539236</c:v>
                </c:pt>
                <c:pt idx="886">
                  <c:v>-41.580082196554443</c:v>
                </c:pt>
                <c:pt idx="887">
                  <c:v>-41.518693105463043</c:v>
                </c:pt>
                <c:pt idx="888">
                  <c:v>-41.466293647925767</c:v>
                </c:pt>
                <c:pt idx="889">
                  <c:v>-41.390182396945633</c:v>
                </c:pt>
                <c:pt idx="890">
                  <c:v>-41.342641602571391</c:v>
                </c:pt>
                <c:pt idx="891">
                  <c:v>-41.305842765891043</c:v>
                </c:pt>
                <c:pt idx="892">
                  <c:v>-41.238728898687853</c:v>
                </c:pt>
                <c:pt idx="893">
                  <c:v>-41.176652326575194</c:v>
                </c:pt>
                <c:pt idx="894">
                  <c:v>-41.116038661417363</c:v>
                </c:pt>
                <c:pt idx="895">
                  <c:v>-41.065569401377857</c:v>
                </c:pt>
                <c:pt idx="896">
                  <c:v>-41.004720033698263</c:v>
                </c:pt>
                <c:pt idx="897">
                  <c:v>-40.955845771525922</c:v>
                </c:pt>
                <c:pt idx="898">
                  <c:v>-40.914069723786206</c:v>
                </c:pt>
                <c:pt idx="899">
                  <c:v>-40.86945555550151</c:v>
                </c:pt>
                <c:pt idx="900">
                  <c:v>-40.785278749985864</c:v>
                </c:pt>
                <c:pt idx="901">
                  <c:v>-40.720530257669644</c:v>
                </c:pt>
                <c:pt idx="902">
                  <c:v>-40.637567968709199</c:v>
                </c:pt>
                <c:pt idx="903">
                  <c:v>-40.596299142401961</c:v>
                </c:pt>
                <c:pt idx="904">
                  <c:v>-40.529245712447683</c:v>
                </c:pt>
                <c:pt idx="905">
                  <c:v>-40.464386796784822</c:v>
                </c:pt>
                <c:pt idx="906">
                  <c:v>-40.405161963976248</c:v>
                </c:pt>
                <c:pt idx="907">
                  <c:v>-40.349533445385589</c:v>
                </c:pt>
                <c:pt idx="908">
                  <c:v>-40.267353165030094</c:v>
                </c:pt>
                <c:pt idx="909">
                  <c:v>-40.204158657666682</c:v>
                </c:pt>
                <c:pt idx="910">
                  <c:v>-40.156564808731432</c:v>
                </c:pt>
                <c:pt idx="911">
                  <c:v>-40.094163735524418</c:v>
                </c:pt>
                <c:pt idx="912">
                  <c:v>-40.027155027246266</c:v>
                </c:pt>
                <c:pt idx="913">
                  <c:v>-39.975595740649837</c:v>
                </c:pt>
                <c:pt idx="914">
                  <c:v>-39.922506250163849</c:v>
                </c:pt>
                <c:pt idx="915">
                  <c:v>-39.861859222414935</c:v>
                </c:pt>
                <c:pt idx="916">
                  <c:v>-39.794892424376428</c:v>
                </c:pt>
                <c:pt idx="917">
                  <c:v>-39.717047982954014</c:v>
                </c:pt>
                <c:pt idx="918">
                  <c:v>-39.652615168559812</c:v>
                </c:pt>
                <c:pt idx="919">
                  <c:v>-39.554745565623406</c:v>
                </c:pt>
                <c:pt idx="920">
                  <c:v>-39.49035999315516</c:v>
                </c:pt>
                <c:pt idx="921">
                  <c:v>-39.406814173329238</c:v>
                </c:pt>
                <c:pt idx="922">
                  <c:v>-39.322082408729401</c:v>
                </c:pt>
                <c:pt idx="923">
                  <c:v>-39.254688822728454</c:v>
                </c:pt>
                <c:pt idx="924">
                  <c:v>-39.175800274511431</c:v>
                </c:pt>
                <c:pt idx="925">
                  <c:v>-39.065788447745113</c:v>
                </c:pt>
                <c:pt idx="926">
                  <c:v>-38.983646346155624</c:v>
                </c:pt>
                <c:pt idx="927">
                  <c:v>-38.89641474504883</c:v>
                </c:pt>
                <c:pt idx="928">
                  <c:v>-38.844499200410581</c:v>
                </c:pt>
                <c:pt idx="929">
                  <c:v>-38.794599207070299</c:v>
                </c:pt>
                <c:pt idx="930">
                  <c:v>-38.703963572213823</c:v>
                </c:pt>
                <c:pt idx="931">
                  <c:v>-38.617523319406423</c:v>
                </c:pt>
                <c:pt idx="932">
                  <c:v>-38.524452488149628</c:v>
                </c:pt>
                <c:pt idx="933">
                  <c:v>-38.449311297821097</c:v>
                </c:pt>
                <c:pt idx="934">
                  <c:v>-38.363758930785153</c:v>
                </c:pt>
                <c:pt idx="935">
                  <c:v>-38.251560983294617</c:v>
                </c:pt>
                <c:pt idx="936">
                  <c:v>-38.15200593783878</c:v>
                </c:pt>
                <c:pt idx="937">
                  <c:v>-38.071945954424457</c:v>
                </c:pt>
                <c:pt idx="938">
                  <c:v>-37.968759846077567</c:v>
                </c:pt>
                <c:pt idx="939">
                  <c:v>-37.888360753215238</c:v>
                </c:pt>
                <c:pt idx="940">
                  <c:v>-37.793821976341221</c:v>
                </c:pt>
                <c:pt idx="941">
                  <c:v>-37.701438283226004</c:v>
                </c:pt>
                <c:pt idx="942">
                  <c:v>-37.596760728805322</c:v>
                </c:pt>
                <c:pt idx="943">
                  <c:v>-37.461558447417694</c:v>
                </c:pt>
                <c:pt idx="944">
                  <c:v>-37.374830679203583</c:v>
                </c:pt>
                <c:pt idx="945">
                  <c:v>-37.267668005212606</c:v>
                </c:pt>
                <c:pt idx="946">
                  <c:v>-37.172440373054371</c:v>
                </c:pt>
                <c:pt idx="947">
                  <c:v>-37.080845550584137</c:v>
                </c:pt>
                <c:pt idx="948">
                  <c:v>-36.996607817821427</c:v>
                </c:pt>
                <c:pt idx="949">
                  <c:v>-36.886718738510851</c:v>
                </c:pt>
                <c:pt idx="950">
                  <c:v>-36.782469637089271</c:v>
                </c:pt>
                <c:pt idx="951">
                  <c:v>-36.714744192628615</c:v>
                </c:pt>
                <c:pt idx="952">
                  <c:v>-36.595862877625727</c:v>
                </c:pt>
                <c:pt idx="953">
                  <c:v>-36.465702308429982</c:v>
                </c:pt>
                <c:pt idx="954">
                  <c:v>-36.366408105386846</c:v>
                </c:pt>
                <c:pt idx="955">
                  <c:v>-36.246527820718747</c:v>
                </c:pt>
                <c:pt idx="956">
                  <c:v>-36.112631676555552</c:v>
                </c:pt>
                <c:pt idx="957">
                  <c:v>-35.976255301992609</c:v>
                </c:pt>
                <c:pt idx="958">
                  <c:v>-35.862669498025042</c:v>
                </c:pt>
                <c:pt idx="959">
                  <c:v>-35.730467266633667</c:v>
                </c:pt>
                <c:pt idx="960">
                  <c:v>-35.612259152740805</c:v>
                </c:pt>
                <c:pt idx="961">
                  <c:v>-35.472358003300002</c:v>
                </c:pt>
                <c:pt idx="962">
                  <c:v>-35.368304255972404</c:v>
                </c:pt>
                <c:pt idx="963">
                  <c:v>-35.267154571028101</c:v>
                </c:pt>
                <c:pt idx="964">
                  <c:v>-35.144471939573741</c:v>
                </c:pt>
                <c:pt idx="965">
                  <c:v>-34.99944176963011</c:v>
                </c:pt>
                <c:pt idx="966">
                  <c:v>-34.864467936786234</c:v>
                </c:pt>
                <c:pt idx="967">
                  <c:v>-34.696045698133865</c:v>
                </c:pt>
                <c:pt idx="968">
                  <c:v>-34.527189481368339</c:v>
                </c:pt>
                <c:pt idx="969">
                  <c:v>-34.351934753986185</c:v>
                </c:pt>
                <c:pt idx="970">
                  <c:v>-34.167969536919891</c:v>
                </c:pt>
                <c:pt idx="971">
                  <c:v>-34.02068529056298</c:v>
                </c:pt>
                <c:pt idx="972">
                  <c:v>-33.864596151148376</c:v>
                </c:pt>
                <c:pt idx="973">
                  <c:v>-33.702257336402681</c:v>
                </c:pt>
                <c:pt idx="974">
                  <c:v>-33.515978263631574</c:v>
                </c:pt>
                <c:pt idx="975">
                  <c:v>-33.276618781079996</c:v>
                </c:pt>
                <c:pt idx="976">
                  <c:v>-33.116517736060516</c:v>
                </c:pt>
                <c:pt idx="977">
                  <c:v>-32.910604182105914</c:v>
                </c:pt>
                <c:pt idx="978">
                  <c:v>-32.720425444854889</c:v>
                </c:pt>
                <c:pt idx="979">
                  <c:v>-32.501344460399451</c:v>
                </c:pt>
                <c:pt idx="980">
                  <c:v>-32.338426111833307</c:v>
                </c:pt>
                <c:pt idx="981">
                  <c:v>-32.148980775470051</c:v>
                </c:pt>
                <c:pt idx="982">
                  <c:v>-31.992820401508126</c:v>
                </c:pt>
                <c:pt idx="983">
                  <c:v>-31.733179364072306</c:v>
                </c:pt>
                <c:pt idx="984">
                  <c:v>-31.468126508518544</c:v>
                </c:pt>
                <c:pt idx="985">
                  <c:v>-31.195859322348205</c:v>
                </c:pt>
                <c:pt idx="986">
                  <c:v>-30.993136160183376</c:v>
                </c:pt>
                <c:pt idx="987">
                  <c:v>-30.675461620799624</c:v>
                </c:pt>
                <c:pt idx="988">
                  <c:v>-30.335217871302689</c:v>
                </c:pt>
                <c:pt idx="989">
                  <c:v>-30.025070404167955</c:v>
                </c:pt>
                <c:pt idx="990">
                  <c:v>-29.787745638473105</c:v>
                </c:pt>
                <c:pt idx="991">
                  <c:v>-29.357099263672609</c:v>
                </c:pt>
                <c:pt idx="992">
                  <c:v>-29.054011512876428</c:v>
                </c:pt>
                <c:pt idx="993">
                  <c:v>-28.362366708195822</c:v>
                </c:pt>
                <c:pt idx="994">
                  <c:v>-27.810891001634772</c:v>
                </c:pt>
                <c:pt idx="995">
                  <c:v>-26.981780134786291</c:v>
                </c:pt>
                <c:pt idx="996">
                  <c:v>-26.361153819376007</c:v>
                </c:pt>
                <c:pt idx="997">
                  <c:v>-25.285644680855221</c:v>
                </c:pt>
                <c:pt idx="998">
                  <c:v>-23.873683987474251</c:v>
                </c:pt>
                <c:pt idx="999">
                  <c:v>-21.27877884336452</c:v>
                </c:pt>
                <c:pt idx="1000">
                  <c:v>-17.100000000000001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6E5-4378-BE46-1BC393D4D50B}"/>
            </c:ext>
          </c:extLst>
        </c:ser>
        <c:ser>
          <c:idx val="5"/>
          <c:order val="5"/>
          <c:tx>
            <c:strRef>
              <c:f>'[NR-U indoor sub7 calibration_final_v3.xlsx](15,30,20,40), UE RSSI'!$G$1</c:f>
              <c:strCache>
                <c:ptCount val="1"/>
                <c:pt idx="0">
                  <c:v>Nokia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RSSI'!$G$2:$G$1002</c:f>
              <c:numCache>
                <c:formatCode>General</c:formatCode>
                <c:ptCount val="1001"/>
                <c:pt idx="0">
                  <c:v>-81.9011</c:v>
                </c:pt>
                <c:pt idx="1">
                  <c:v>-81.123400000000004</c:v>
                </c:pt>
                <c:pt idx="2">
                  <c:v>-80.544200000000004</c:v>
                </c:pt>
                <c:pt idx="3">
                  <c:v>-80.510999999999996</c:v>
                </c:pt>
                <c:pt idx="4">
                  <c:v>-80.045500000000004</c:v>
                </c:pt>
                <c:pt idx="5">
                  <c:v>-79.584500000000006</c:v>
                </c:pt>
                <c:pt idx="6">
                  <c:v>-79.066800000000001</c:v>
                </c:pt>
                <c:pt idx="7">
                  <c:v>-79.034199999999998</c:v>
                </c:pt>
                <c:pt idx="8">
                  <c:v>-79.001599999999996</c:v>
                </c:pt>
                <c:pt idx="9">
                  <c:v>-78.529899999999998</c:v>
                </c:pt>
                <c:pt idx="10">
                  <c:v>-78.515699999999995</c:v>
                </c:pt>
                <c:pt idx="11">
                  <c:v>-78.501599999999996</c:v>
                </c:pt>
                <c:pt idx="12">
                  <c:v>-78.094300000000004</c:v>
                </c:pt>
                <c:pt idx="13">
                  <c:v>-78.004499999999993</c:v>
                </c:pt>
                <c:pt idx="14">
                  <c:v>-77.657399999999996</c:v>
                </c:pt>
                <c:pt idx="15">
                  <c:v>-77.555800000000005</c:v>
                </c:pt>
                <c:pt idx="16">
                  <c:v>-77.123800000000003</c:v>
                </c:pt>
                <c:pt idx="17">
                  <c:v>-77.080799999999996</c:v>
                </c:pt>
                <c:pt idx="18">
                  <c:v>-77.037800000000004</c:v>
                </c:pt>
                <c:pt idx="19">
                  <c:v>-76.520200000000003</c:v>
                </c:pt>
                <c:pt idx="20">
                  <c:v>-76.514799999999994</c:v>
                </c:pt>
                <c:pt idx="21">
                  <c:v>-76.509500000000003</c:v>
                </c:pt>
                <c:pt idx="22">
                  <c:v>-76.504099999999994</c:v>
                </c:pt>
                <c:pt idx="23">
                  <c:v>-76.067099999999996</c:v>
                </c:pt>
                <c:pt idx="24">
                  <c:v>-76.047300000000007</c:v>
                </c:pt>
                <c:pt idx="25">
                  <c:v>-76.027500000000003</c:v>
                </c:pt>
                <c:pt idx="26">
                  <c:v>-76.0077</c:v>
                </c:pt>
                <c:pt idx="27">
                  <c:v>-75.532899999999998</c:v>
                </c:pt>
                <c:pt idx="28">
                  <c:v>-75.525800000000004</c:v>
                </c:pt>
                <c:pt idx="29">
                  <c:v>-75.518799999999999</c:v>
                </c:pt>
                <c:pt idx="30">
                  <c:v>-75.511700000000005</c:v>
                </c:pt>
                <c:pt idx="31">
                  <c:v>-75.5047</c:v>
                </c:pt>
                <c:pt idx="32">
                  <c:v>-75.069299999999998</c:v>
                </c:pt>
                <c:pt idx="33">
                  <c:v>-75.052400000000006</c:v>
                </c:pt>
                <c:pt idx="34">
                  <c:v>-75.035600000000002</c:v>
                </c:pt>
                <c:pt idx="35">
                  <c:v>-75.018699999999995</c:v>
                </c:pt>
                <c:pt idx="36">
                  <c:v>-75.001900000000006</c:v>
                </c:pt>
                <c:pt idx="37">
                  <c:v>-74.509699999999995</c:v>
                </c:pt>
                <c:pt idx="38">
                  <c:v>-74.507499999999993</c:v>
                </c:pt>
                <c:pt idx="39">
                  <c:v>-74.505300000000005</c:v>
                </c:pt>
                <c:pt idx="40">
                  <c:v>-74.503100000000003</c:v>
                </c:pt>
                <c:pt idx="41">
                  <c:v>-74.500799999999998</c:v>
                </c:pt>
                <c:pt idx="42">
                  <c:v>-74.058499999999995</c:v>
                </c:pt>
                <c:pt idx="43">
                  <c:v>-74.0488</c:v>
                </c:pt>
                <c:pt idx="44">
                  <c:v>-74.039199999999994</c:v>
                </c:pt>
                <c:pt idx="45">
                  <c:v>-74.029499999999999</c:v>
                </c:pt>
                <c:pt idx="46">
                  <c:v>-74.019800000000004</c:v>
                </c:pt>
                <c:pt idx="47">
                  <c:v>-74.010199999999998</c:v>
                </c:pt>
                <c:pt idx="48">
                  <c:v>-74.000500000000002</c:v>
                </c:pt>
                <c:pt idx="49">
                  <c:v>-73.611199999999997</c:v>
                </c:pt>
                <c:pt idx="50">
                  <c:v>-73.594899999999996</c:v>
                </c:pt>
                <c:pt idx="51">
                  <c:v>-73.578599999999994</c:v>
                </c:pt>
                <c:pt idx="52">
                  <c:v>-73.562299999999993</c:v>
                </c:pt>
                <c:pt idx="53">
                  <c:v>-73.546000000000006</c:v>
                </c:pt>
                <c:pt idx="54">
                  <c:v>-73.529700000000005</c:v>
                </c:pt>
                <c:pt idx="55">
                  <c:v>-73.513400000000004</c:v>
                </c:pt>
                <c:pt idx="56">
                  <c:v>-73.194900000000004</c:v>
                </c:pt>
                <c:pt idx="57">
                  <c:v>-73.169200000000004</c:v>
                </c:pt>
                <c:pt idx="58">
                  <c:v>-73.143500000000003</c:v>
                </c:pt>
                <c:pt idx="59">
                  <c:v>-73.117900000000006</c:v>
                </c:pt>
                <c:pt idx="60">
                  <c:v>-73.092200000000005</c:v>
                </c:pt>
                <c:pt idx="61">
                  <c:v>-73.066500000000005</c:v>
                </c:pt>
                <c:pt idx="62">
                  <c:v>-73.040800000000004</c:v>
                </c:pt>
                <c:pt idx="63">
                  <c:v>-73.015100000000004</c:v>
                </c:pt>
                <c:pt idx="64">
                  <c:v>-72.564599999999999</c:v>
                </c:pt>
                <c:pt idx="65">
                  <c:v>-72.552000000000007</c:v>
                </c:pt>
                <c:pt idx="66">
                  <c:v>-72.539500000000004</c:v>
                </c:pt>
                <c:pt idx="67">
                  <c:v>-72.527000000000001</c:v>
                </c:pt>
                <c:pt idx="68">
                  <c:v>-72.514399999999995</c:v>
                </c:pt>
                <c:pt idx="69">
                  <c:v>-72.501900000000006</c:v>
                </c:pt>
                <c:pt idx="70">
                  <c:v>-72.088899999999995</c:v>
                </c:pt>
                <c:pt idx="71">
                  <c:v>-72.0749</c:v>
                </c:pt>
                <c:pt idx="72">
                  <c:v>-72.061000000000007</c:v>
                </c:pt>
                <c:pt idx="73">
                  <c:v>-72.0471</c:v>
                </c:pt>
                <c:pt idx="74">
                  <c:v>-72.033100000000005</c:v>
                </c:pt>
                <c:pt idx="75">
                  <c:v>-72.019199999999998</c:v>
                </c:pt>
                <c:pt idx="76">
                  <c:v>-72.005300000000005</c:v>
                </c:pt>
                <c:pt idx="77">
                  <c:v>-71.534000000000006</c:v>
                </c:pt>
                <c:pt idx="78">
                  <c:v>-71.528599999999997</c:v>
                </c:pt>
                <c:pt idx="79">
                  <c:v>-71.523200000000003</c:v>
                </c:pt>
                <c:pt idx="80">
                  <c:v>-71.517899999999997</c:v>
                </c:pt>
                <c:pt idx="81">
                  <c:v>-71.512500000000003</c:v>
                </c:pt>
                <c:pt idx="82">
                  <c:v>-71.507099999999994</c:v>
                </c:pt>
                <c:pt idx="83">
                  <c:v>-71.501800000000003</c:v>
                </c:pt>
                <c:pt idx="84">
                  <c:v>-71.36</c:v>
                </c:pt>
                <c:pt idx="85">
                  <c:v>-71.326400000000007</c:v>
                </c:pt>
                <c:pt idx="86">
                  <c:v>-71.2928</c:v>
                </c:pt>
                <c:pt idx="87">
                  <c:v>-71.259100000000004</c:v>
                </c:pt>
                <c:pt idx="88">
                  <c:v>-71.225499999999997</c:v>
                </c:pt>
                <c:pt idx="89">
                  <c:v>-71.191900000000004</c:v>
                </c:pt>
                <c:pt idx="90">
                  <c:v>-71.158299999999997</c:v>
                </c:pt>
                <c:pt idx="91">
                  <c:v>-71.124700000000004</c:v>
                </c:pt>
                <c:pt idx="92">
                  <c:v>-71.091099999999997</c:v>
                </c:pt>
                <c:pt idx="93">
                  <c:v>-71.057500000000005</c:v>
                </c:pt>
                <c:pt idx="94">
                  <c:v>-71.023899999999998</c:v>
                </c:pt>
                <c:pt idx="95">
                  <c:v>-70.799499999999995</c:v>
                </c:pt>
                <c:pt idx="96">
                  <c:v>-70.769499999999994</c:v>
                </c:pt>
                <c:pt idx="97">
                  <c:v>-70.739500000000007</c:v>
                </c:pt>
                <c:pt idx="98">
                  <c:v>-70.709599999999995</c:v>
                </c:pt>
                <c:pt idx="99">
                  <c:v>-70.679599999999994</c:v>
                </c:pt>
                <c:pt idx="100">
                  <c:v>-70.649600000000007</c:v>
                </c:pt>
                <c:pt idx="101">
                  <c:v>-70.619600000000005</c:v>
                </c:pt>
                <c:pt idx="102">
                  <c:v>-70.589600000000004</c:v>
                </c:pt>
                <c:pt idx="103">
                  <c:v>-70.559700000000007</c:v>
                </c:pt>
                <c:pt idx="104">
                  <c:v>-70.529700000000005</c:v>
                </c:pt>
                <c:pt idx="105">
                  <c:v>-70.030199999999994</c:v>
                </c:pt>
                <c:pt idx="106">
                  <c:v>-70.026700000000005</c:v>
                </c:pt>
                <c:pt idx="107">
                  <c:v>-70.023099999999999</c:v>
                </c:pt>
                <c:pt idx="108">
                  <c:v>-70.019599999999997</c:v>
                </c:pt>
                <c:pt idx="109">
                  <c:v>-70.016099999999994</c:v>
                </c:pt>
                <c:pt idx="110">
                  <c:v>-70.012600000000006</c:v>
                </c:pt>
                <c:pt idx="111">
                  <c:v>-70.009100000000004</c:v>
                </c:pt>
                <c:pt idx="112">
                  <c:v>-70.005600000000001</c:v>
                </c:pt>
                <c:pt idx="113">
                  <c:v>-70.002099999999999</c:v>
                </c:pt>
                <c:pt idx="114">
                  <c:v>-69.986099999999993</c:v>
                </c:pt>
                <c:pt idx="115">
                  <c:v>-69.951499999999996</c:v>
                </c:pt>
                <c:pt idx="116">
                  <c:v>-69.916899999999998</c:v>
                </c:pt>
                <c:pt idx="117">
                  <c:v>-69.882300000000001</c:v>
                </c:pt>
                <c:pt idx="118">
                  <c:v>-69.8476</c:v>
                </c:pt>
                <c:pt idx="119">
                  <c:v>-69.813000000000002</c:v>
                </c:pt>
                <c:pt idx="120">
                  <c:v>-69.778400000000005</c:v>
                </c:pt>
                <c:pt idx="121">
                  <c:v>-69.743799999999993</c:v>
                </c:pt>
                <c:pt idx="122">
                  <c:v>-69.709100000000007</c:v>
                </c:pt>
                <c:pt idx="123">
                  <c:v>-69.674499999999995</c:v>
                </c:pt>
                <c:pt idx="124">
                  <c:v>-69.639899999999997</c:v>
                </c:pt>
                <c:pt idx="125">
                  <c:v>-69.6053</c:v>
                </c:pt>
                <c:pt idx="126">
                  <c:v>-69.570599999999999</c:v>
                </c:pt>
                <c:pt idx="127">
                  <c:v>-69.536000000000001</c:v>
                </c:pt>
                <c:pt idx="128">
                  <c:v>-69.501400000000004</c:v>
                </c:pt>
                <c:pt idx="129">
                  <c:v>-69.426199999999994</c:v>
                </c:pt>
                <c:pt idx="130">
                  <c:v>-69.385300000000001</c:v>
                </c:pt>
                <c:pt idx="131">
                  <c:v>-69.344499999999996</c:v>
                </c:pt>
                <c:pt idx="132">
                  <c:v>-69.303600000000003</c:v>
                </c:pt>
                <c:pt idx="133">
                  <c:v>-69.262699999999995</c:v>
                </c:pt>
                <c:pt idx="134">
                  <c:v>-69.221900000000005</c:v>
                </c:pt>
                <c:pt idx="135">
                  <c:v>-69.180999999999997</c:v>
                </c:pt>
                <c:pt idx="136">
                  <c:v>-69.140199999999993</c:v>
                </c:pt>
                <c:pt idx="137">
                  <c:v>-69.099299999999999</c:v>
                </c:pt>
                <c:pt idx="138">
                  <c:v>-69.058400000000006</c:v>
                </c:pt>
                <c:pt idx="139">
                  <c:v>-69.017600000000002</c:v>
                </c:pt>
                <c:pt idx="140">
                  <c:v>-68.9268</c:v>
                </c:pt>
                <c:pt idx="141">
                  <c:v>-68.884</c:v>
                </c:pt>
                <c:pt idx="142">
                  <c:v>-68.841300000000004</c:v>
                </c:pt>
                <c:pt idx="143">
                  <c:v>-68.798599999999993</c:v>
                </c:pt>
                <c:pt idx="144">
                  <c:v>-68.755899999999997</c:v>
                </c:pt>
                <c:pt idx="145">
                  <c:v>-68.713200000000001</c:v>
                </c:pt>
                <c:pt idx="146">
                  <c:v>-68.670400000000001</c:v>
                </c:pt>
                <c:pt idx="147">
                  <c:v>-68.627700000000004</c:v>
                </c:pt>
                <c:pt idx="148">
                  <c:v>-68.584999999999994</c:v>
                </c:pt>
                <c:pt idx="149">
                  <c:v>-68.542299999999997</c:v>
                </c:pt>
                <c:pt idx="150">
                  <c:v>-68.499600000000001</c:v>
                </c:pt>
                <c:pt idx="151">
                  <c:v>-68.462100000000007</c:v>
                </c:pt>
                <c:pt idx="152">
                  <c:v>-68.424700000000001</c:v>
                </c:pt>
                <c:pt idx="153">
                  <c:v>-68.387200000000007</c:v>
                </c:pt>
                <c:pt idx="154">
                  <c:v>-68.349699999999999</c:v>
                </c:pt>
                <c:pt idx="155">
                  <c:v>-68.312200000000004</c:v>
                </c:pt>
                <c:pt idx="156">
                  <c:v>-68.274699999999996</c:v>
                </c:pt>
                <c:pt idx="157">
                  <c:v>-68.237300000000005</c:v>
                </c:pt>
                <c:pt idx="158">
                  <c:v>-68.199799999999996</c:v>
                </c:pt>
                <c:pt idx="159">
                  <c:v>-68.162300000000002</c:v>
                </c:pt>
                <c:pt idx="160">
                  <c:v>-68.124799999999993</c:v>
                </c:pt>
                <c:pt idx="161">
                  <c:v>-68.087299999999999</c:v>
                </c:pt>
                <c:pt idx="162">
                  <c:v>-68.049899999999994</c:v>
                </c:pt>
                <c:pt idx="163">
                  <c:v>-68.0124</c:v>
                </c:pt>
                <c:pt idx="164">
                  <c:v>-67.967399999999998</c:v>
                </c:pt>
                <c:pt idx="165">
                  <c:v>-67.918700000000001</c:v>
                </c:pt>
                <c:pt idx="166">
                  <c:v>-67.87</c:v>
                </c:pt>
                <c:pt idx="167">
                  <c:v>-67.821299999999994</c:v>
                </c:pt>
                <c:pt idx="168">
                  <c:v>-67.772599999999997</c:v>
                </c:pt>
                <c:pt idx="169">
                  <c:v>-67.724000000000004</c:v>
                </c:pt>
                <c:pt idx="170">
                  <c:v>-67.675299999999993</c:v>
                </c:pt>
                <c:pt idx="171">
                  <c:v>-67.626599999999996</c:v>
                </c:pt>
                <c:pt idx="172">
                  <c:v>-67.5779</c:v>
                </c:pt>
                <c:pt idx="173">
                  <c:v>-67.529200000000003</c:v>
                </c:pt>
                <c:pt idx="174">
                  <c:v>-67.484399999999994</c:v>
                </c:pt>
                <c:pt idx="175">
                  <c:v>-67.4452</c:v>
                </c:pt>
                <c:pt idx="176">
                  <c:v>-67.406099999999995</c:v>
                </c:pt>
                <c:pt idx="177">
                  <c:v>-67.367000000000004</c:v>
                </c:pt>
                <c:pt idx="178">
                  <c:v>-67.3279</c:v>
                </c:pt>
                <c:pt idx="179">
                  <c:v>-67.288700000000006</c:v>
                </c:pt>
                <c:pt idx="180">
                  <c:v>-67.249600000000001</c:v>
                </c:pt>
                <c:pt idx="181">
                  <c:v>-67.210499999999996</c:v>
                </c:pt>
                <c:pt idx="182">
                  <c:v>-67.171400000000006</c:v>
                </c:pt>
                <c:pt idx="183">
                  <c:v>-67.132199999999997</c:v>
                </c:pt>
                <c:pt idx="184">
                  <c:v>-67.093100000000007</c:v>
                </c:pt>
                <c:pt idx="185">
                  <c:v>-67.054000000000002</c:v>
                </c:pt>
                <c:pt idx="186">
                  <c:v>-67.014899999999997</c:v>
                </c:pt>
                <c:pt idx="187">
                  <c:v>-66.977699999999999</c:v>
                </c:pt>
                <c:pt idx="188">
                  <c:v>-66.941699999999997</c:v>
                </c:pt>
                <c:pt idx="189">
                  <c:v>-66.905699999999996</c:v>
                </c:pt>
                <c:pt idx="190">
                  <c:v>-66.869699999999995</c:v>
                </c:pt>
                <c:pt idx="191">
                  <c:v>-66.833699999999993</c:v>
                </c:pt>
                <c:pt idx="192">
                  <c:v>-66.797700000000006</c:v>
                </c:pt>
                <c:pt idx="193">
                  <c:v>-66.761700000000005</c:v>
                </c:pt>
                <c:pt idx="194">
                  <c:v>-66.725700000000003</c:v>
                </c:pt>
                <c:pt idx="195">
                  <c:v>-66.689700000000002</c:v>
                </c:pt>
                <c:pt idx="196">
                  <c:v>-66.653700000000001</c:v>
                </c:pt>
                <c:pt idx="197">
                  <c:v>-66.617699999999999</c:v>
                </c:pt>
                <c:pt idx="198">
                  <c:v>-66.581699999999998</c:v>
                </c:pt>
                <c:pt idx="199">
                  <c:v>-66.545699999999997</c:v>
                </c:pt>
                <c:pt idx="200">
                  <c:v>-66.509699999999995</c:v>
                </c:pt>
                <c:pt idx="201">
                  <c:v>-66.470799999999997</c:v>
                </c:pt>
                <c:pt idx="202">
                  <c:v>-66.430700000000002</c:v>
                </c:pt>
                <c:pt idx="203">
                  <c:v>-66.390699999999995</c:v>
                </c:pt>
                <c:pt idx="204">
                  <c:v>-66.350700000000003</c:v>
                </c:pt>
                <c:pt idx="205">
                  <c:v>-66.310599999999994</c:v>
                </c:pt>
                <c:pt idx="206">
                  <c:v>-66.270600000000002</c:v>
                </c:pt>
                <c:pt idx="207">
                  <c:v>-66.230599999999995</c:v>
                </c:pt>
                <c:pt idx="208">
                  <c:v>-66.190600000000003</c:v>
                </c:pt>
                <c:pt idx="209">
                  <c:v>-66.150499999999994</c:v>
                </c:pt>
                <c:pt idx="210">
                  <c:v>-66.110500000000002</c:v>
                </c:pt>
                <c:pt idx="211">
                  <c:v>-66.070499999999996</c:v>
                </c:pt>
                <c:pt idx="212">
                  <c:v>-66.0304</c:v>
                </c:pt>
                <c:pt idx="213">
                  <c:v>-65.993399999999994</c:v>
                </c:pt>
                <c:pt idx="214">
                  <c:v>-65.965699999999998</c:v>
                </c:pt>
                <c:pt idx="215">
                  <c:v>-65.938000000000002</c:v>
                </c:pt>
                <c:pt idx="216">
                  <c:v>-65.910300000000007</c:v>
                </c:pt>
                <c:pt idx="217">
                  <c:v>-65.882599999999996</c:v>
                </c:pt>
                <c:pt idx="218">
                  <c:v>-65.854900000000001</c:v>
                </c:pt>
                <c:pt idx="219">
                  <c:v>-65.827200000000005</c:v>
                </c:pt>
                <c:pt idx="220">
                  <c:v>-65.799599999999998</c:v>
                </c:pt>
                <c:pt idx="221">
                  <c:v>-65.771900000000002</c:v>
                </c:pt>
                <c:pt idx="222">
                  <c:v>-65.744200000000006</c:v>
                </c:pt>
                <c:pt idx="223">
                  <c:v>-65.716499999999996</c:v>
                </c:pt>
                <c:pt idx="224">
                  <c:v>-65.688800000000001</c:v>
                </c:pt>
                <c:pt idx="225">
                  <c:v>-65.661100000000005</c:v>
                </c:pt>
                <c:pt idx="226">
                  <c:v>-65.633399999999995</c:v>
                </c:pt>
                <c:pt idx="227">
                  <c:v>-65.605800000000002</c:v>
                </c:pt>
                <c:pt idx="228">
                  <c:v>-65.578100000000006</c:v>
                </c:pt>
                <c:pt idx="229">
                  <c:v>-65.550399999999996</c:v>
                </c:pt>
                <c:pt idx="230">
                  <c:v>-65.5227</c:v>
                </c:pt>
                <c:pt idx="231">
                  <c:v>-65.493799999999993</c:v>
                </c:pt>
                <c:pt idx="232">
                  <c:v>-65.459100000000007</c:v>
                </c:pt>
                <c:pt idx="233">
                  <c:v>-65.424499999999995</c:v>
                </c:pt>
                <c:pt idx="234">
                  <c:v>-65.389899999999997</c:v>
                </c:pt>
                <c:pt idx="235">
                  <c:v>-65.3553</c:v>
                </c:pt>
                <c:pt idx="236">
                  <c:v>-65.320599999999999</c:v>
                </c:pt>
                <c:pt idx="237">
                  <c:v>-65.286000000000001</c:v>
                </c:pt>
                <c:pt idx="238">
                  <c:v>-65.251400000000004</c:v>
                </c:pt>
                <c:pt idx="239">
                  <c:v>-65.216800000000006</c:v>
                </c:pt>
                <c:pt idx="240">
                  <c:v>-65.182100000000005</c:v>
                </c:pt>
                <c:pt idx="241">
                  <c:v>-65.147499999999994</c:v>
                </c:pt>
                <c:pt idx="242">
                  <c:v>-65.112899999999996</c:v>
                </c:pt>
                <c:pt idx="243">
                  <c:v>-65.078299999999999</c:v>
                </c:pt>
                <c:pt idx="244">
                  <c:v>-65.043599999999998</c:v>
                </c:pt>
                <c:pt idx="245">
                  <c:v>-65.009</c:v>
                </c:pt>
                <c:pt idx="246">
                  <c:v>-64.968999999999994</c:v>
                </c:pt>
                <c:pt idx="247">
                  <c:v>-64.927099999999996</c:v>
                </c:pt>
                <c:pt idx="248">
                  <c:v>-64.885300000000001</c:v>
                </c:pt>
                <c:pt idx="249">
                  <c:v>-64.843400000000003</c:v>
                </c:pt>
                <c:pt idx="250">
                  <c:v>-64.801500000000004</c:v>
                </c:pt>
                <c:pt idx="251">
                  <c:v>-64.759600000000006</c:v>
                </c:pt>
                <c:pt idx="252">
                  <c:v>-64.717799999999997</c:v>
                </c:pt>
                <c:pt idx="253">
                  <c:v>-64.675899999999999</c:v>
                </c:pt>
                <c:pt idx="254">
                  <c:v>-64.634</c:v>
                </c:pt>
                <c:pt idx="255">
                  <c:v>-64.592100000000002</c:v>
                </c:pt>
                <c:pt idx="256">
                  <c:v>-64.550299999999993</c:v>
                </c:pt>
                <c:pt idx="257">
                  <c:v>-64.508399999999995</c:v>
                </c:pt>
                <c:pt idx="258">
                  <c:v>-64.475200000000001</c:v>
                </c:pt>
                <c:pt idx="259">
                  <c:v>-64.444100000000006</c:v>
                </c:pt>
                <c:pt idx="260">
                  <c:v>-64.4131</c:v>
                </c:pt>
                <c:pt idx="261">
                  <c:v>-64.382099999999994</c:v>
                </c:pt>
                <c:pt idx="262">
                  <c:v>-64.350999999999999</c:v>
                </c:pt>
                <c:pt idx="263">
                  <c:v>-64.319999999999993</c:v>
                </c:pt>
                <c:pt idx="264">
                  <c:v>-64.289000000000001</c:v>
                </c:pt>
                <c:pt idx="265">
                  <c:v>-64.257900000000006</c:v>
                </c:pt>
                <c:pt idx="266">
                  <c:v>-64.226900000000001</c:v>
                </c:pt>
                <c:pt idx="267">
                  <c:v>-64.195800000000006</c:v>
                </c:pt>
                <c:pt idx="268">
                  <c:v>-64.1648</c:v>
                </c:pt>
                <c:pt idx="269">
                  <c:v>-64.133799999999994</c:v>
                </c:pt>
                <c:pt idx="270">
                  <c:v>-64.102699999999999</c:v>
                </c:pt>
                <c:pt idx="271">
                  <c:v>-64.071700000000007</c:v>
                </c:pt>
                <c:pt idx="272">
                  <c:v>-64.040700000000001</c:v>
                </c:pt>
                <c:pt idx="273">
                  <c:v>-64.009600000000006</c:v>
                </c:pt>
                <c:pt idx="274">
                  <c:v>-63.977800000000002</c:v>
                </c:pt>
                <c:pt idx="275">
                  <c:v>-63.945700000000002</c:v>
                </c:pt>
                <c:pt idx="276">
                  <c:v>-63.913600000000002</c:v>
                </c:pt>
                <c:pt idx="277">
                  <c:v>-63.881399999999999</c:v>
                </c:pt>
                <c:pt idx="278">
                  <c:v>-63.849299999999999</c:v>
                </c:pt>
                <c:pt idx="279">
                  <c:v>-63.8172</c:v>
                </c:pt>
                <c:pt idx="280">
                  <c:v>-63.784999999999997</c:v>
                </c:pt>
                <c:pt idx="281">
                  <c:v>-63.752899999999997</c:v>
                </c:pt>
                <c:pt idx="282">
                  <c:v>-63.720799999999997</c:v>
                </c:pt>
                <c:pt idx="283">
                  <c:v>-63.688600000000001</c:v>
                </c:pt>
                <c:pt idx="284">
                  <c:v>-63.656500000000001</c:v>
                </c:pt>
                <c:pt idx="285">
                  <c:v>-63.624400000000001</c:v>
                </c:pt>
                <c:pt idx="286">
                  <c:v>-63.592199999999998</c:v>
                </c:pt>
                <c:pt idx="287">
                  <c:v>-63.560099999999998</c:v>
                </c:pt>
                <c:pt idx="288">
                  <c:v>-63.527999999999999</c:v>
                </c:pt>
                <c:pt idx="289">
                  <c:v>-63.495100000000001</c:v>
                </c:pt>
                <c:pt idx="290">
                  <c:v>-63.457599999999999</c:v>
                </c:pt>
                <c:pt idx="291">
                  <c:v>-63.420200000000001</c:v>
                </c:pt>
                <c:pt idx="292">
                  <c:v>-63.3827</c:v>
                </c:pt>
                <c:pt idx="293">
                  <c:v>-63.345199999999998</c:v>
                </c:pt>
                <c:pt idx="294">
                  <c:v>-63.307699999999997</c:v>
                </c:pt>
                <c:pt idx="295">
                  <c:v>-63.270200000000003</c:v>
                </c:pt>
                <c:pt idx="296">
                  <c:v>-63.232799999999997</c:v>
                </c:pt>
                <c:pt idx="297">
                  <c:v>-63.195300000000003</c:v>
                </c:pt>
                <c:pt idx="298">
                  <c:v>-63.157800000000002</c:v>
                </c:pt>
                <c:pt idx="299">
                  <c:v>-63.1203</c:v>
                </c:pt>
                <c:pt idx="300">
                  <c:v>-63.082799999999999</c:v>
                </c:pt>
                <c:pt idx="301">
                  <c:v>-63.045400000000001</c:v>
                </c:pt>
                <c:pt idx="302">
                  <c:v>-63.007899999999999</c:v>
                </c:pt>
                <c:pt idx="303">
                  <c:v>-62.974600000000002</c:v>
                </c:pt>
                <c:pt idx="304">
                  <c:v>-62.942399999999999</c:v>
                </c:pt>
                <c:pt idx="305">
                  <c:v>-62.910299999999999</c:v>
                </c:pt>
                <c:pt idx="306">
                  <c:v>-62.878100000000003</c:v>
                </c:pt>
                <c:pt idx="307">
                  <c:v>-62.845999999999997</c:v>
                </c:pt>
                <c:pt idx="308">
                  <c:v>-62.813800000000001</c:v>
                </c:pt>
                <c:pt idx="309">
                  <c:v>-62.781700000000001</c:v>
                </c:pt>
                <c:pt idx="310">
                  <c:v>-62.749499999999998</c:v>
                </c:pt>
                <c:pt idx="311">
                  <c:v>-62.717399999999998</c:v>
                </c:pt>
                <c:pt idx="312">
                  <c:v>-62.685200000000002</c:v>
                </c:pt>
                <c:pt idx="313">
                  <c:v>-62.653100000000002</c:v>
                </c:pt>
                <c:pt idx="314">
                  <c:v>-62.620899999999999</c:v>
                </c:pt>
                <c:pt idx="315">
                  <c:v>-62.588700000000003</c:v>
                </c:pt>
                <c:pt idx="316">
                  <c:v>-62.556600000000003</c:v>
                </c:pt>
                <c:pt idx="317">
                  <c:v>-62.5244</c:v>
                </c:pt>
                <c:pt idx="318">
                  <c:v>-62.492600000000003</c:v>
                </c:pt>
                <c:pt idx="319">
                  <c:v>-62.461500000000001</c:v>
                </c:pt>
                <c:pt idx="320">
                  <c:v>-62.430500000000002</c:v>
                </c:pt>
                <c:pt idx="321">
                  <c:v>-62.399500000000003</c:v>
                </c:pt>
                <c:pt idx="322">
                  <c:v>-62.368499999999997</c:v>
                </c:pt>
                <c:pt idx="323">
                  <c:v>-62.337499999999999</c:v>
                </c:pt>
                <c:pt idx="324">
                  <c:v>-62.3065</c:v>
                </c:pt>
                <c:pt idx="325">
                  <c:v>-62.275399999999998</c:v>
                </c:pt>
                <c:pt idx="326">
                  <c:v>-62.244399999999999</c:v>
                </c:pt>
                <c:pt idx="327">
                  <c:v>-62.2134</c:v>
                </c:pt>
                <c:pt idx="328">
                  <c:v>-62.182400000000001</c:v>
                </c:pt>
                <c:pt idx="329">
                  <c:v>-62.151400000000002</c:v>
                </c:pt>
                <c:pt idx="330">
                  <c:v>-62.1203</c:v>
                </c:pt>
                <c:pt idx="331">
                  <c:v>-62.089300000000001</c:v>
                </c:pt>
                <c:pt idx="332">
                  <c:v>-62.058300000000003</c:v>
                </c:pt>
                <c:pt idx="333">
                  <c:v>-62.027299999999997</c:v>
                </c:pt>
                <c:pt idx="334">
                  <c:v>-61.995199999999997</c:v>
                </c:pt>
                <c:pt idx="335">
                  <c:v>-61.955199999999998</c:v>
                </c:pt>
                <c:pt idx="336">
                  <c:v>-61.915199999999999</c:v>
                </c:pt>
                <c:pt idx="337">
                  <c:v>-61.8752</c:v>
                </c:pt>
                <c:pt idx="338">
                  <c:v>-61.8352</c:v>
                </c:pt>
                <c:pt idx="339">
                  <c:v>-61.795200000000001</c:v>
                </c:pt>
                <c:pt idx="340">
                  <c:v>-61.755200000000002</c:v>
                </c:pt>
                <c:pt idx="341">
                  <c:v>-61.715200000000003</c:v>
                </c:pt>
                <c:pt idx="342">
                  <c:v>-61.675199999999997</c:v>
                </c:pt>
                <c:pt idx="343">
                  <c:v>-61.635199999999998</c:v>
                </c:pt>
                <c:pt idx="344">
                  <c:v>-61.595199999999998</c:v>
                </c:pt>
                <c:pt idx="345">
                  <c:v>-61.555199999999999</c:v>
                </c:pt>
                <c:pt idx="346">
                  <c:v>-61.5152</c:v>
                </c:pt>
                <c:pt idx="347">
                  <c:v>-61.477699999999999</c:v>
                </c:pt>
                <c:pt idx="348">
                  <c:v>-61.441699999999997</c:v>
                </c:pt>
                <c:pt idx="349">
                  <c:v>-61.405700000000003</c:v>
                </c:pt>
                <c:pt idx="350">
                  <c:v>-61.369700000000002</c:v>
                </c:pt>
                <c:pt idx="351">
                  <c:v>-61.3337</c:v>
                </c:pt>
                <c:pt idx="352">
                  <c:v>-61.297699999999999</c:v>
                </c:pt>
                <c:pt idx="353">
                  <c:v>-61.261699999999998</c:v>
                </c:pt>
                <c:pt idx="354">
                  <c:v>-61.225700000000003</c:v>
                </c:pt>
                <c:pt idx="355">
                  <c:v>-61.189700000000002</c:v>
                </c:pt>
                <c:pt idx="356">
                  <c:v>-61.153700000000001</c:v>
                </c:pt>
                <c:pt idx="357">
                  <c:v>-61.117699999999999</c:v>
                </c:pt>
                <c:pt idx="358">
                  <c:v>-61.081699999999998</c:v>
                </c:pt>
                <c:pt idx="359">
                  <c:v>-61.045699999999997</c:v>
                </c:pt>
                <c:pt idx="360">
                  <c:v>-61.009700000000002</c:v>
                </c:pt>
                <c:pt idx="361">
                  <c:v>-60.974699999999999</c:v>
                </c:pt>
                <c:pt idx="362">
                  <c:v>-60.940100000000001</c:v>
                </c:pt>
                <c:pt idx="363">
                  <c:v>-60.905500000000004</c:v>
                </c:pt>
                <c:pt idx="364">
                  <c:v>-60.870800000000003</c:v>
                </c:pt>
                <c:pt idx="365">
                  <c:v>-60.836199999999998</c:v>
                </c:pt>
                <c:pt idx="366">
                  <c:v>-60.801600000000001</c:v>
                </c:pt>
                <c:pt idx="367">
                  <c:v>-60.767000000000003</c:v>
                </c:pt>
                <c:pt idx="368">
                  <c:v>-60.732300000000002</c:v>
                </c:pt>
                <c:pt idx="369">
                  <c:v>-60.697699999999998</c:v>
                </c:pt>
                <c:pt idx="370">
                  <c:v>-60.6631</c:v>
                </c:pt>
                <c:pt idx="371">
                  <c:v>-60.628500000000003</c:v>
                </c:pt>
                <c:pt idx="372">
                  <c:v>-60.593800000000002</c:v>
                </c:pt>
                <c:pt idx="373">
                  <c:v>-60.559199999999997</c:v>
                </c:pt>
                <c:pt idx="374">
                  <c:v>-60.5246</c:v>
                </c:pt>
                <c:pt idx="375">
                  <c:v>-60.489600000000003</c:v>
                </c:pt>
                <c:pt idx="376">
                  <c:v>-60.453600000000002</c:v>
                </c:pt>
                <c:pt idx="377">
                  <c:v>-60.4176</c:v>
                </c:pt>
                <c:pt idx="378">
                  <c:v>-60.381599999999999</c:v>
                </c:pt>
                <c:pt idx="379">
                  <c:v>-60.345599999999997</c:v>
                </c:pt>
                <c:pt idx="380">
                  <c:v>-60.309600000000003</c:v>
                </c:pt>
                <c:pt idx="381">
                  <c:v>-60.273600000000002</c:v>
                </c:pt>
                <c:pt idx="382">
                  <c:v>-60.2376</c:v>
                </c:pt>
                <c:pt idx="383">
                  <c:v>-60.201599999999999</c:v>
                </c:pt>
                <c:pt idx="384">
                  <c:v>-60.165599999999998</c:v>
                </c:pt>
                <c:pt idx="385">
                  <c:v>-60.129600000000003</c:v>
                </c:pt>
                <c:pt idx="386">
                  <c:v>-60.093600000000002</c:v>
                </c:pt>
                <c:pt idx="387">
                  <c:v>-60.057600000000001</c:v>
                </c:pt>
                <c:pt idx="388">
                  <c:v>-60.021599999999999</c:v>
                </c:pt>
                <c:pt idx="389">
                  <c:v>-59.983600000000003</c:v>
                </c:pt>
                <c:pt idx="390">
                  <c:v>-59.942799999999998</c:v>
                </c:pt>
                <c:pt idx="391">
                  <c:v>-59.901899999999998</c:v>
                </c:pt>
                <c:pt idx="392">
                  <c:v>-59.860999999999997</c:v>
                </c:pt>
                <c:pt idx="393">
                  <c:v>-59.820099999999996</c:v>
                </c:pt>
                <c:pt idx="394">
                  <c:v>-59.779200000000003</c:v>
                </c:pt>
                <c:pt idx="395">
                  <c:v>-59.738300000000002</c:v>
                </c:pt>
                <c:pt idx="396">
                  <c:v>-59.697499999999998</c:v>
                </c:pt>
                <c:pt idx="397">
                  <c:v>-59.656599999999997</c:v>
                </c:pt>
                <c:pt idx="398">
                  <c:v>-59.615699999999997</c:v>
                </c:pt>
                <c:pt idx="399">
                  <c:v>-59.574800000000003</c:v>
                </c:pt>
                <c:pt idx="400">
                  <c:v>-59.533900000000003</c:v>
                </c:pt>
                <c:pt idx="401">
                  <c:v>-59.493299999999998</c:v>
                </c:pt>
                <c:pt idx="402">
                  <c:v>-59.4542</c:v>
                </c:pt>
                <c:pt idx="403">
                  <c:v>-59.414999999999999</c:v>
                </c:pt>
                <c:pt idx="404">
                  <c:v>-59.375900000000001</c:v>
                </c:pt>
                <c:pt idx="405">
                  <c:v>-59.3367</c:v>
                </c:pt>
                <c:pt idx="406">
                  <c:v>-59.297600000000003</c:v>
                </c:pt>
                <c:pt idx="407">
                  <c:v>-59.258400000000002</c:v>
                </c:pt>
                <c:pt idx="408">
                  <c:v>-59.219299999999997</c:v>
                </c:pt>
                <c:pt idx="409">
                  <c:v>-59.180100000000003</c:v>
                </c:pt>
                <c:pt idx="410">
                  <c:v>-59.140999999999998</c:v>
                </c:pt>
                <c:pt idx="411">
                  <c:v>-59.101799999999997</c:v>
                </c:pt>
                <c:pt idx="412">
                  <c:v>-59.062600000000003</c:v>
                </c:pt>
                <c:pt idx="413">
                  <c:v>-59.023499999999999</c:v>
                </c:pt>
                <c:pt idx="414">
                  <c:v>-58.985900000000001</c:v>
                </c:pt>
                <c:pt idx="415">
                  <c:v>-58.950600000000001</c:v>
                </c:pt>
                <c:pt idx="416">
                  <c:v>-58.915300000000002</c:v>
                </c:pt>
                <c:pt idx="417">
                  <c:v>-58.879899999999999</c:v>
                </c:pt>
                <c:pt idx="418">
                  <c:v>-58.8446</c:v>
                </c:pt>
                <c:pt idx="419">
                  <c:v>-58.8093</c:v>
                </c:pt>
                <c:pt idx="420">
                  <c:v>-58.774000000000001</c:v>
                </c:pt>
                <c:pt idx="421">
                  <c:v>-58.738700000000001</c:v>
                </c:pt>
                <c:pt idx="422">
                  <c:v>-58.703400000000002</c:v>
                </c:pt>
                <c:pt idx="423">
                  <c:v>-58.668100000000003</c:v>
                </c:pt>
                <c:pt idx="424">
                  <c:v>-58.632800000000003</c:v>
                </c:pt>
                <c:pt idx="425">
                  <c:v>-58.597499999999997</c:v>
                </c:pt>
                <c:pt idx="426">
                  <c:v>-58.562100000000001</c:v>
                </c:pt>
                <c:pt idx="427">
                  <c:v>-58.526800000000001</c:v>
                </c:pt>
                <c:pt idx="428">
                  <c:v>-58.491</c:v>
                </c:pt>
                <c:pt idx="429">
                  <c:v>-58.453499999999998</c:v>
                </c:pt>
                <c:pt idx="430">
                  <c:v>-58.415999999999997</c:v>
                </c:pt>
                <c:pt idx="431">
                  <c:v>-58.378500000000003</c:v>
                </c:pt>
                <c:pt idx="432">
                  <c:v>-58.341000000000001</c:v>
                </c:pt>
                <c:pt idx="433">
                  <c:v>-58.3035</c:v>
                </c:pt>
                <c:pt idx="434">
                  <c:v>-58.265900000000002</c:v>
                </c:pt>
                <c:pt idx="435">
                  <c:v>-58.228400000000001</c:v>
                </c:pt>
                <c:pt idx="436">
                  <c:v>-58.190899999999999</c:v>
                </c:pt>
                <c:pt idx="437">
                  <c:v>-58.153399999999998</c:v>
                </c:pt>
                <c:pt idx="438">
                  <c:v>-58.115900000000003</c:v>
                </c:pt>
                <c:pt idx="439">
                  <c:v>-58.078400000000002</c:v>
                </c:pt>
                <c:pt idx="440">
                  <c:v>-58.040900000000001</c:v>
                </c:pt>
                <c:pt idx="441">
                  <c:v>-58.003399999999999</c:v>
                </c:pt>
                <c:pt idx="442">
                  <c:v>-57.957999999999998</c:v>
                </c:pt>
                <c:pt idx="443">
                  <c:v>-57.911900000000003</c:v>
                </c:pt>
                <c:pt idx="444">
                  <c:v>-57.8658</c:v>
                </c:pt>
                <c:pt idx="445">
                  <c:v>-57.819600000000001</c:v>
                </c:pt>
                <c:pt idx="446">
                  <c:v>-57.773499999999999</c:v>
                </c:pt>
                <c:pt idx="447">
                  <c:v>-57.727400000000003</c:v>
                </c:pt>
                <c:pt idx="448">
                  <c:v>-57.6813</c:v>
                </c:pt>
                <c:pt idx="449">
                  <c:v>-57.635100000000001</c:v>
                </c:pt>
                <c:pt idx="450">
                  <c:v>-57.588999999999999</c:v>
                </c:pt>
                <c:pt idx="451">
                  <c:v>-57.542900000000003</c:v>
                </c:pt>
                <c:pt idx="452">
                  <c:v>-57.497500000000002</c:v>
                </c:pt>
                <c:pt idx="453">
                  <c:v>-57.461500000000001</c:v>
                </c:pt>
                <c:pt idx="454">
                  <c:v>-57.4255</c:v>
                </c:pt>
                <c:pt idx="455">
                  <c:v>-57.389499999999998</c:v>
                </c:pt>
                <c:pt idx="456">
                  <c:v>-57.353499999999997</c:v>
                </c:pt>
                <c:pt idx="457">
                  <c:v>-57.317500000000003</c:v>
                </c:pt>
                <c:pt idx="458">
                  <c:v>-57.281500000000001</c:v>
                </c:pt>
                <c:pt idx="459">
                  <c:v>-57.2455</c:v>
                </c:pt>
                <c:pt idx="460">
                  <c:v>-57.209499999999998</c:v>
                </c:pt>
                <c:pt idx="461">
                  <c:v>-57.173499999999997</c:v>
                </c:pt>
                <c:pt idx="462">
                  <c:v>-57.137500000000003</c:v>
                </c:pt>
                <c:pt idx="463">
                  <c:v>-57.101500000000001</c:v>
                </c:pt>
                <c:pt idx="464">
                  <c:v>-57.0655</c:v>
                </c:pt>
                <c:pt idx="465">
                  <c:v>-57.029499999999999</c:v>
                </c:pt>
                <c:pt idx="466">
                  <c:v>-56.993400000000001</c:v>
                </c:pt>
                <c:pt idx="467">
                  <c:v>-56.956600000000002</c:v>
                </c:pt>
                <c:pt idx="468">
                  <c:v>-56.919899999999998</c:v>
                </c:pt>
                <c:pt idx="469">
                  <c:v>-56.883200000000002</c:v>
                </c:pt>
                <c:pt idx="470">
                  <c:v>-56.846400000000003</c:v>
                </c:pt>
                <c:pt idx="471">
                  <c:v>-56.809699999999999</c:v>
                </c:pt>
                <c:pt idx="472">
                  <c:v>-56.773000000000003</c:v>
                </c:pt>
                <c:pt idx="473">
                  <c:v>-56.736199999999997</c:v>
                </c:pt>
                <c:pt idx="474">
                  <c:v>-56.6995</c:v>
                </c:pt>
                <c:pt idx="475">
                  <c:v>-56.662700000000001</c:v>
                </c:pt>
                <c:pt idx="476">
                  <c:v>-56.625999999999998</c:v>
                </c:pt>
                <c:pt idx="477">
                  <c:v>-56.589300000000001</c:v>
                </c:pt>
                <c:pt idx="478">
                  <c:v>-56.552500000000002</c:v>
                </c:pt>
                <c:pt idx="479">
                  <c:v>-56.515799999999999</c:v>
                </c:pt>
                <c:pt idx="480">
                  <c:v>-56.475000000000001</c:v>
                </c:pt>
                <c:pt idx="481">
                  <c:v>-56.431100000000001</c:v>
                </c:pt>
                <c:pt idx="482">
                  <c:v>-56.3872</c:v>
                </c:pt>
                <c:pt idx="483">
                  <c:v>-56.343299999999999</c:v>
                </c:pt>
                <c:pt idx="484">
                  <c:v>-56.299399999999999</c:v>
                </c:pt>
                <c:pt idx="485">
                  <c:v>-56.255499999999998</c:v>
                </c:pt>
                <c:pt idx="486">
                  <c:v>-56.211599999999997</c:v>
                </c:pt>
                <c:pt idx="487">
                  <c:v>-56.167700000000004</c:v>
                </c:pt>
                <c:pt idx="488">
                  <c:v>-56.123800000000003</c:v>
                </c:pt>
                <c:pt idx="489">
                  <c:v>-56.079900000000002</c:v>
                </c:pt>
                <c:pt idx="490">
                  <c:v>-56.036000000000001</c:v>
                </c:pt>
                <c:pt idx="491">
                  <c:v>-55.993099999999998</c:v>
                </c:pt>
                <c:pt idx="492">
                  <c:v>-55.954799999999999</c:v>
                </c:pt>
                <c:pt idx="493">
                  <c:v>-55.916499999999999</c:v>
                </c:pt>
                <c:pt idx="494">
                  <c:v>-55.878300000000003</c:v>
                </c:pt>
                <c:pt idx="495">
                  <c:v>-55.84</c:v>
                </c:pt>
                <c:pt idx="496">
                  <c:v>-55.801699999999997</c:v>
                </c:pt>
                <c:pt idx="497">
                  <c:v>-55.763399999999997</c:v>
                </c:pt>
                <c:pt idx="498">
                  <c:v>-55.725099999999998</c:v>
                </c:pt>
                <c:pt idx="499">
                  <c:v>-55.686799999999998</c:v>
                </c:pt>
                <c:pt idx="500">
                  <c:v>-55.648499999999999</c:v>
                </c:pt>
                <c:pt idx="501">
                  <c:v>-55.610300000000002</c:v>
                </c:pt>
                <c:pt idx="502">
                  <c:v>-55.572000000000003</c:v>
                </c:pt>
                <c:pt idx="503">
                  <c:v>-55.533700000000003</c:v>
                </c:pt>
                <c:pt idx="504">
                  <c:v>-55.494700000000002</c:v>
                </c:pt>
                <c:pt idx="505">
                  <c:v>-55.450800000000001</c:v>
                </c:pt>
                <c:pt idx="506">
                  <c:v>-55.4069</c:v>
                </c:pt>
                <c:pt idx="507">
                  <c:v>-55.363</c:v>
                </c:pt>
                <c:pt idx="508">
                  <c:v>-55.319099999999999</c:v>
                </c:pt>
                <c:pt idx="509">
                  <c:v>-55.275199999999998</c:v>
                </c:pt>
                <c:pt idx="510">
                  <c:v>-55.231299999999997</c:v>
                </c:pt>
                <c:pt idx="511">
                  <c:v>-55.187399999999997</c:v>
                </c:pt>
                <c:pt idx="512">
                  <c:v>-55.143500000000003</c:v>
                </c:pt>
                <c:pt idx="513">
                  <c:v>-55.099600000000002</c:v>
                </c:pt>
                <c:pt idx="514">
                  <c:v>-55.055799999999998</c:v>
                </c:pt>
                <c:pt idx="515">
                  <c:v>-55.011899999999997</c:v>
                </c:pt>
                <c:pt idx="516">
                  <c:v>-54.975200000000001</c:v>
                </c:pt>
                <c:pt idx="517">
                  <c:v>-54.941299999999998</c:v>
                </c:pt>
                <c:pt idx="518">
                  <c:v>-54.907299999999999</c:v>
                </c:pt>
                <c:pt idx="519">
                  <c:v>-54.873399999999997</c:v>
                </c:pt>
                <c:pt idx="520">
                  <c:v>-54.839399999999998</c:v>
                </c:pt>
                <c:pt idx="521">
                  <c:v>-54.805500000000002</c:v>
                </c:pt>
                <c:pt idx="522">
                  <c:v>-54.771599999999999</c:v>
                </c:pt>
                <c:pt idx="523">
                  <c:v>-54.7376</c:v>
                </c:pt>
                <c:pt idx="524">
                  <c:v>-54.703699999999998</c:v>
                </c:pt>
                <c:pt idx="525">
                  <c:v>-54.669699999999999</c:v>
                </c:pt>
                <c:pt idx="526">
                  <c:v>-54.635800000000003</c:v>
                </c:pt>
                <c:pt idx="527">
                  <c:v>-54.601799999999997</c:v>
                </c:pt>
                <c:pt idx="528">
                  <c:v>-54.567900000000002</c:v>
                </c:pt>
                <c:pt idx="529">
                  <c:v>-54.533900000000003</c:v>
                </c:pt>
                <c:pt idx="530">
                  <c:v>-54.5</c:v>
                </c:pt>
                <c:pt idx="531">
                  <c:v>-54.47</c:v>
                </c:pt>
                <c:pt idx="532">
                  <c:v>-54.44</c:v>
                </c:pt>
                <c:pt idx="533">
                  <c:v>-54.41</c:v>
                </c:pt>
                <c:pt idx="534">
                  <c:v>-54.38</c:v>
                </c:pt>
                <c:pt idx="535">
                  <c:v>-54.35</c:v>
                </c:pt>
                <c:pt idx="536">
                  <c:v>-54.32</c:v>
                </c:pt>
                <c:pt idx="537">
                  <c:v>-54.29</c:v>
                </c:pt>
                <c:pt idx="538">
                  <c:v>-54.26</c:v>
                </c:pt>
                <c:pt idx="539">
                  <c:v>-54.2301</c:v>
                </c:pt>
                <c:pt idx="540">
                  <c:v>-54.200099999999999</c:v>
                </c:pt>
                <c:pt idx="541">
                  <c:v>-54.170099999999998</c:v>
                </c:pt>
                <c:pt idx="542">
                  <c:v>-54.140099999999997</c:v>
                </c:pt>
                <c:pt idx="543">
                  <c:v>-54.110100000000003</c:v>
                </c:pt>
                <c:pt idx="544">
                  <c:v>-54.080100000000002</c:v>
                </c:pt>
                <c:pt idx="545">
                  <c:v>-54.0501</c:v>
                </c:pt>
                <c:pt idx="546">
                  <c:v>-54.020099999999999</c:v>
                </c:pt>
                <c:pt idx="547">
                  <c:v>-53.988399999999999</c:v>
                </c:pt>
                <c:pt idx="548">
                  <c:v>-53.953099999999999</c:v>
                </c:pt>
                <c:pt idx="549">
                  <c:v>-53.9178</c:v>
                </c:pt>
                <c:pt idx="550">
                  <c:v>-53.8825</c:v>
                </c:pt>
                <c:pt idx="551">
                  <c:v>-53.847200000000001</c:v>
                </c:pt>
                <c:pt idx="552">
                  <c:v>-53.811900000000001</c:v>
                </c:pt>
                <c:pt idx="553">
                  <c:v>-53.776600000000002</c:v>
                </c:pt>
                <c:pt idx="554">
                  <c:v>-53.741399999999999</c:v>
                </c:pt>
                <c:pt idx="555">
                  <c:v>-53.706099999999999</c:v>
                </c:pt>
                <c:pt idx="556">
                  <c:v>-53.6708</c:v>
                </c:pt>
                <c:pt idx="557">
                  <c:v>-53.6355</c:v>
                </c:pt>
                <c:pt idx="558">
                  <c:v>-53.600200000000001</c:v>
                </c:pt>
                <c:pt idx="559">
                  <c:v>-53.564900000000002</c:v>
                </c:pt>
                <c:pt idx="560">
                  <c:v>-53.529600000000002</c:v>
                </c:pt>
                <c:pt idx="561">
                  <c:v>-53.495600000000003</c:v>
                </c:pt>
                <c:pt idx="562">
                  <c:v>-53.468400000000003</c:v>
                </c:pt>
                <c:pt idx="563">
                  <c:v>-53.441099999999999</c:v>
                </c:pt>
                <c:pt idx="564">
                  <c:v>-53.413800000000002</c:v>
                </c:pt>
                <c:pt idx="565">
                  <c:v>-53.386499999999998</c:v>
                </c:pt>
                <c:pt idx="566">
                  <c:v>-53.359200000000001</c:v>
                </c:pt>
                <c:pt idx="567">
                  <c:v>-53.332000000000001</c:v>
                </c:pt>
                <c:pt idx="568">
                  <c:v>-53.304699999999997</c:v>
                </c:pt>
                <c:pt idx="569">
                  <c:v>-53.2774</c:v>
                </c:pt>
                <c:pt idx="570">
                  <c:v>-53.250100000000003</c:v>
                </c:pt>
                <c:pt idx="571">
                  <c:v>-53.222900000000003</c:v>
                </c:pt>
                <c:pt idx="572">
                  <c:v>-53.195599999999999</c:v>
                </c:pt>
                <c:pt idx="573">
                  <c:v>-53.168300000000002</c:v>
                </c:pt>
                <c:pt idx="574">
                  <c:v>-53.140999999999998</c:v>
                </c:pt>
                <c:pt idx="575">
                  <c:v>-53.113700000000001</c:v>
                </c:pt>
                <c:pt idx="576">
                  <c:v>-53.086500000000001</c:v>
                </c:pt>
                <c:pt idx="577">
                  <c:v>-53.059199999999997</c:v>
                </c:pt>
                <c:pt idx="578">
                  <c:v>-53.0319</c:v>
                </c:pt>
                <c:pt idx="579">
                  <c:v>-53.004600000000003</c:v>
                </c:pt>
                <c:pt idx="580">
                  <c:v>-52.972299999999997</c:v>
                </c:pt>
                <c:pt idx="581">
                  <c:v>-52.939</c:v>
                </c:pt>
                <c:pt idx="582">
                  <c:v>-52.9056</c:v>
                </c:pt>
                <c:pt idx="583">
                  <c:v>-52.872199999999999</c:v>
                </c:pt>
                <c:pt idx="584">
                  <c:v>-52.838900000000002</c:v>
                </c:pt>
                <c:pt idx="585">
                  <c:v>-52.805500000000002</c:v>
                </c:pt>
                <c:pt idx="586">
                  <c:v>-52.772199999999998</c:v>
                </c:pt>
                <c:pt idx="587">
                  <c:v>-52.738799999999998</c:v>
                </c:pt>
                <c:pt idx="588">
                  <c:v>-52.705500000000001</c:v>
                </c:pt>
                <c:pt idx="589">
                  <c:v>-52.6721</c:v>
                </c:pt>
                <c:pt idx="590">
                  <c:v>-52.638800000000003</c:v>
                </c:pt>
                <c:pt idx="591">
                  <c:v>-52.605400000000003</c:v>
                </c:pt>
                <c:pt idx="592">
                  <c:v>-52.572000000000003</c:v>
                </c:pt>
                <c:pt idx="593">
                  <c:v>-52.538699999999999</c:v>
                </c:pt>
                <c:pt idx="594">
                  <c:v>-52.505299999999998</c:v>
                </c:pt>
                <c:pt idx="595">
                  <c:v>-52.4756</c:v>
                </c:pt>
                <c:pt idx="596">
                  <c:v>-52.446599999999997</c:v>
                </c:pt>
                <c:pt idx="597">
                  <c:v>-52.417499999999997</c:v>
                </c:pt>
                <c:pt idx="598">
                  <c:v>-52.388500000000001</c:v>
                </c:pt>
                <c:pt idx="599">
                  <c:v>-52.359499999999997</c:v>
                </c:pt>
                <c:pt idx="600">
                  <c:v>-52.330399999999997</c:v>
                </c:pt>
                <c:pt idx="601">
                  <c:v>-52.301400000000001</c:v>
                </c:pt>
                <c:pt idx="602">
                  <c:v>-52.272399999999998</c:v>
                </c:pt>
                <c:pt idx="603">
                  <c:v>-52.243299999999998</c:v>
                </c:pt>
                <c:pt idx="604">
                  <c:v>-52.214300000000001</c:v>
                </c:pt>
                <c:pt idx="605">
                  <c:v>-52.185200000000002</c:v>
                </c:pt>
                <c:pt idx="606">
                  <c:v>-52.156199999999998</c:v>
                </c:pt>
                <c:pt idx="607">
                  <c:v>-52.127200000000002</c:v>
                </c:pt>
                <c:pt idx="608">
                  <c:v>-52.098100000000002</c:v>
                </c:pt>
                <c:pt idx="609">
                  <c:v>-52.069099999999999</c:v>
                </c:pt>
                <c:pt idx="610">
                  <c:v>-52.040100000000002</c:v>
                </c:pt>
                <c:pt idx="611">
                  <c:v>-52.011000000000003</c:v>
                </c:pt>
                <c:pt idx="612">
                  <c:v>-51.982300000000002</c:v>
                </c:pt>
                <c:pt idx="613">
                  <c:v>-51.953699999999998</c:v>
                </c:pt>
                <c:pt idx="614">
                  <c:v>-51.9251</c:v>
                </c:pt>
                <c:pt idx="615">
                  <c:v>-51.896599999999999</c:v>
                </c:pt>
                <c:pt idx="616">
                  <c:v>-51.868000000000002</c:v>
                </c:pt>
                <c:pt idx="617">
                  <c:v>-51.839399999999998</c:v>
                </c:pt>
                <c:pt idx="618">
                  <c:v>-51.810899999999997</c:v>
                </c:pt>
                <c:pt idx="619">
                  <c:v>-51.782299999999999</c:v>
                </c:pt>
                <c:pt idx="620">
                  <c:v>-51.753700000000002</c:v>
                </c:pt>
                <c:pt idx="621">
                  <c:v>-51.725099999999998</c:v>
                </c:pt>
                <c:pt idx="622">
                  <c:v>-51.696599999999997</c:v>
                </c:pt>
                <c:pt idx="623">
                  <c:v>-51.667999999999999</c:v>
                </c:pt>
                <c:pt idx="624">
                  <c:v>-51.639400000000002</c:v>
                </c:pt>
                <c:pt idx="625">
                  <c:v>-51.610900000000001</c:v>
                </c:pt>
                <c:pt idx="626">
                  <c:v>-51.582299999999996</c:v>
                </c:pt>
                <c:pt idx="627">
                  <c:v>-51.553699999999999</c:v>
                </c:pt>
                <c:pt idx="628">
                  <c:v>-51.525100000000002</c:v>
                </c:pt>
                <c:pt idx="629">
                  <c:v>-51.496499999999997</c:v>
                </c:pt>
                <c:pt idx="630">
                  <c:v>-51.466900000000003</c:v>
                </c:pt>
                <c:pt idx="631">
                  <c:v>-51.437399999999997</c:v>
                </c:pt>
                <c:pt idx="632">
                  <c:v>-51.407899999999998</c:v>
                </c:pt>
                <c:pt idx="633">
                  <c:v>-51.378399999999999</c:v>
                </c:pt>
                <c:pt idx="634">
                  <c:v>-51.3489</c:v>
                </c:pt>
                <c:pt idx="635">
                  <c:v>-51.319400000000002</c:v>
                </c:pt>
                <c:pt idx="636">
                  <c:v>-51.2898</c:v>
                </c:pt>
                <c:pt idx="637">
                  <c:v>-51.260300000000001</c:v>
                </c:pt>
                <c:pt idx="638">
                  <c:v>-51.230800000000002</c:v>
                </c:pt>
                <c:pt idx="639">
                  <c:v>-51.201300000000003</c:v>
                </c:pt>
                <c:pt idx="640">
                  <c:v>-51.171799999999998</c:v>
                </c:pt>
                <c:pt idx="641">
                  <c:v>-51.142299999999999</c:v>
                </c:pt>
                <c:pt idx="642">
                  <c:v>-51.1128</c:v>
                </c:pt>
                <c:pt idx="643">
                  <c:v>-51.083199999999998</c:v>
                </c:pt>
                <c:pt idx="644">
                  <c:v>-51.053699999999999</c:v>
                </c:pt>
                <c:pt idx="645">
                  <c:v>-51.0242</c:v>
                </c:pt>
                <c:pt idx="646">
                  <c:v>-50.994700000000002</c:v>
                </c:pt>
                <c:pt idx="647">
                  <c:v>-50.965200000000003</c:v>
                </c:pt>
                <c:pt idx="648">
                  <c:v>-50.935699999999997</c:v>
                </c:pt>
                <c:pt idx="649">
                  <c:v>-50.906100000000002</c:v>
                </c:pt>
                <c:pt idx="650">
                  <c:v>-50.876600000000003</c:v>
                </c:pt>
                <c:pt idx="651">
                  <c:v>-50.847099999999998</c:v>
                </c:pt>
                <c:pt idx="652">
                  <c:v>-50.817599999999999</c:v>
                </c:pt>
                <c:pt idx="653">
                  <c:v>-50.7881</c:v>
                </c:pt>
                <c:pt idx="654">
                  <c:v>-50.758600000000001</c:v>
                </c:pt>
                <c:pt idx="655">
                  <c:v>-50.728999999999999</c:v>
                </c:pt>
                <c:pt idx="656">
                  <c:v>-50.6995</c:v>
                </c:pt>
                <c:pt idx="657">
                  <c:v>-50.67</c:v>
                </c:pt>
                <c:pt idx="658">
                  <c:v>-50.640500000000003</c:v>
                </c:pt>
                <c:pt idx="659">
                  <c:v>-50.610999999999997</c:v>
                </c:pt>
                <c:pt idx="660">
                  <c:v>-50.581499999999998</c:v>
                </c:pt>
                <c:pt idx="661">
                  <c:v>-50.551900000000003</c:v>
                </c:pt>
                <c:pt idx="662">
                  <c:v>-50.522399999999998</c:v>
                </c:pt>
                <c:pt idx="663">
                  <c:v>-50.492100000000001</c:v>
                </c:pt>
                <c:pt idx="664">
                  <c:v>-50.459400000000002</c:v>
                </c:pt>
                <c:pt idx="665">
                  <c:v>-50.426699999999997</c:v>
                </c:pt>
                <c:pt idx="666">
                  <c:v>-50.393999999999998</c:v>
                </c:pt>
                <c:pt idx="667">
                  <c:v>-50.3613</c:v>
                </c:pt>
                <c:pt idx="668">
                  <c:v>-50.328499999999998</c:v>
                </c:pt>
                <c:pt idx="669">
                  <c:v>-50.2958</c:v>
                </c:pt>
                <c:pt idx="670">
                  <c:v>-50.263100000000001</c:v>
                </c:pt>
                <c:pt idx="671">
                  <c:v>-50.230400000000003</c:v>
                </c:pt>
                <c:pt idx="672">
                  <c:v>-50.197600000000001</c:v>
                </c:pt>
                <c:pt idx="673">
                  <c:v>-50.164900000000003</c:v>
                </c:pt>
                <c:pt idx="674">
                  <c:v>-50.132199999999997</c:v>
                </c:pt>
                <c:pt idx="675">
                  <c:v>-50.099499999999999</c:v>
                </c:pt>
                <c:pt idx="676">
                  <c:v>-50.066800000000001</c:v>
                </c:pt>
                <c:pt idx="677">
                  <c:v>-50.033999999999999</c:v>
                </c:pt>
                <c:pt idx="678">
                  <c:v>-50.001300000000001</c:v>
                </c:pt>
                <c:pt idx="679">
                  <c:v>-49.972999999999999</c:v>
                </c:pt>
                <c:pt idx="680">
                  <c:v>-49.944899999999997</c:v>
                </c:pt>
                <c:pt idx="681">
                  <c:v>-49.916699999999999</c:v>
                </c:pt>
                <c:pt idx="682">
                  <c:v>-49.888599999999997</c:v>
                </c:pt>
                <c:pt idx="683">
                  <c:v>-49.860399999999998</c:v>
                </c:pt>
                <c:pt idx="684">
                  <c:v>-49.832299999999996</c:v>
                </c:pt>
                <c:pt idx="685">
                  <c:v>-49.804200000000002</c:v>
                </c:pt>
                <c:pt idx="686">
                  <c:v>-49.776000000000003</c:v>
                </c:pt>
                <c:pt idx="687">
                  <c:v>-49.747900000000001</c:v>
                </c:pt>
                <c:pt idx="688">
                  <c:v>-49.719799999999999</c:v>
                </c:pt>
                <c:pt idx="689">
                  <c:v>-49.691600000000001</c:v>
                </c:pt>
                <c:pt idx="690">
                  <c:v>-49.663499999999999</c:v>
                </c:pt>
                <c:pt idx="691">
                  <c:v>-49.635300000000001</c:v>
                </c:pt>
                <c:pt idx="692">
                  <c:v>-49.607199999999999</c:v>
                </c:pt>
                <c:pt idx="693">
                  <c:v>-49.579099999999997</c:v>
                </c:pt>
                <c:pt idx="694">
                  <c:v>-49.550899999999999</c:v>
                </c:pt>
                <c:pt idx="695">
                  <c:v>-49.522799999999997</c:v>
                </c:pt>
                <c:pt idx="696">
                  <c:v>-49.492199999999997</c:v>
                </c:pt>
                <c:pt idx="697">
                  <c:v>-49.451300000000003</c:v>
                </c:pt>
                <c:pt idx="698">
                  <c:v>-49.410499999999999</c:v>
                </c:pt>
                <c:pt idx="699">
                  <c:v>-49.369599999999998</c:v>
                </c:pt>
                <c:pt idx="700">
                  <c:v>-49.328699999999998</c:v>
                </c:pt>
                <c:pt idx="701">
                  <c:v>-49.287799999999997</c:v>
                </c:pt>
                <c:pt idx="702">
                  <c:v>-49.246899999999997</c:v>
                </c:pt>
                <c:pt idx="703">
                  <c:v>-49.206099999999999</c:v>
                </c:pt>
                <c:pt idx="704">
                  <c:v>-49.165199999999999</c:v>
                </c:pt>
                <c:pt idx="705">
                  <c:v>-49.124299999999998</c:v>
                </c:pt>
                <c:pt idx="706">
                  <c:v>-49.083399999999997</c:v>
                </c:pt>
                <c:pt idx="707">
                  <c:v>-49.042499999999997</c:v>
                </c:pt>
                <c:pt idx="708">
                  <c:v>-49.001600000000003</c:v>
                </c:pt>
                <c:pt idx="709">
                  <c:v>-48.973399999999998</c:v>
                </c:pt>
                <c:pt idx="710">
                  <c:v>-48.945700000000002</c:v>
                </c:pt>
                <c:pt idx="711">
                  <c:v>-48.917999999999999</c:v>
                </c:pt>
                <c:pt idx="712">
                  <c:v>-48.890300000000003</c:v>
                </c:pt>
                <c:pt idx="713">
                  <c:v>-48.8626</c:v>
                </c:pt>
                <c:pt idx="714">
                  <c:v>-48.834899999999998</c:v>
                </c:pt>
                <c:pt idx="715">
                  <c:v>-48.807200000000002</c:v>
                </c:pt>
                <c:pt idx="716">
                  <c:v>-48.779499999999999</c:v>
                </c:pt>
                <c:pt idx="717">
                  <c:v>-48.751800000000003</c:v>
                </c:pt>
                <c:pt idx="718">
                  <c:v>-48.7241</c:v>
                </c:pt>
                <c:pt idx="719">
                  <c:v>-48.696399999999997</c:v>
                </c:pt>
                <c:pt idx="720">
                  <c:v>-48.668700000000001</c:v>
                </c:pt>
                <c:pt idx="721">
                  <c:v>-48.640999999999998</c:v>
                </c:pt>
                <c:pt idx="722">
                  <c:v>-48.613300000000002</c:v>
                </c:pt>
                <c:pt idx="723">
                  <c:v>-48.585599999999999</c:v>
                </c:pt>
                <c:pt idx="724">
                  <c:v>-48.557899999999997</c:v>
                </c:pt>
                <c:pt idx="725">
                  <c:v>-48.530200000000001</c:v>
                </c:pt>
                <c:pt idx="726">
                  <c:v>-48.502499999999998</c:v>
                </c:pt>
                <c:pt idx="727">
                  <c:v>-48.469700000000003</c:v>
                </c:pt>
                <c:pt idx="728">
                  <c:v>-48.436300000000003</c:v>
                </c:pt>
                <c:pt idx="729">
                  <c:v>-48.402999999999999</c:v>
                </c:pt>
                <c:pt idx="730">
                  <c:v>-48.369700000000002</c:v>
                </c:pt>
                <c:pt idx="731">
                  <c:v>-48.336300000000001</c:v>
                </c:pt>
                <c:pt idx="732">
                  <c:v>-48.302999999999997</c:v>
                </c:pt>
                <c:pt idx="733">
                  <c:v>-48.2697</c:v>
                </c:pt>
                <c:pt idx="734">
                  <c:v>-48.2363</c:v>
                </c:pt>
                <c:pt idx="735">
                  <c:v>-48.203000000000003</c:v>
                </c:pt>
                <c:pt idx="736">
                  <c:v>-48.169699999999999</c:v>
                </c:pt>
                <c:pt idx="737">
                  <c:v>-48.136299999999999</c:v>
                </c:pt>
                <c:pt idx="738">
                  <c:v>-48.103000000000002</c:v>
                </c:pt>
                <c:pt idx="739">
                  <c:v>-48.069699999999997</c:v>
                </c:pt>
                <c:pt idx="740">
                  <c:v>-48.036299999999997</c:v>
                </c:pt>
                <c:pt idx="741">
                  <c:v>-48.003</c:v>
                </c:pt>
                <c:pt idx="742">
                  <c:v>-47.969099999999997</c:v>
                </c:pt>
                <c:pt idx="743">
                  <c:v>-47.935099999999998</c:v>
                </c:pt>
                <c:pt idx="744">
                  <c:v>-47.901200000000003</c:v>
                </c:pt>
                <c:pt idx="745">
                  <c:v>-47.867199999999997</c:v>
                </c:pt>
                <c:pt idx="746">
                  <c:v>-47.833199999999998</c:v>
                </c:pt>
                <c:pt idx="747">
                  <c:v>-47.799300000000002</c:v>
                </c:pt>
                <c:pt idx="748">
                  <c:v>-47.765300000000003</c:v>
                </c:pt>
                <c:pt idx="749">
                  <c:v>-47.731299999999997</c:v>
                </c:pt>
                <c:pt idx="750">
                  <c:v>-47.697400000000002</c:v>
                </c:pt>
                <c:pt idx="751">
                  <c:v>-47.663400000000003</c:v>
                </c:pt>
                <c:pt idx="752">
                  <c:v>-47.629399999999997</c:v>
                </c:pt>
                <c:pt idx="753">
                  <c:v>-47.595399999999998</c:v>
                </c:pt>
                <c:pt idx="754">
                  <c:v>-47.561500000000002</c:v>
                </c:pt>
                <c:pt idx="755">
                  <c:v>-47.527500000000003</c:v>
                </c:pt>
                <c:pt idx="756">
                  <c:v>-47.3339</c:v>
                </c:pt>
                <c:pt idx="757">
                  <c:v>-47.01</c:v>
                </c:pt>
                <c:pt idx="758">
                  <c:v>-47.009300000000003</c:v>
                </c:pt>
                <c:pt idx="759">
                  <c:v>-47.008600000000001</c:v>
                </c:pt>
                <c:pt idx="760">
                  <c:v>-47.007899999999999</c:v>
                </c:pt>
                <c:pt idx="761">
                  <c:v>-47.007199999999997</c:v>
                </c:pt>
                <c:pt idx="762">
                  <c:v>-47.006599999999999</c:v>
                </c:pt>
                <c:pt idx="763">
                  <c:v>-47.005899999999997</c:v>
                </c:pt>
                <c:pt idx="764">
                  <c:v>-47.005200000000002</c:v>
                </c:pt>
                <c:pt idx="765">
                  <c:v>-47.0045</c:v>
                </c:pt>
                <c:pt idx="766">
                  <c:v>-47.003799999999998</c:v>
                </c:pt>
                <c:pt idx="767">
                  <c:v>-47.0032</c:v>
                </c:pt>
                <c:pt idx="768">
                  <c:v>-47.002499999999998</c:v>
                </c:pt>
                <c:pt idx="769">
                  <c:v>-47.001800000000003</c:v>
                </c:pt>
                <c:pt idx="770">
                  <c:v>-47.001100000000001</c:v>
                </c:pt>
                <c:pt idx="771">
                  <c:v>-47.000399999999999</c:v>
                </c:pt>
                <c:pt idx="772">
                  <c:v>-46.990299999999998</c:v>
                </c:pt>
                <c:pt idx="773">
                  <c:v>-46.963500000000003</c:v>
                </c:pt>
                <c:pt idx="774">
                  <c:v>-46.936599999999999</c:v>
                </c:pt>
                <c:pt idx="775">
                  <c:v>-46.909799999999997</c:v>
                </c:pt>
                <c:pt idx="776">
                  <c:v>-46.882899999999999</c:v>
                </c:pt>
                <c:pt idx="777">
                  <c:v>-46.856099999999998</c:v>
                </c:pt>
                <c:pt idx="778">
                  <c:v>-46.8292</c:v>
                </c:pt>
                <c:pt idx="779">
                  <c:v>-46.802399999999999</c:v>
                </c:pt>
                <c:pt idx="780">
                  <c:v>-46.775500000000001</c:v>
                </c:pt>
                <c:pt idx="781">
                  <c:v>-46.748699999999999</c:v>
                </c:pt>
                <c:pt idx="782">
                  <c:v>-46.721800000000002</c:v>
                </c:pt>
                <c:pt idx="783">
                  <c:v>-46.695</c:v>
                </c:pt>
                <c:pt idx="784">
                  <c:v>-46.668100000000003</c:v>
                </c:pt>
                <c:pt idx="785">
                  <c:v>-46.641199999999998</c:v>
                </c:pt>
                <c:pt idx="786">
                  <c:v>-46.614400000000003</c:v>
                </c:pt>
                <c:pt idx="787">
                  <c:v>-46.587499999999999</c:v>
                </c:pt>
                <c:pt idx="788">
                  <c:v>-46.560699999999997</c:v>
                </c:pt>
                <c:pt idx="789">
                  <c:v>-46.533799999999999</c:v>
                </c:pt>
                <c:pt idx="790">
                  <c:v>-46.506999999999998</c:v>
                </c:pt>
                <c:pt idx="791">
                  <c:v>-46.477400000000003</c:v>
                </c:pt>
                <c:pt idx="792">
                  <c:v>-46.446899999999999</c:v>
                </c:pt>
                <c:pt idx="793">
                  <c:v>-46.416400000000003</c:v>
                </c:pt>
                <c:pt idx="794">
                  <c:v>-46.385800000000003</c:v>
                </c:pt>
                <c:pt idx="795">
                  <c:v>-46.3553</c:v>
                </c:pt>
                <c:pt idx="796">
                  <c:v>-46.324800000000003</c:v>
                </c:pt>
                <c:pt idx="797">
                  <c:v>-46.2943</c:v>
                </c:pt>
                <c:pt idx="798">
                  <c:v>-46.2637</c:v>
                </c:pt>
                <c:pt idx="799">
                  <c:v>-46.233199999999997</c:v>
                </c:pt>
                <c:pt idx="800">
                  <c:v>-46.2027</c:v>
                </c:pt>
                <c:pt idx="801">
                  <c:v>-46.172199999999997</c:v>
                </c:pt>
                <c:pt idx="802">
                  <c:v>-46.141599999999997</c:v>
                </c:pt>
                <c:pt idx="803">
                  <c:v>-46.1111</c:v>
                </c:pt>
                <c:pt idx="804">
                  <c:v>-46.080599999999997</c:v>
                </c:pt>
                <c:pt idx="805">
                  <c:v>-46.0501</c:v>
                </c:pt>
                <c:pt idx="806">
                  <c:v>-46.019500000000001</c:v>
                </c:pt>
                <c:pt idx="807">
                  <c:v>-45.9878</c:v>
                </c:pt>
                <c:pt idx="808">
                  <c:v>-45.953800000000001</c:v>
                </c:pt>
                <c:pt idx="809">
                  <c:v>-45.919899999999998</c:v>
                </c:pt>
                <c:pt idx="810">
                  <c:v>-45.885899999999999</c:v>
                </c:pt>
                <c:pt idx="811">
                  <c:v>-45.851999999999997</c:v>
                </c:pt>
                <c:pt idx="812">
                  <c:v>-45.818100000000001</c:v>
                </c:pt>
                <c:pt idx="813">
                  <c:v>-45.784100000000002</c:v>
                </c:pt>
                <c:pt idx="814">
                  <c:v>-45.7502</c:v>
                </c:pt>
                <c:pt idx="815">
                  <c:v>-45.716200000000001</c:v>
                </c:pt>
                <c:pt idx="816">
                  <c:v>-45.682299999999998</c:v>
                </c:pt>
                <c:pt idx="817">
                  <c:v>-45.648299999999999</c:v>
                </c:pt>
                <c:pt idx="818">
                  <c:v>-45.614400000000003</c:v>
                </c:pt>
                <c:pt idx="819">
                  <c:v>-45.580399999999997</c:v>
                </c:pt>
                <c:pt idx="820">
                  <c:v>-45.546500000000002</c:v>
                </c:pt>
                <c:pt idx="821">
                  <c:v>-45.512599999999999</c:v>
                </c:pt>
                <c:pt idx="822">
                  <c:v>-45.473599999999998</c:v>
                </c:pt>
                <c:pt idx="823">
                  <c:v>-45.431800000000003</c:v>
                </c:pt>
                <c:pt idx="824">
                  <c:v>-45.39</c:v>
                </c:pt>
                <c:pt idx="825">
                  <c:v>-45.348100000000002</c:v>
                </c:pt>
                <c:pt idx="826">
                  <c:v>-45.3063</c:v>
                </c:pt>
                <c:pt idx="827">
                  <c:v>-45.264400000000002</c:v>
                </c:pt>
                <c:pt idx="828">
                  <c:v>-45.2226</c:v>
                </c:pt>
                <c:pt idx="829">
                  <c:v>-45.180799999999998</c:v>
                </c:pt>
                <c:pt idx="830">
                  <c:v>-45.1389</c:v>
                </c:pt>
                <c:pt idx="831">
                  <c:v>-45.097099999999998</c:v>
                </c:pt>
                <c:pt idx="832">
                  <c:v>-45.055199999999999</c:v>
                </c:pt>
                <c:pt idx="833">
                  <c:v>-45.013399999999997</c:v>
                </c:pt>
                <c:pt idx="834">
                  <c:v>-44.842599999999997</c:v>
                </c:pt>
                <c:pt idx="835">
                  <c:v>-44.814999999999998</c:v>
                </c:pt>
                <c:pt idx="836">
                  <c:v>-44.787300000000002</c:v>
                </c:pt>
                <c:pt idx="837">
                  <c:v>-44.759599999999999</c:v>
                </c:pt>
                <c:pt idx="838">
                  <c:v>-44.731900000000003</c:v>
                </c:pt>
                <c:pt idx="839">
                  <c:v>-44.7042</c:v>
                </c:pt>
                <c:pt idx="840">
                  <c:v>-44.676600000000001</c:v>
                </c:pt>
                <c:pt idx="841">
                  <c:v>-44.648899999999998</c:v>
                </c:pt>
                <c:pt idx="842">
                  <c:v>-44.621200000000002</c:v>
                </c:pt>
                <c:pt idx="843">
                  <c:v>-44.593499999999999</c:v>
                </c:pt>
                <c:pt idx="844">
                  <c:v>-44.565899999999999</c:v>
                </c:pt>
                <c:pt idx="845">
                  <c:v>-44.538200000000003</c:v>
                </c:pt>
                <c:pt idx="846">
                  <c:v>-44.5105</c:v>
                </c:pt>
                <c:pt idx="847">
                  <c:v>-44.471400000000003</c:v>
                </c:pt>
                <c:pt idx="848">
                  <c:v>-44.425199999999997</c:v>
                </c:pt>
                <c:pt idx="849">
                  <c:v>-44.378999999999998</c:v>
                </c:pt>
                <c:pt idx="850">
                  <c:v>-44.332900000000002</c:v>
                </c:pt>
                <c:pt idx="851">
                  <c:v>-44.286700000000003</c:v>
                </c:pt>
                <c:pt idx="852">
                  <c:v>-44.240499999999997</c:v>
                </c:pt>
                <c:pt idx="853">
                  <c:v>-44.194400000000002</c:v>
                </c:pt>
                <c:pt idx="854">
                  <c:v>-44.148200000000003</c:v>
                </c:pt>
                <c:pt idx="855">
                  <c:v>-44.101999999999997</c:v>
                </c:pt>
                <c:pt idx="856">
                  <c:v>-44.055900000000001</c:v>
                </c:pt>
                <c:pt idx="857">
                  <c:v>-44.009700000000002</c:v>
                </c:pt>
                <c:pt idx="858">
                  <c:v>-43.968400000000003</c:v>
                </c:pt>
                <c:pt idx="859">
                  <c:v>-43.928400000000003</c:v>
                </c:pt>
                <c:pt idx="860">
                  <c:v>-43.888399999999997</c:v>
                </c:pt>
                <c:pt idx="861">
                  <c:v>-43.848399999999998</c:v>
                </c:pt>
                <c:pt idx="862">
                  <c:v>-43.808399999999999</c:v>
                </c:pt>
                <c:pt idx="863">
                  <c:v>-43.7684</c:v>
                </c:pt>
                <c:pt idx="864">
                  <c:v>-43.728400000000001</c:v>
                </c:pt>
                <c:pt idx="865">
                  <c:v>-43.688400000000001</c:v>
                </c:pt>
                <c:pt idx="866">
                  <c:v>-43.648400000000002</c:v>
                </c:pt>
                <c:pt idx="867">
                  <c:v>-43.608400000000003</c:v>
                </c:pt>
                <c:pt idx="868">
                  <c:v>-43.568399999999997</c:v>
                </c:pt>
                <c:pt idx="869">
                  <c:v>-43.528399999999998</c:v>
                </c:pt>
                <c:pt idx="870">
                  <c:v>-43.077199999999998</c:v>
                </c:pt>
                <c:pt idx="871">
                  <c:v>-43.070399999999999</c:v>
                </c:pt>
                <c:pt idx="872">
                  <c:v>-43.063699999999997</c:v>
                </c:pt>
                <c:pt idx="873">
                  <c:v>-43.056899999999999</c:v>
                </c:pt>
                <c:pt idx="874">
                  <c:v>-43.0501</c:v>
                </c:pt>
                <c:pt idx="875">
                  <c:v>-43.043300000000002</c:v>
                </c:pt>
                <c:pt idx="876">
                  <c:v>-43.036499999999997</c:v>
                </c:pt>
                <c:pt idx="877">
                  <c:v>-43.029699999999998</c:v>
                </c:pt>
                <c:pt idx="878">
                  <c:v>-43.0229</c:v>
                </c:pt>
                <c:pt idx="879">
                  <c:v>-43.016199999999998</c:v>
                </c:pt>
                <c:pt idx="880">
                  <c:v>-43.009399999999999</c:v>
                </c:pt>
                <c:pt idx="881">
                  <c:v>-43.002600000000001</c:v>
                </c:pt>
                <c:pt idx="882">
                  <c:v>-42.760899999999999</c:v>
                </c:pt>
                <c:pt idx="883">
                  <c:v>-42.739400000000003</c:v>
                </c:pt>
                <c:pt idx="884">
                  <c:v>-42.718000000000004</c:v>
                </c:pt>
                <c:pt idx="885">
                  <c:v>-42.6965</c:v>
                </c:pt>
                <c:pt idx="886">
                  <c:v>-42.6751</c:v>
                </c:pt>
                <c:pt idx="887">
                  <c:v>-42.653599999999997</c:v>
                </c:pt>
                <c:pt idx="888">
                  <c:v>-42.632199999999997</c:v>
                </c:pt>
                <c:pt idx="889">
                  <c:v>-42.610700000000001</c:v>
                </c:pt>
                <c:pt idx="890">
                  <c:v>-42.589300000000001</c:v>
                </c:pt>
                <c:pt idx="891">
                  <c:v>-42.567799999999998</c:v>
                </c:pt>
                <c:pt idx="892">
                  <c:v>-42.546300000000002</c:v>
                </c:pt>
                <c:pt idx="893">
                  <c:v>-42.524900000000002</c:v>
                </c:pt>
                <c:pt idx="894">
                  <c:v>-42.503399999999999</c:v>
                </c:pt>
                <c:pt idx="895">
                  <c:v>-42.197299999999998</c:v>
                </c:pt>
                <c:pt idx="896">
                  <c:v>-42.179900000000004</c:v>
                </c:pt>
                <c:pt idx="897">
                  <c:v>-42.162599999999998</c:v>
                </c:pt>
                <c:pt idx="898">
                  <c:v>-42.145299999999999</c:v>
                </c:pt>
                <c:pt idx="899">
                  <c:v>-42.127899999999997</c:v>
                </c:pt>
                <c:pt idx="900">
                  <c:v>-42.110599999999998</c:v>
                </c:pt>
                <c:pt idx="901">
                  <c:v>-42.093299999999999</c:v>
                </c:pt>
                <c:pt idx="902">
                  <c:v>-42.075899999999997</c:v>
                </c:pt>
                <c:pt idx="903">
                  <c:v>-42.058599999999998</c:v>
                </c:pt>
                <c:pt idx="904">
                  <c:v>-42.0413</c:v>
                </c:pt>
                <c:pt idx="905">
                  <c:v>-42.023899999999998</c:v>
                </c:pt>
                <c:pt idx="906">
                  <c:v>-42.006599999999999</c:v>
                </c:pt>
                <c:pt idx="907">
                  <c:v>-41.6248</c:v>
                </c:pt>
                <c:pt idx="908">
                  <c:v>-41.612900000000003</c:v>
                </c:pt>
                <c:pt idx="909">
                  <c:v>-41.600999999999999</c:v>
                </c:pt>
                <c:pt idx="910">
                  <c:v>-41.589100000000002</c:v>
                </c:pt>
                <c:pt idx="911">
                  <c:v>-41.577199999999998</c:v>
                </c:pt>
                <c:pt idx="912">
                  <c:v>-41.565300000000001</c:v>
                </c:pt>
                <c:pt idx="913">
                  <c:v>-41.553400000000003</c:v>
                </c:pt>
                <c:pt idx="914">
                  <c:v>-41.541499999999999</c:v>
                </c:pt>
                <c:pt idx="915">
                  <c:v>-41.529600000000002</c:v>
                </c:pt>
                <c:pt idx="916">
                  <c:v>-41.517699999999998</c:v>
                </c:pt>
                <c:pt idx="917">
                  <c:v>-41.505800000000001</c:v>
                </c:pt>
                <c:pt idx="918">
                  <c:v>-41.395299999999999</c:v>
                </c:pt>
                <c:pt idx="919">
                  <c:v>-41.081800000000001</c:v>
                </c:pt>
                <c:pt idx="920">
                  <c:v>-41.042900000000003</c:v>
                </c:pt>
                <c:pt idx="921">
                  <c:v>-41.035600000000002</c:v>
                </c:pt>
                <c:pt idx="922">
                  <c:v>-41.028199999999998</c:v>
                </c:pt>
                <c:pt idx="923">
                  <c:v>-41.020800000000001</c:v>
                </c:pt>
                <c:pt idx="924">
                  <c:v>-41.013500000000001</c:v>
                </c:pt>
                <c:pt idx="925">
                  <c:v>-41.006100000000004</c:v>
                </c:pt>
                <c:pt idx="926">
                  <c:v>-40.915500000000002</c:v>
                </c:pt>
                <c:pt idx="927">
                  <c:v>-40.5413</c:v>
                </c:pt>
                <c:pt idx="928">
                  <c:v>-40.5334</c:v>
                </c:pt>
                <c:pt idx="929">
                  <c:v>-40.525500000000001</c:v>
                </c:pt>
                <c:pt idx="930">
                  <c:v>-40.517600000000002</c:v>
                </c:pt>
                <c:pt idx="931">
                  <c:v>-40.509700000000002</c:v>
                </c:pt>
                <c:pt idx="932">
                  <c:v>-40.5017</c:v>
                </c:pt>
                <c:pt idx="933">
                  <c:v>-40.1417</c:v>
                </c:pt>
                <c:pt idx="934">
                  <c:v>-40.077100000000002</c:v>
                </c:pt>
                <c:pt idx="935">
                  <c:v>-40.062100000000001</c:v>
                </c:pt>
                <c:pt idx="936">
                  <c:v>-40.047199999999997</c:v>
                </c:pt>
                <c:pt idx="937">
                  <c:v>-40.032299999999999</c:v>
                </c:pt>
                <c:pt idx="938">
                  <c:v>-40.017299999999999</c:v>
                </c:pt>
                <c:pt idx="939">
                  <c:v>-40.002400000000002</c:v>
                </c:pt>
                <c:pt idx="940">
                  <c:v>-39.750900000000001</c:v>
                </c:pt>
                <c:pt idx="941">
                  <c:v>-39.628</c:v>
                </c:pt>
                <c:pt idx="942">
                  <c:v>-39.574300000000001</c:v>
                </c:pt>
                <c:pt idx="943">
                  <c:v>-39.56</c:v>
                </c:pt>
                <c:pt idx="944">
                  <c:v>-39.5458</c:v>
                </c:pt>
                <c:pt idx="945">
                  <c:v>-39.531500000000001</c:v>
                </c:pt>
                <c:pt idx="946">
                  <c:v>-39.517200000000003</c:v>
                </c:pt>
                <c:pt idx="947">
                  <c:v>-39.503</c:v>
                </c:pt>
                <c:pt idx="948">
                  <c:v>-39.289700000000003</c:v>
                </c:pt>
                <c:pt idx="949">
                  <c:v>-39.160600000000002</c:v>
                </c:pt>
                <c:pt idx="950">
                  <c:v>-39.084099999999999</c:v>
                </c:pt>
                <c:pt idx="951">
                  <c:v>-39.007599999999996</c:v>
                </c:pt>
                <c:pt idx="952">
                  <c:v>-38.719700000000003</c:v>
                </c:pt>
                <c:pt idx="953">
                  <c:v>-38.550699999999999</c:v>
                </c:pt>
                <c:pt idx="954">
                  <c:v>-38.535699999999999</c:v>
                </c:pt>
                <c:pt idx="955">
                  <c:v>-38.520699999999998</c:v>
                </c:pt>
                <c:pt idx="956">
                  <c:v>-38.505699999999997</c:v>
                </c:pt>
                <c:pt idx="957">
                  <c:v>-38.295400000000001</c:v>
                </c:pt>
                <c:pt idx="958">
                  <c:v>-38.017000000000003</c:v>
                </c:pt>
                <c:pt idx="959">
                  <c:v>-38.004800000000003</c:v>
                </c:pt>
                <c:pt idx="960">
                  <c:v>-38.003599999999999</c:v>
                </c:pt>
                <c:pt idx="961">
                  <c:v>-38.002299999999998</c:v>
                </c:pt>
                <c:pt idx="962">
                  <c:v>-38.000999999999998</c:v>
                </c:pt>
                <c:pt idx="963">
                  <c:v>-37.992400000000004</c:v>
                </c:pt>
                <c:pt idx="964">
                  <c:v>-37.800600000000003</c:v>
                </c:pt>
                <c:pt idx="965">
                  <c:v>-37.537100000000002</c:v>
                </c:pt>
                <c:pt idx="966">
                  <c:v>-37.523699999999998</c:v>
                </c:pt>
                <c:pt idx="967">
                  <c:v>-37.510300000000001</c:v>
                </c:pt>
                <c:pt idx="968">
                  <c:v>-37.452399999999997</c:v>
                </c:pt>
                <c:pt idx="969">
                  <c:v>-37.000300000000003</c:v>
                </c:pt>
                <c:pt idx="970">
                  <c:v>-37.0002</c:v>
                </c:pt>
                <c:pt idx="971">
                  <c:v>-37.000100000000003</c:v>
                </c:pt>
                <c:pt idx="972">
                  <c:v>-36.999600000000001</c:v>
                </c:pt>
                <c:pt idx="973">
                  <c:v>-36.844700000000003</c:v>
                </c:pt>
                <c:pt idx="974">
                  <c:v>-36.673000000000002</c:v>
                </c:pt>
                <c:pt idx="975">
                  <c:v>-36.578400000000002</c:v>
                </c:pt>
                <c:pt idx="976">
                  <c:v>-36.496499999999997</c:v>
                </c:pt>
                <c:pt idx="977">
                  <c:v>-36.300899999999999</c:v>
                </c:pt>
                <c:pt idx="978">
                  <c:v>-36.130699999999997</c:v>
                </c:pt>
                <c:pt idx="979">
                  <c:v>-36.066800000000001</c:v>
                </c:pt>
                <c:pt idx="980">
                  <c:v>-35.999499999999998</c:v>
                </c:pt>
                <c:pt idx="981">
                  <c:v>-35.864899999999999</c:v>
                </c:pt>
                <c:pt idx="982">
                  <c:v>-35.531799999999997</c:v>
                </c:pt>
                <c:pt idx="983">
                  <c:v>-35.493400000000001</c:v>
                </c:pt>
                <c:pt idx="984">
                  <c:v>-35.265799999999999</c:v>
                </c:pt>
                <c:pt idx="985">
                  <c:v>-35.054200000000002</c:v>
                </c:pt>
                <c:pt idx="986">
                  <c:v>-34.768999999999998</c:v>
                </c:pt>
                <c:pt idx="987">
                  <c:v>-34.497500000000002</c:v>
                </c:pt>
                <c:pt idx="988">
                  <c:v>-33.909500000000001</c:v>
                </c:pt>
                <c:pt idx="989">
                  <c:v>-33.597299999999997</c:v>
                </c:pt>
                <c:pt idx="990">
                  <c:v>-33.447099999999999</c:v>
                </c:pt>
                <c:pt idx="991">
                  <c:v>-33.3264</c:v>
                </c:pt>
                <c:pt idx="992">
                  <c:v>-32.485399999999998</c:v>
                </c:pt>
                <c:pt idx="993">
                  <c:v>-32.112000000000002</c:v>
                </c:pt>
                <c:pt idx="994">
                  <c:v>-31.652699999999999</c:v>
                </c:pt>
                <c:pt idx="995">
                  <c:v>-31</c:v>
                </c:pt>
                <c:pt idx="996">
                  <c:v>-30.491099999999999</c:v>
                </c:pt>
                <c:pt idx="997">
                  <c:v>-28.9208</c:v>
                </c:pt>
                <c:pt idx="998">
                  <c:v>-27.2776</c:v>
                </c:pt>
                <c:pt idx="999">
                  <c:v>-25.4877</c:v>
                </c:pt>
                <c:pt idx="1000">
                  <c:v>-17.6221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6E5-4378-BE46-1BC393D4D50B}"/>
            </c:ext>
          </c:extLst>
        </c:ser>
        <c:ser>
          <c:idx val="6"/>
          <c:order val="6"/>
          <c:tx>
            <c:v>Mediatek</c:v>
          </c:tx>
          <c:marker>
            <c:symbol val="none"/>
          </c:marker>
          <c:xVal>
            <c:numRef>
              <c:f>'[NR-U indoor sub7 calibration_final_v3.xlsx](15,30,20,40), UE RSSI'!$H$2:$H$1002</c:f>
              <c:numCache>
                <c:formatCode>General</c:formatCode>
                <c:ptCount val="1001"/>
                <c:pt idx="0">
                  <c:v>-88.547499999999999</c:v>
                </c:pt>
                <c:pt idx="1">
                  <c:v>-85.700599999999994</c:v>
                </c:pt>
                <c:pt idx="2">
                  <c:v>-85.174499999999995</c:v>
                </c:pt>
                <c:pt idx="3">
                  <c:v>-85.163700000000006</c:v>
                </c:pt>
                <c:pt idx="4">
                  <c:v>-83.524699999999996</c:v>
                </c:pt>
                <c:pt idx="5">
                  <c:v>-81.682199999999995</c:v>
                </c:pt>
                <c:pt idx="6">
                  <c:v>-80.175200000000004</c:v>
                </c:pt>
                <c:pt idx="7">
                  <c:v>-79.456699999999998</c:v>
                </c:pt>
                <c:pt idx="8">
                  <c:v>-79.094200000000001</c:v>
                </c:pt>
                <c:pt idx="9">
                  <c:v>-79.046599999999998</c:v>
                </c:pt>
                <c:pt idx="10">
                  <c:v>-77.995400000000004</c:v>
                </c:pt>
                <c:pt idx="11">
                  <c:v>-77.916700000000006</c:v>
                </c:pt>
                <c:pt idx="12">
                  <c:v>-77.7072</c:v>
                </c:pt>
                <c:pt idx="13">
                  <c:v>-77.639300000000006</c:v>
                </c:pt>
                <c:pt idx="14">
                  <c:v>-77.445300000000003</c:v>
                </c:pt>
                <c:pt idx="15">
                  <c:v>-77.086600000000004</c:v>
                </c:pt>
                <c:pt idx="16">
                  <c:v>-77.0124</c:v>
                </c:pt>
                <c:pt idx="17">
                  <c:v>-76.968500000000006</c:v>
                </c:pt>
                <c:pt idx="18">
                  <c:v>-76.832999999999998</c:v>
                </c:pt>
                <c:pt idx="19">
                  <c:v>-76.667599999999993</c:v>
                </c:pt>
                <c:pt idx="20">
                  <c:v>-76.646900000000002</c:v>
                </c:pt>
                <c:pt idx="21">
                  <c:v>-76.459599999999995</c:v>
                </c:pt>
                <c:pt idx="22">
                  <c:v>-76.4178</c:v>
                </c:pt>
                <c:pt idx="23">
                  <c:v>-76.047799999999995</c:v>
                </c:pt>
                <c:pt idx="24">
                  <c:v>-75.909400000000005</c:v>
                </c:pt>
                <c:pt idx="25">
                  <c:v>-75.848100000000002</c:v>
                </c:pt>
                <c:pt idx="26">
                  <c:v>-75.778099999999995</c:v>
                </c:pt>
                <c:pt idx="27">
                  <c:v>-75.480500000000006</c:v>
                </c:pt>
                <c:pt idx="28">
                  <c:v>-75.424099999999996</c:v>
                </c:pt>
                <c:pt idx="29">
                  <c:v>-75.395099999999999</c:v>
                </c:pt>
                <c:pt idx="30">
                  <c:v>-75.294300000000007</c:v>
                </c:pt>
                <c:pt idx="31">
                  <c:v>-75.248400000000004</c:v>
                </c:pt>
                <c:pt idx="32">
                  <c:v>-75.045599999999993</c:v>
                </c:pt>
                <c:pt idx="33">
                  <c:v>-74.634699999999995</c:v>
                </c:pt>
                <c:pt idx="34">
                  <c:v>-74.558899999999994</c:v>
                </c:pt>
                <c:pt idx="35">
                  <c:v>-74.483599999999996</c:v>
                </c:pt>
                <c:pt idx="36">
                  <c:v>-74.477400000000003</c:v>
                </c:pt>
                <c:pt idx="37">
                  <c:v>-74.470699999999994</c:v>
                </c:pt>
                <c:pt idx="38">
                  <c:v>-74.323599999999999</c:v>
                </c:pt>
                <c:pt idx="39">
                  <c:v>-74.311400000000006</c:v>
                </c:pt>
                <c:pt idx="40">
                  <c:v>-74.282300000000006</c:v>
                </c:pt>
                <c:pt idx="41">
                  <c:v>-74.011300000000006</c:v>
                </c:pt>
                <c:pt idx="42">
                  <c:v>-73.971699999999998</c:v>
                </c:pt>
                <c:pt idx="43">
                  <c:v>-73.690899999999999</c:v>
                </c:pt>
                <c:pt idx="44">
                  <c:v>-73.526899999999998</c:v>
                </c:pt>
                <c:pt idx="45">
                  <c:v>-73.476600000000005</c:v>
                </c:pt>
                <c:pt idx="46">
                  <c:v>-73.435900000000004</c:v>
                </c:pt>
                <c:pt idx="47">
                  <c:v>-72.973100000000002</c:v>
                </c:pt>
                <c:pt idx="48">
                  <c:v>-72.967100000000002</c:v>
                </c:pt>
                <c:pt idx="49">
                  <c:v>-72.727599999999995</c:v>
                </c:pt>
                <c:pt idx="50">
                  <c:v>-72.517300000000006</c:v>
                </c:pt>
                <c:pt idx="51">
                  <c:v>-72.515000000000001</c:v>
                </c:pt>
                <c:pt idx="52">
                  <c:v>-72.4649</c:v>
                </c:pt>
                <c:pt idx="53">
                  <c:v>-72.456000000000003</c:v>
                </c:pt>
                <c:pt idx="54">
                  <c:v>-72.388499999999993</c:v>
                </c:pt>
                <c:pt idx="55">
                  <c:v>-72.36</c:v>
                </c:pt>
                <c:pt idx="56">
                  <c:v>-72.341800000000006</c:v>
                </c:pt>
                <c:pt idx="57">
                  <c:v>-72.274699999999996</c:v>
                </c:pt>
                <c:pt idx="58">
                  <c:v>-72.212000000000003</c:v>
                </c:pt>
                <c:pt idx="59">
                  <c:v>-72.206000000000003</c:v>
                </c:pt>
                <c:pt idx="60">
                  <c:v>-72.0929</c:v>
                </c:pt>
                <c:pt idx="61">
                  <c:v>-72.064700000000002</c:v>
                </c:pt>
                <c:pt idx="62">
                  <c:v>-71.956599999999995</c:v>
                </c:pt>
                <c:pt idx="63">
                  <c:v>-71.911299999999997</c:v>
                </c:pt>
                <c:pt idx="64">
                  <c:v>-71.819299999999998</c:v>
                </c:pt>
                <c:pt idx="65">
                  <c:v>-71.784899999999993</c:v>
                </c:pt>
                <c:pt idx="66">
                  <c:v>-71.768100000000004</c:v>
                </c:pt>
                <c:pt idx="67">
                  <c:v>-71.651899999999998</c:v>
                </c:pt>
                <c:pt idx="68">
                  <c:v>-71.612399999999994</c:v>
                </c:pt>
                <c:pt idx="69">
                  <c:v>-71.612200000000001</c:v>
                </c:pt>
                <c:pt idx="70">
                  <c:v>-71.473100000000002</c:v>
                </c:pt>
                <c:pt idx="71">
                  <c:v>-71.464299999999994</c:v>
                </c:pt>
                <c:pt idx="72">
                  <c:v>-71.41</c:v>
                </c:pt>
                <c:pt idx="73">
                  <c:v>-71.2928</c:v>
                </c:pt>
                <c:pt idx="74">
                  <c:v>-71.273499999999999</c:v>
                </c:pt>
                <c:pt idx="75">
                  <c:v>-71.231300000000005</c:v>
                </c:pt>
                <c:pt idx="76">
                  <c:v>-71.217299999999994</c:v>
                </c:pt>
                <c:pt idx="77">
                  <c:v>-71.207400000000007</c:v>
                </c:pt>
                <c:pt idx="78">
                  <c:v>-71.203000000000003</c:v>
                </c:pt>
                <c:pt idx="79">
                  <c:v>-71.174800000000005</c:v>
                </c:pt>
                <c:pt idx="80">
                  <c:v>-71.055400000000006</c:v>
                </c:pt>
                <c:pt idx="81">
                  <c:v>-71.035499999999999</c:v>
                </c:pt>
                <c:pt idx="82">
                  <c:v>-71.019300000000001</c:v>
                </c:pt>
                <c:pt idx="83">
                  <c:v>-70.966399999999993</c:v>
                </c:pt>
                <c:pt idx="84">
                  <c:v>-70.858699999999999</c:v>
                </c:pt>
                <c:pt idx="85">
                  <c:v>-70.820999999999998</c:v>
                </c:pt>
                <c:pt idx="86">
                  <c:v>-70.768000000000001</c:v>
                </c:pt>
                <c:pt idx="87">
                  <c:v>-70.727699999999999</c:v>
                </c:pt>
                <c:pt idx="88">
                  <c:v>-70.698599999999999</c:v>
                </c:pt>
                <c:pt idx="89">
                  <c:v>-70.601500000000001</c:v>
                </c:pt>
                <c:pt idx="90">
                  <c:v>-70.565899999999999</c:v>
                </c:pt>
                <c:pt idx="91">
                  <c:v>-70.560400000000001</c:v>
                </c:pt>
                <c:pt idx="92">
                  <c:v>-70.496399999999994</c:v>
                </c:pt>
                <c:pt idx="93">
                  <c:v>-70.437200000000004</c:v>
                </c:pt>
                <c:pt idx="94">
                  <c:v>-70.433300000000003</c:v>
                </c:pt>
                <c:pt idx="95">
                  <c:v>-70.363</c:v>
                </c:pt>
                <c:pt idx="96">
                  <c:v>-70.303899999999999</c:v>
                </c:pt>
                <c:pt idx="97">
                  <c:v>-70.293700000000001</c:v>
                </c:pt>
                <c:pt idx="98">
                  <c:v>-70.205699999999993</c:v>
                </c:pt>
                <c:pt idx="99">
                  <c:v>-70.193899999999999</c:v>
                </c:pt>
                <c:pt idx="100">
                  <c:v>-70.160300000000007</c:v>
                </c:pt>
                <c:pt idx="101">
                  <c:v>-70.132800000000003</c:v>
                </c:pt>
                <c:pt idx="102">
                  <c:v>-70.110900000000001</c:v>
                </c:pt>
                <c:pt idx="103">
                  <c:v>-70.084199999999996</c:v>
                </c:pt>
                <c:pt idx="104">
                  <c:v>-70.070499999999996</c:v>
                </c:pt>
                <c:pt idx="105">
                  <c:v>-70.008899999999997</c:v>
                </c:pt>
                <c:pt idx="106">
                  <c:v>-70.007199999999997</c:v>
                </c:pt>
                <c:pt idx="107">
                  <c:v>-69.907200000000003</c:v>
                </c:pt>
                <c:pt idx="108">
                  <c:v>-69.863</c:v>
                </c:pt>
                <c:pt idx="109">
                  <c:v>-69.800899999999999</c:v>
                </c:pt>
                <c:pt idx="110">
                  <c:v>-69.767899999999997</c:v>
                </c:pt>
                <c:pt idx="111">
                  <c:v>-69.707700000000003</c:v>
                </c:pt>
                <c:pt idx="112">
                  <c:v>-69.697999999999993</c:v>
                </c:pt>
                <c:pt idx="113">
                  <c:v>-69.585899999999995</c:v>
                </c:pt>
                <c:pt idx="114">
                  <c:v>-69.491799999999998</c:v>
                </c:pt>
                <c:pt idx="115">
                  <c:v>-69.457899999999995</c:v>
                </c:pt>
                <c:pt idx="116">
                  <c:v>-69.309100000000001</c:v>
                </c:pt>
                <c:pt idx="117">
                  <c:v>-69.263000000000005</c:v>
                </c:pt>
                <c:pt idx="118">
                  <c:v>-69.2042</c:v>
                </c:pt>
                <c:pt idx="119">
                  <c:v>-69.147800000000004</c:v>
                </c:pt>
                <c:pt idx="120">
                  <c:v>-69.073499999999996</c:v>
                </c:pt>
                <c:pt idx="121">
                  <c:v>-69.017099999999999</c:v>
                </c:pt>
                <c:pt idx="122">
                  <c:v>-68.880200000000002</c:v>
                </c:pt>
                <c:pt idx="123">
                  <c:v>-68.838999999999999</c:v>
                </c:pt>
                <c:pt idx="124">
                  <c:v>-68.817599999999999</c:v>
                </c:pt>
                <c:pt idx="125">
                  <c:v>-68.768600000000006</c:v>
                </c:pt>
                <c:pt idx="126">
                  <c:v>-68.736699999999999</c:v>
                </c:pt>
                <c:pt idx="127">
                  <c:v>-68.724800000000002</c:v>
                </c:pt>
                <c:pt idx="128">
                  <c:v>-68.590699999999998</c:v>
                </c:pt>
                <c:pt idx="129">
                  <c:v>-68.514700000000005</c:v>
                </c:pt>
                <c:pt idx="130">
                  <c:v>-68.476299999999995</c:v>
                </c:pt>
                <c:pt idx="131">
                  <c:v>-68.455299999999994</c:v>
                </c:pt>
                <c:pt idx="132">
                  <c:v>-68.413799999999995</c:v>
                </c:pt>
                <c:pt idx="133">
                  <c:v>-68.406599999999997</c:v>
                </c:pt>
                <c:pt idx="134">
                  <c:v>-68.370199999999997</c:v>
                </c:pt>
                <c:pt idx="135">
                  <c:v>-68.285799999999995</c:v>
                </c:pt>
                <c:pt idx="136">
                  <c:v>-68.201599999999999</c:v>
                </c:pt>
                <c:pt idx="137">
                  <c:v>-68.195400000000006</c:v>
                </c:pt>
                <c:pt idx="138">
                  <c:v>-68.171099999999996</c:v>
                </c:pt>
                <c:pt idx="139">
                  <c:v>-68.170199999999994</c:v>
                </c:pt>
                <c:pt idx="140">
                  <c:v>-68.164699999999996</c:v>
                </c:pt>
                <c:pt idx="141">
                  <c:v>-68.150899999999993</c:v>
                </c:pt>
                <c:pt idx="142">
                  <c:v>-68.136799999999994</c:v>
                </c:pt>
                <c:pt idx="143">
                  <c:v>-68.016099999999994</c:v>
                </c:pt>
                <c:pt idx="144">
                  <c:v>-67.993300000000005</c:v>
                </c:pt>
                <c:pt idx="145">
                  <c:v>-67.970200000000006</c:v>
                </c:pt>
                <c:pt idx="146">
                  <c:v>-67.911000000000001</c:v>
                </c:pt>
                <c:pt idx="147">
                  <c:v>-67.870500000000007</c:v>
                </c:pt>
                <c:pt idx="148">
                  <c:v>-67.850800000000007</c:v>
                </c:pt>
                <c:pt idx="149">
                  <c:v>-67.751599999999996</c:v>
                </c:pt>
                <c:pt idx="150">
                  <c:v>-67.7483</c:v>
                </c:pt>
                <c:pt idx="151">
                  <c:v>-67.736599999999996</c:v>
                </c:pt>
                <c:pt idx="152">
                  <c:v>-67.728700000000003</c:v>
                </c:pt>
                <c:pt idx="153">
                  <c:v>-67.721000000000004</c:v>
                </c:pt>
                <c:pt idx="154">
                  <c:v>-67.676299999999998</c:v>
                </c:pt>
                <c:pt idx="155">
                  <c:v>-67.668199999999999</c:v>
                </c:pt>
                <c:pt idx="156">
                  <c:v>-67.647199999999998</c:v>
                </c:pt>
                <c:pt idx="157">
                  <c:v>-67.619299999999996</c:v>
                </c:pt>
                <c:pt idx="158">
                  <c:v>-67.557599999999994</c:v>
                </c:pt>
                <c:pt idx="159">
                  <c:v>-67.518500000000003</c:v>
                </c:pt>
                <c:pt idx="160">
                  <c:v>-67.346699999999998</c:v>
                </c:pt>
                <c:pt idx="161">
                  <c:v>-67.334100000000007</c:v>
                </c:pt>
                <c:pt idx="162">
                  <c:v>-67.320599999999999</c:v>
                </c:pt>
                <c:pt idx="163">
                  <c:v>-67.288899999999998</c:v>
                </c:pt>
                <c:pt idx="164">
                  <c:v>-67.216399999999993</c:v>
                </c:pt>
                <c:pt idx="165">
                  <c:v>-67.104699999999994</c:v>
                </c:pt>
                <c:pt idx="166">
                  <c:v>-67.052199999999999</c:v>
                </c:pt>
                <c:pt idx="167">
                  <c:v>-67.013199999999998</c:v>
                </c:pt>
                <c:pt idx="168">
                  <c:v>-67.012600000000006</c:v>
                </c:pt>
                <c:pt idx="169">
                  <c:v>-66.990399999999994</c:v>
                </c:pt>
                <c:pt idx="170">
                  <c:v>-66.974699999999999</c:v>
                </c:pt>
                <c:pt idx="171">
                  <c:v>-66.915099999999995</c:v>
                </c:pt>
                <c:pt idx="172">
                  <c:v>-66.907799999999995</c:v>
                </c:pt>
                <c:pt idx="173">
                  <c:v>-66.903400000000005</c:v>
                </c:pt>
                <c:pt idx="174">
                  <c:v>-66.831400000000002</c:v>
                </c:pt>
                <c:pt idx="175">
                  <c:v>-66.8048</c:v>
                </c:pt>
                <c:pt idx="176">
                  <c:v>-66.671899999999994</c:v>
                </c:pt>
                <c:pt idx="177">
                  <c:v>-66.667699999999996</c:v>
                </c:pt>
                <c:pt idx="178">
                  <c:v>-66.605199999999996</c:v>
                </c:pt>
                <c:pt idx="179">
                  <c:v>-66.593299999999999</c:v>
                </c:pt>
                <c:pt idx="180">
                  <c:v>-66.581500000000005</c:v>
                </c:pt>
                <c:pt idx="181">
                  <c:v>-66.570700000000002</c:v>
                </c:pt>
                <c:pt idx="182">
                  <c:v>-66.510999999999996</c:v>
                </c:pt>
                <c:pt idx="183">
                  <c:v>-66.475499999999997</c:v>
                </c:pt>
                <c:pt idx="184">
                  <c:v>-66.4679</c:v>
                </c:pt>
                <c:pt idx="185">
                  <c:v>-66.467299999999994</c:v>
                </c:pt>
                <c:pt idx="186">
                  <c:v>-66.396199999999993</c:v>
                </c:pt>
                <c:pt idx="187">
                  <c:v>-66.366200000000006</c:v>
                </c:pt>
                <c:pt idx="188">
                  <c:v>-66.323499999999996</c:v>
                </c:pt>
                <c:pt idx="189">
                  <c:v>-66.307500000000005</c:v>
                </c:pt>
                <c:pt idx="190">
                  <c:v>-66.266999999999996</c:v>
                </c:pt>
                <c:pt idx="191">
                  <c:v>-66.264200000000002</c:v>
                </c:pt>
                <c:pt idx="192">
                  <c:v>-66.262699999999995</c:v>
                </c:pt>
                <c:pt idx="193">
                  <c:v>-66.184399999999997</c:v>
                </c:pt>
                <c:pt idx="194">
                  <c:v>-66.183300000000003</c:v>
                </c:pt>
                <c:pt idx="195">
                  <c:v>-66.156099999999995</c:v>
                </c:pt>
                <c:pt idx="196">
                  <c:v>-66.140199999999993</c:v>
                </c:pt>
                <c:pt idx="197">
                  <c:v>-66.103899999999996</c:v>
                </c:pt>
                <c:pt idx="198">
                  <c:v>-65.985100000000003</c:v>
                </c:pt>
                <c:pt idx="199">
                  <c:v>-65.749300000000005</c:v>
                </c:pt>
                <c:pt idx="200">
                  <c:v>-65.748599999999996</c:v>
                </c:pt>
                <c:pt idx="201">
                  <c:v>-65.657200000000003</c:v>
                </c:pt>
                <c:pt idx="202">
                  <c:v>-65.628399999999999</c:v>
                </c:pt>
                <c:pt idx="203">
                  <c:v>-65.626199999999997</c:v>
                </c:pt>
                <c:pt idx="204">
                  <c:v>-65.61</c:v>
                </c:pt>
                <c:pt idx="205">
                  <c:v>-65.5732</c:v>
                </c:pt>
                <c:pt idx="206">
                  <c:v>-65.554500000000004</c:v>
                </c:pt>
                <c:pt idx="207">
                  <c:v>-65.507800000000003</c:v>
                </c:pt>
                <c:pt idx="208">
                  <c:v>-65.392499999999998</c:v>
                </c:pt>
                <c:pt idx="209">
                  <c:v>-65.376900000000006</c:v>
                </c:pt>
                <c:pt idx="210">
                  <c:v>-65.289599999999993</c:v>
                </c:pt>
                <c:pt idx="211">
                  <c:v>-65.233999999999995</c:v>
                </c:pt>
                <c:pt idx="212">
                  <c:v>-65.208500000000001</c:v>
                </c:pt>
                <c:pt idx="213">
                  <c:v>-65.193200000000004</c:v>
                </c:pt>
                <c:pt idx="214">
                  <c:v>-65.176100000000005</c:v>
                </c:pt>
                <c:pt idx="215">
                  <c:v>-65.1691</c:v>
                </c:pt>
                <c:pt idx="216">
                  <c:v>-65.162999999999997</c:v>
                </c:pt>
                <c:pt idx="217">
                  <c:v>-65.138199999999998</c:v>
                </c:pt>
                <c:pt idx="218">
                  <c:v>-65.066400000000002</c:v>
                </c:pt>
                <c:pt idx="219">
                  <c:v>-65.045900000000003</c:v>
                </c:pt>
                <c:pt idx="220">
                  <c:v>-64.982299999999995</c:v>
                </c:pt>
                <c:pt idx="221">
                  <c:v>-64.954499999999996</c:v>
                </c:pt>
                <c:pt idx="222">
                  <c:v>-64.896699999999996</c:v>
                </c:pt>
                <c:pt idx="223">
                  <c:v>-64.753500000000003</c:v>
                </c:pt>
                <c:pt idx="224">
                  <c:v>-64.748500000000007</c:v>
                </c:pt>
                <c:pt idx="225">
                  <c:v>-64.741100000000003</c:v>
                </c:pt>
                <c:pt idx="226">
                  <c:v>-64.733099999999993</c:v>
                </c:pt>
                <c:pt idx="227">
                  <c:v>-64.673500000000004</c:v>
                </c:pt>
                <c:pt idx="228">
                  <c:v>-64.666200000000003</c:v>
                </c:pt>
                <c:pt idx="229">
                  <c:v>-64.633399999999995</c:v>
                </c:pt>
                <c:pt idx="230">
                  <c:v>-64.623199999999997</c:v>
                </c:pt>
                <c:pt idx="231">
                  <c:v>-64.617599999999996</c:v>
                </c:pt>
                <c:pt idx="232">
                  <c:v>-64.617500000000007</c:v>
                </c:pt>
                <c:pt idx="233">
                  <c:v>-64.605800000000002</c:v>
                </c:pt>
                <c:pt idx="234">
                  <c:v>-64.571600000000004</c:v>
                </c:pt>
                <c:pt idx="235">
                  <c:v>-64.452399999999997</c:v>
                </c:pt>
                <c:pt idx="236">
                  <c:v>-64.445800000000006</c:v>
                </c:pt>
                <c:pt idx="237">
                  <c:v>-64.441000000000003</c:v>
                </c:pt>
                <c:pt idx="238">
                  <c:v>-64.404200000000003</c:v>
                </c:pt>
                <c:pt idx="239">
                  <c:v>-64.363299999999995</c:v>
                </c:pt>
                <c:pt idx="240">
                  <c:v>-64.341200000000001</c:v>
                </c:pt>
                <c:pt idx="241">
                  <c:v>-64.338899999999995</c:v>
                </c:pt>
                <c:pt idx="242">
                  <c:v>-64.273099999999999</c:v>
                </c:pt>
                <c:pt idx="243">
                  <c:v>-64.271299999999997</c:v>
                </c:pt>
                <c:pt idx="244">
                  <c:v>-64.1357</c:v>
                </c:pt>
                <c:pt idx="245">
                  <c:v>-64.119299999999996</c:v>
                </c:pt>
                <c:pt idx="246">
                  <c:v>-64.067999999999998</c:v>
                </c:pt>
                <c:pt idx="247">
                  <c:v>-64.037099999999995</c:v>
                </c:pt>
                <c:pt idx="248">
                  <c:v>-63.9985</c:v>
                </c:pt>
                <c:pt idx="249">
                  <c:v>-63.971699999999998</c:v>
                </c:pt>
                <c:pt idx="250">
                  <c:v>-63.938600000000001</c:v>
                </c:pt>
                <c:pt idx="251">
                  <c:v>-63.936399999999999</c:v>
                </c:pt>
                <c:pt idx="252">
                  <c:v>-63.925600000000003</c:v>
                </c:pt>
                <c:pt idx="253">
                  <c:v>-63.904299999999999</c:v>
                </c:pt>
                <c:pt idx="254">
                  <c:v>-63.850499999999997</c:v>
                </c:pt>
                <c:pt idx="255">
                  <c:v>-63.687800000000003</c:v>
                </c:pt>
                <c:pt idx="256">
                  <c:v>-63.657400000000003</c:v>
                </c:pt>
                <c:pt idx="257">
                  <c:v>-63.633800000000001</c:v>
                </c:pt>
                <c:pt idx="258">
                  <c:v>-63.630899999999997</c:v>
                </c:pt>
                <c:pt idx="259">
                  <c:v>-63.587400000000002</c:v>
                </c:pt>
                <c:pt idx="260">
                  <c:v>-63.570999999999998</c:v>
                </c:pt>
                <c:pt idx="261">
                  <c:v>-63.558999999999997</c:v>
                </c:pt>
                <c:pt idx="262">
                  <c:v>-63.529000000000003</c:v>
                </c:pt>
                <c:pt idx="263">
                  <c:v>-63.481700000000004</c:v>
                </c:pt>
                <c:pt idx="264">
                  <c:v>-63.4816</c:v>
                </c:pt>
                <c:pt idx="265">
                  <c:v>-63.4681</c:v>
                </c:pt>
                <c:pt idx="266">
                  <c:v>-63.448599999999999</c:v>
                </c:pt>
                <c:pt idx="267">
                  <c:v>-63.426699999999997</c:v>
                </c:pt>
                <c:pt idx="268">
                  <c:v>-63.380800000000001</c:v>
                </c:pt>
                <c:pt idx="269">
                  <c:v>-63.3108</c:v>
                </c:pt>
                <c:pt idx="270">
                  <c:v>-63.300699999999999</c:v>
                </c:pt>
                <c:pt idx="271">
                  <c:v>-63.272599999999997</c:v>
                </c:pt>
                <c:pt idx="272">
                  <c:v>-63.238100000000003</c:v>
                </c:pt>
                <c:pt idx="273">
                  <c:v>-63.218200000000003</c:v>
                </c:pt>
                <c:pt idx="274">
                  <c:v>-63.161200000000001</c:v>
                </c:pt>
                <c:pt idx="275">
                  <c:v>-63.141599999999997</c:v>
                </c:pt>
                <c:pt idx="276">
                  <c:v>-63.1297</c:v>
                </c:pt>
                <c:pt idx="277">
                  <c:v>-63.111400000000003</c:v>
                </c:pt>
                <c:pt idx="278">
                  <c:v>-63.046900000000001</c:v>
                </c:pt>
                <c:pt idx="279">
                  <c:v>-62.993299999999998</c:v>
                </c:pt>
                <c:pt idx="280">
                  <c:v>-62.980400000000003</c:v>
                </c:pt>
                <c:pt idx="281">
                  <c:v>-62.954000000000001</c:v>
                </c:pt>
                <c:pt idx="282">
                  <c:v>-62.903599999999997</c:v>
                </c:pt>
                <c:pt idx="283">
                  <c:v>-62.866700000000002</c:v>
                </c:pt>
                <c:pt idx="284">
                  <c:v>-62.838200000000001</c:v>
                </c:pt>
                <c:pt idx="285">
                  <c:v>-62.810299999999998</c:v>
                </c:pt>
                <c:pt idx="286">
                  <c:v>-62.693300000000001</c:v>
                </c:pt>
                <c:pt idx="287">
                  <c:v>-62.652799999999999</c:v>
                </c:pt>
                <c:pt idx="288">
                  <c:v>-62.627299999999998</c:v>
                </c:pt>
                <c:pt idx="289">
                  <c:v>-62.610799999999998</c:v>
                </c:pt>
                <c:pt idx="290">
                  <c:v>-62.577199999999998</c:v>
                </c:pt>
                <c:pt idx="291">
                  <c:v>-62.572299999999998</c:v>
                </c:pt>
                <c:pt idx="292">
                  <c:v>-62.547400000000003</c:v>
                </c:pt>
                <c:pt idx="293">
                  <c:v>-62.514499999999998</c:v>
                </c:pt>
                <c:pt idx="294">
                  <c:v>-62.488500000000002</c:v>
                </c:pt>
                <c:pt idx="295">
                  <c:v>-62.453699999999998</c:v>
                </c:pt>
                <c:pt idx="296">
                  <c:v>-62.359699999999997</c:v>
                </c:pt>
                <c:pt idx="297">
                  <c:v>-62.344000000000001</c:v>
                </c:pt>
                <c:pt idx="298">
                  <c:v>-62.335000000000001</c:v>
                </c:pt>
                <c:pt idx="299">
                  <c:v>-62.283099999999997</c:v>
                </c:pt>
                <c:pt idx="300">
                  <c:v>-62.2744</c:v>
                </c:pt>
                <c:pt idx="301">
                  <c:v>-62.265000000000001</c:v>
                </c:pt>
                <c:pt idx="302">
                  <c:v>-62.201700000000002</c:v>
                </c:pt>
                <c:pt idx="303">
                  <c:v>-62.172899999999998</c:v>
                </c:pt>
                <c:pt idx="304">
                  <c:v>-62.142499999999998</c:v>
                </c:pt>
                <c:pt idx="305">
                  <c:v>-62.132599999999996</c:v>
                </c:pt>
                <c:pt idx="306">
                  <c:v>-62.037399999999998</c:v>
                </c:pt>
                <c:pt idx="307">
                  <c:v>-62.017800000000001</c:v>
                </c:pt>
                <c:pt idx="308">
                  <c:v>-62.006300000000003</c:v>
                </c:pt>
                <c:pt idx="309">
                  <c:v>-61.713000000000001</c:v>
                </c:pt>
                <c:pt idx="310">
                  <c:v>-61.701300000000003</c:v>
                </c:pt>
                <c:pt idx="311">
                  <c:v>-61.544899999999998</c:v>
                </c:pt>
                <c:pt idx="312">
                  <c:v>-61.493099999999998</c:v>
                </c:pt>
                <c:pt idx="313">
                  <c:v>-61.426699999999997</c:v>
                </c:pt>
                <c:pt idx="314">
                  <c:v>-61.4206</c:v>
                </c:pt>
                <c:pt idx="315">
                  <c:v>-61.315399999999997</c:v>
                </c:pt>
                <c:pt idx="316">
                  <c:v>-61.314500000000002</c:v>
                </c:pt>
                <c:pt idx="317">
                  <c:v>-61.296300000000002</c:v>
                </c:pt>
                <c:pt idx="318">
                  <c:v>-61.2896</c:v>
                </c:pt>
                <c:pt idx="319">
                  <c:v>-61.287300000000002</c:v>
                </c:pt>
                <c:pt idx="320">
                  <c:v>-61.265700000000002</c:v>
                </c:pt>
                <c:pt idx="321">
                  <c:v>-61.243299999999998</c:v>
                </c:pt>
                <c:pt idx="322">
                  <c:v>-61.231999999999999</c:v>
                </c:pt>
                <c:pt idx="323">
                  <c:v>-61.207799999999999</c:v>
                </c:pt>
                <c:pt idx="324">
                  <c:v>-61.183599999999998</c:v>
                </c:pt>
                <c:pt idx="325">
                  <c:v>-61.180599999999998</c:v>
                </c:pt>
                <c:pt idx="326">
                  <c:v>-61.155799999999999</c:v>
                </c:pt>
                <c:pt idx="327">
                  <c:v>-61.143700000000003</c:v>
                </c:pt>
                <c:pt idx="328">
                  <c:v>-61.138399999999997</c:v>
                </c:pt>
                <c:pt idx="329">
                  <c:v>-61.095399999999998</c:v>
                </c:pt>
                <c:pt idx="330">
                  <c:v>-61.045900000000003</c:v>
                </c:pt>
                <c:pt idx="331">
                  <c:v>-60.889600000000002</c:v>
                </c:pt>
                <c:pt idx="332">
                  <c:v>-60.877499999999998</c:v>
                </c:pt>
                <c:pt idx="333">
                  <c:v>-60.877099999999999</c:v>
                </c:pt>
                <c:pt idx="334">
                  <c:v>-60.812199999999997</c:v>
                </c:pt>
                <c:pt idx="335">
                  <c:v>-60.782499999999999</c:v>
                </c:pt>
                <c:pt idx="336">
                  <c:v>-60.706299999999999</c:v>
                </c:pt>
                <c:pt idx="337">
                  <c:v>-60.652500000000003</c:v>
                </c:pt>
                <c:pt idx="338">
                  <c:v>-60.614199999999997</c:v>
                </c:pt>
                <c:pt idx="339">
                  <c:v>-60.597700000000003</c:v>
                </c:pt>
                <c:pt idx="340">
                  <c:v>-60.543700000000001</c:v>
                </c:pt>
                <c:pt idx="341">
                  <c:v>-60.542499999999997</c:v>
                </c:pt>
                <c:pt idx="342">
                  <c:v>-60.478900000000003</c:v>
                </c:pt>
                <c:pt idx="343">
                  <c:v>-60.450800000000001</c:v>
                </c:pt>
                <c:pt idx="344">
                  <c:v>-60.4315</c:v>
                </c:pt>
                <c:pt idx="345">
                  <c:v>-60.428600000000003</c:v>
                </c:pt>
                <c:pt idx="346">
                  <c:v>-60.392099999999999</c:v>
                </c:pt>
                <c:pt idx="347">
                  <c:v>-60.380200000000002</c:v>
                </c:pt>
                <c:pt idx="348">
                  <c:v>-60.373399999999997</c:v>
                </c:pt>
                <c:pt idx="349">
                  <c:v>-60.2866</c:v>
                </c:pt>
                <c:pt idx="350">
                  <c:v>-60.272599999999997</c:v>
                </c:pt>
                <c:pt idx="351">
                  <c:v>-60.2622</c:v>
                </c:pt>
                <c:pt idx="352">
                  <c:v>-60.212600000000002</c:v>
                </c:pt>
                <c:pt idx="353">
                  <c:v>-60.210799999999999</c:v>
                </c:pt>
                <c:pt idx="354">
                  <c:v>-60.1599</c:v>
                </c:pt>
                <c:pt idx="355">
                  <c:v>-60.152500000000003</c:v>
                </c:pt>
                <c:pt idx="356">
                  <c:v>-60.152000000000001</c:v>
                </c:pt>
                <c:pt idx="357">
                  <c:v>-60.132899999999999</c:v>
                </c:pt>
                <c:pt idx="358">
                  <c:v>-60.032800000000002</c:v>
                </c:pt>
                <c:pt idx="359">
                  <c:v>-59.927</c:v>
                </c:pt>
                <c:pt idx="360">
                  <c:v>-59.903399999999998</c:v>
                </c:pt>
                <c:pt idx="361">
                  <c:v>-59.776899999999998</c:v>
                </c:pt>
                <c:pt idx="362">
                  <c:v>-59.753900000000002</c:v>
                </c:pt>
                <c:pt idx="363">
                  <c:v>-59.746899999999997</c:v>
                </c:pt>
                <c:pt idx="364">
                  <c:v>-59.701999999999998</c:v>
                </c:pt>
                <c:pt idx="365">
                  <c:v>-59.565600000000003</c:v>
                </c:pt>
                <c:pt idx="366">
                  <c:v>-59.477600000000002</c:v>
                </c:pt>
                <c:pt idx="367">
                  <c:v>-59.4756</c:v>
                </c:pt>
                <c:pt idx="368">
                  <c:v>-59.423200000000001</c:v>
                </c:pt>
                <c:pt idx="369">
                  <c:v>-59.393000000000001</c:v>
                </c:pt>
                <c:pt idx="370">
                  <c:v>-59.377200000000002</c:v>
                </c:pt>
                <c:pt idx="371">
                  <c:v>-59.354900000000001</c:v>
                </c:pt>
                <c:pt idx="372">
                  <c:v>-59.323799999999999</c:v>
                </c:pt>
                <c:pt idx="373">
                  <c:v>-59.296900000000001</c:v>
                </c:pt>
                <c:pt idx="374">
                  <c:v>-59.289900000000003</c:v>
                </c:pt>
                <c:pt idx="375">
                  <c:v>-59.273699999999998</c:v>
                </c:pt>
                <c:pt idx="376">
                  <c:v>-59.2363</c:v>
                </c:pt>
                <c:pt idx="377">
                  <c:v>-59.233199999999997</c:v>
                </c:pt>
                <c:pt idx="378">
                  <c:v>-59.174700000000001</c:v>
                </c:pt>
                <c:pt idx="379">
                  <c:v>-59.154200000000003</c:v>
                </c:pt>
                <c:pt idx="380">
                  <c:v>-59.143500000000003</c:v>
                </c:pt>
                <c:pt idx="381">
                  <c:v>-59.100099999999998</c:v>
                </c:pt>
                <c:pt idx="382">
                  <c:v>-59.074100000000001</c:v>
                </c:pt>
                <c:pt idx="383">
                  <c:v>-59.051600000000001</c:v>
                </c:pt>
                <c:pt idx="384">
                  <c:v>-58.972299999999997</c:v>
                </c:pt>
                <c:pt idx="385">
                  <c:v>-58.9557</c:v>
                </c:pt>
                <c:pt idx="386">
                  <c:v>-58.886099999999999</c:v>
                </c:pt>
                <c:pt idx="387">
                  <c:v>-58.757599999999996</c:v>
                </c:pt>
                <c:pt idx="388">
                  <c:v>-58.755299999999998</c:v>
                </c:pt>
                <c:pt idx="389">
                  <c:v>-58.595500000000001</c:v>
                </c:pt>
                <c:pt idx="390">
                  <c:v>-58.551499999999997</c:v>
                </c:pt>
                <c:pt idx="391">
                  <c:v>-58.468499999999999</c:v>
                </c:pt>
                <c:pt idx="392">
                  <c:v>-58.436900000000001</c:v>
                </c:pt>
                <c:pt idx="393">
                  <c:v>-58.405299999999997</c:v>
                </c:pt>
                <c:pt idx="394">
                  <c:v>-58.376300000000001</c:v>
                </c:pt>
                <c:pt idx="395">
                  <c:v>-58.373399999999997</c:v>
                </c:pt>
                <c:pt idx="396">
                  <c:v>-58.350099999999998</c:v>
                </c:pt>
                <c:pt idx="397">
                  <c:v>-58.326599999999999</c:v>
                </c:pt>
                <c:pt idx="398">
                  <c:v>-58.305500000000002</c:v>
                </c:pt>
                <c:pt idx="399">
                  <c:v>-58.138100000000001</c:v>
                </c:pt>
                <c:pt idx="400">
                  <c:v>-58.133400000000002</c:v>
                </c:pt>
                <c:pt idx="401">
                  <c:v>-58.0443</c:v>
                </c:pt>
                <c:pt idx="402">
                  <c:v>-58.006900000000002</c:v>
                </c:pt>
                <c:pt idx="403">
                  <c:v>-57.8825</c:v>
                </c:pt>
                <c:pt idx="404">
                  <c:v>-57.820099999999996</c:v>
                </c:pt>
                <c:pt idx="405">
                  <c:v>-57.800600000000003</c:v>
                </c:pt>
                <c:pt idx="406">
                  <c:v>-57.7881</c:v>
                </c:pt>
                <c:pt idx="407">
                  <c:v>-57.787300000000002</c:v>
                </c:pt>
                <c:pt idx="408">
                  <c:v>-57.785299999999999</c:v>
                </c:pt>
                <c:pt idx="409">
                  <c:v>-57.777099999999997</c:v>
                </c:pt>
                <c:pt idx="410">
                  <c:v>-57.750100000000003</c:v>
                </c:pt>
                <c:pt idx="411">
                  <c:v>-57.747</c:v>
                </c:pt>
                <c:pt idx="412">
                  <c:v>-57.699800000000003</c:v>
                </c:pt>
                <c:pt idx="413">
                  <c:v>-57.697499999999998</c:v>
                </c:pt>
                <c:pt idx="414">
                  <c:v>-57.651000000000003</c:v>
                </c:pt>
                <c:pt idx="415">
                  <c:v>-57.6374</c:v>
                </c:pt>
                <c:pt idx="416">
                  <c:v>-57.626199999999997</c:v>
                </c:pt>
                <c:pt idx="417">
                  <c:v>-57.595799999999997</c:v>
                </c:pt>
                <c:pt idx="418">
                  <c:v>-57.593800000000002</c:v>
                </c:pt>
                <c:pt idx="419">
                  <c:v>-57.567700000000002</c:v>
                </c:pt>
                <c:pt idx="420">
                  <c:v>-57.560699999999997</c:v>
                </c:pt>
                <c:pt idx="421">
                  <c:v>-57.549700000000001</c:v>
                </c:pt>
                <c:pt idx="422">
                  <c:v>-57.534799999999997</c:v>
                </c:pt>
                <c:pt idx="423">
                  <c:v>-57.4998</c:v>
                </c:pt>
                <c:pt idx="424">
                  <c:v>-57.4895</c:v>
                </c:pt>
                <c:pt idx="425">
                  <c:v>-57.439500000000002</c:v>
                </c:pt>
                <c:pt idx="426">
                  <c:v>-57.418199999999999</c:v>
                </c:pt>
                <c:pt idx="427">
                  <c:v>-57.411799999999999</c:v>
                </c:pt>
                <c:pt idx="428">
                  <c:v>-57.400700000000001</c:v>
                </c:pt>
                <c:pt idx="429">
                  <c:v>-57.374000000000002</c:v>
                </c:pt>
                <c:pt idx="430">
                  <c:v>-57.330199999999998</c:v>
                </c:pt>
                <c:pt idx="431">
                  <c:v>-57.295699999999997</c:v>
                </c:pt>
                <c:pt idx="432">
                  <c:v>-57.231099999999998</c:v>
                </c:pt>
                <c:pt idx="433">
                  <c:v>-57.191000000000003</c:v>
                </c:pt>
                <c:pt idx="434">
                  <c:v>-57.186700000000002</c:v>
                </c:pt>
                <c:pt idx="435">
                  <c:v>-57.136400000000002</c:v>
                </c:pt>
                <c:pt idx="436">
                  <c:v>-57.1113</c:v>
                </c:pt>
                <c:pt idx="437">
                  <c:v>-57.089799999999997</c:v>
                </c:pt>
                <c:pt idx="438">
                  <c:v>-57.066800000000001</c:v>
                </c:pt>
                <c:pt idx="439">
                  <c:v>-57.022300000000001</c:v>
                </c:pt>
                <c:pt idx="440">
                  <c:v>-57.018700000000003</c:v>
                </c:pt>
                <c:pt idx="441">
                  <c:v>-56.965800000000002</c:v>
                </c:pt>
                <c:pt idx="442">
                  <c:v>-56.957700000000003</c:v>
                </c:pt>
                <c:pt idx="443">
                  <c:v>-56.951500000000003</c:v>
                </c:pt>
                <c:pt idx="444">
                  <c:v>-56.933100000000003</c:v>
                </c:pt>
                <c:pt idx="445">
                  <c:v>-56.860900000000001</c:v>
                </c:pt>
                <c:pt idx="446">
                  <c:v>-56.858699999999999</c:v>
                </c:pt>
                <c:pt idx="447">
                  <c:v>-56.8508</c:v>
                </c:pt>
                <c:pt idx="448">
                  <c:v>-56.819400000000002</c:v>
                </c:pt>
                <c:pt idx="449">
                  <c:v>-56.672499999999999</c:v>
                </c:pt>
                <c:pt idx="450">
                  <c:v>-56.634799999999998</c:v>
                </c:pt>
                <c:pt idx="451">
                  <c:v>-56.582000000000001</c:v>
                </c:pt>
                <c:pt idx="452">
                  <c:v>-56.5261</c:v>
                </c:pt>
                <c:pt idx="453">
                  <c:v>-56.4848</c:v>
                </c:pt>
                <c:pt idx="454">
                  <c:v>-56.481299999999997</c:v>
                </c:pt>
                <c:pt idx="455">
                  <c:v>-56.445700000000002</c:v>
                </c:pt>
                <c:pt idx="456">
                  <c:v>-56.433799999999998</c:v>
                </c:pt>
                <c:pt idx="457">
                  <c:v>-56.415900000000001</c:v>
                </c:pt>
                <c:pt idx="458">
                  <c:v>-56.3904</c:v>
                </c:pt>
                <c:pt idx="459">
                  <c:v>-56.3491</c:v>
                </c:pt>
                <c:pt idx="460">
                  <c:v>-56.346600000000002</c:v>
                </c:pt>
                <c:pt idx="461">
                  <c:v>-56.256100000000004</c:v>
                </c:pt>
                <c:pt idx="462">
                  <c:v>-56.247999999999998</c:v>
                </c:pt>
                <c:pt idx="463">
                  <c:v>-56.2363</c:v>
                </c:pt>
                <c:pt idx="464">
                  <c:v>-56.187800000000003</c:v>
                </c:pt>
                <c:pt idx="465">
                  <c:v>-56.184800000000003</c:v>
                </c:pt>
                <c:pt idx="466">
                  <c:v>-56.1755</c:v>
                </c:pt>
                <c:pt idx="467">
                  <c:v>-56.1599</c:v>
                </c:pt>
                <c:pt idx="468">
                  <c:v>-56.159399999999998</c:v>
                </c:pt>
                <c:pt idx="469">
                  <c:v>-56.152700000000003</c:v>
                </c:pt>
                <c:pt idx="470">
                  <c:v>-56.083199999999998</c:v>
                </c:pt>
                <c:pt idx="471">
                  <c:v>-56.070900000000002</c:v>
                </c:pt>
                <c:pt idx="472">
                  <c:v>-56.0657</c:v>
                </c:pt>
                <c:pt idx="473">
                  <c:v>-56.057899999999997</c:v>
                </c:pt>
                <c:pt idx="474">
                  <c:v>-56.051200000000001</c:v>
                </c:pt>
                <c:pt idx="475">
                  <c:v>-56.0505</c:v>
                </c:pt>
                <c:pt idx="476">
                  <c:v>-56.029200000000003</c:v>
                </c:pt>
                <c:pt idx="477">
                  <c:v>-56.002600000000001</c:v>
                </c:pt>
                <c:pt idx="478">
                  <c:v>-55.943800000000003</c:v>
                </c:pt>
                <c:pt idx="479">
                  <c:v>-55.909700000000001</c:v>
                </c:pt>
                <c:pt idx="480">
                  <c:v>-55.868200000000002</c:v>
                </c:pt>
                <c:pt idx="481">
                  <c:v>-55.811500000000002</c:v>
                </c:pt>
                <c:pt idx="482">
                  <c:v>-55.713000000000001</c:v>
                </c:pt>
                <c:pt idx="483">
                  <c:v>-55.696800000000003</c:v>
                </c:pt>
                <c:pt idx="484">
                  <c:v>-55.696399999999997</c:v>
                </c:pt>
                <c:pt idx="485">
                  <c:v>-55.630499999999998</c:v>
                </c:pt>
                <c:pt idx="486">
                  <c:v>-55.566699999999997</c:v>
                </c:pt>
                <c:pt idx="487">
                  <c:v>-55.553600000000003</c:v>
                </c:pt>
                <c:pt idx="488">
                  <c:v>-55.5289</c:v>
                </c:pt>
                <c:pt idx="489">
                  <c:v>-55.526299999999999</c:v>
                </c:pt>
                <c:pt idx="490">
                  <c:v>-55.5244</c:v>
                </c:pt>
                <c:pt idx="491">
                  <c:v>-55.445900000000002</c:v>
                </c:pt>
                <c:pt idx="492">
                  <c:v>-55.415500000000002</c:v>
                </c:pt>
                <c:pt idx="493">
                  <c:v>-55.412500000000001</c:v>
                </c:pt>
                <c:pt idx="494">
                  <c:v>-55.395000000000003</c:v>
                </c:pt>
                <c:pt idx="495">
                  <c:v>-55.303100000000001</c:v>
                </c:pt>
                <c:pt idx="496">
                  <c:v>-55.299399999999999</c:v>
                </c:pt>
                <c:pt idx="497">
                  <c:v>-55.279000000000003</c:v>
                </c:pt>
                <c:pt idx="498">
                  <c:v>-55.270600000000002</c:v>
                </c:pt>
                <c:pt idx="499">
                  <c:v>-55.258600000000001</c:v>
                </c:pt>
                <c:pt idx="500">
                  <c:v>-55.254800000000003</c:v>
                </c:pt>
                <c:pt idx="501">
                  <c:v>-55.247999999999998</c:v>
                </c:pt>
                <c:pt idx="502">
                  <c:v>-55.247799999999998</c:v>
                </c:pt>
                <c:pt idx="503">
                  <c:v>-55.198399999999999</c:v>
                </c:pt>
                <c:pt idx="504">
                  <c:v>-55.1479</c:v>
                </c:pt>
                <c:pt idx="505">
                  <c:v>-55.0212</c:v>
                </c:pt>
                <c:pt idx="506">
                  <c:v>-54.973199999999999</c:v>
                </c:pt>
                <c:pt idx="507">
                  <c:v>-54.943899999999999</c:v>
                </c:pt>
                <c:pt idx="508">
                  <c:v>-54.942599999999999</c:v>
                </c:pt>
                <c:pt idx="509">
                  <c:v>-54.933</c:v>
                </c:pt>
                <c:pt idx="510">
                  <c:v>-54.9268</c:v>
                </c:pt>
                <c:pt idx="511">
                  <c:v>-54.904000000000003</c:v>
                </c:pt>
                <c:pt idx="512">
                  <c:v>-54.850200000000001</c:v>
                </c:pt>
                <c:pt idx="513">
                  <c:v>-54.786900000000003</c:v>
                </c:pt>
                <c:pt idx="514">
                  <c:v>-54.733600000000003</c:v>
                </c:pt>
                <c:pt idx="515">
                  <c:v>-54.635300000000001</c:v>
                </c:pt>
                <c:pt idx="516">
                  <c:v>-54.566400000000002</c:v>
                </c:pt>
                <c:pt idx="517">
                  <c:v>-54.520600000000002</c:v>
                </c:pt>
                <c:pt idx="518">
                  <c:v>-54.514699999999998</c:v>
                </c:pt>
                <c:pt idx="519">
                  <c:v>-54.513199999999998</c:v>
                </c:pt>
                <c:pt idx="520">
                  <c:v>-54.503900000000002</c:v>
                </c:pt>
                <c:pt idx="521">
                  <c:v>-54.499899999999997</c:v>
                </c:pt>
                <c:pt idx="522">
                  <c:v>-54.499200000000002</c:v>
                </c:pt>
                <c:pt idx="523">
                  <c:v>-54.397799999999997</c:v>
                </c:pt>
                <c:pt idx="524">
                  <c:v>-54.386600000000001</c:v>
                </c:pt>
                <c:pt idx="525">
                  <c:v>-54.292499999999997</c:v>
                </c:pt>
                <c:pt idx="526">
                  <c:v>-54.285400000000003</c:v>
                </c:pt>
                <c:pt idx="527">
                  <c:v>-54.281799999999997</c:v>
                </c:pt>
                <c:pt idx="528">
                  <c:v>-54.271900000000002</c:v>
                </c:pt>
                <c:pt idx="529">
                  <c:v>-54.261699999999998</c:v>
                </c:pt>
                <c:pt idx="530">
                  <c:v>-54.218800000000002</c:v>
                </c:pt>
                <c:pt idx="531">
                  <c:v>-54.211100000000002</c:v>
                </c:pt>
                <c:pt idx="532">
                  <c:v>-54.1982</c:v>
                </c:pt>
                <c:pt idx="533">
                  <c:v>-54.131</c:v>
                </c:pt>
                <c:pt idx="534">
                  <c:v>-54.130200000000002</c:v>
                </c:pt>
                <c:pt idx="535">
                  <c:v>-54.111400000000003</c:v>
                </c:pt>
                <c:pt idx="536">
                  <c:v>-54.092500000000001</c:v>
                </c:pt>
                <c:pt idx="537">
                  <c:v>-54.057699999999997</c:v>
                </c:pt>
                <c:pt idx="538">
                  <c:v>-54.0501</c:v>
                </c:pt>
                <c:pt idx="539">
                  <c:v>-54.0334</c:v>
                </c:pt>
                <c:pt idx="540">
                  <c:v>-53.995199999999997</c:v>
                </c:pt>
                <c:pt idx="541">
                  <c:v>-53.981499999999997</c:v>
                </c:pt>
                <c:pt idx="542">
                  <c:v>-53.959800000000001</c:v>
                </c:pt>
                <c:pt idx="543">
                  <c:v>-53.914200000000001</c:v>
                </c:pt>
                <c:pt idx="544">
                  <c:v>-53.912999999999997</c:v>
                </c:pt>
                <c:pt idx="545">
                  <c:v>-53.894599999999997</c:v>
                </c:pt>
                <c:pt idx="546">
                  <c:v>-53.865299999999998</c:v>
                </c:pt>
                <c:pt idx="547">
                  <c:v>-53.837000000000003</c:v>
                </c:pt>
                <c:pt idx="548">
                  <c:v>-53.828099999999999</c:v>
                </c:pt>
                <c:pt idx="549">
                  <c:v>-53.803699999999999</c:v>
                </c:pt>
                <c:pt idx="550">
                  <c:v>-53.792400000000001</c:v>
                </c:pt>
                <c:pt idx="551">
                  <c:v>-53.787300000000002</c:v>
                </c:pt>
                <c:pt idx="552">
                  <c:v>-53.7712</c:v>
                </c:pt>
                <c:pt idx="553">
                  <c:v>-53.745199999999997</c:v>
                </c:pt>
                <c:pt idx="554">
                  <c:v>-53.737299999999998</c:v>
                </c:pt>
                <c:pt idx="555">
                  <c:v>-53.730400000000003</c:v>
                </c:pt>
                <c:pt idx="556">
                  <c:v>-53.693300000000001</c:v>
                </c:pt>
                <c:pt idx="557">
                  <c:v>-53.649000000000001</c:v>
                </c:pt>
                <c:pt idx="558">
                  <c:v>-53.600700000000003</c:v>
                </c:pt>
                <c:pt idx="559">
                  <c:v>-53.593600000000002</c:v>
                </c:pt>
                <c:pt idx="560">
                  <c:v>-53.589500000000001</c:v>
                </c:pt>
                <c:pt idx="561">
                  <c:v>-53.564599999999999</c:v>
                </c:pt>
                <c:pt idx="562">
                  <c:v>-53.494599999999998</c:v>
                </c:pt>
                <c:pt idx="563">
                  <c:v>-53.466999999999999</c:v>
                </c:pt>
                <c:pt idx="564">
                  <c:v>-53.438000000000002</c:v>
                </c:pt>
                <c:pt idx="565">
                  <c:v>-53.417400000000001</c:v>
                </c:pt>
                <c:pt idx="566">
                  <c:v>-53.408000000000001</c:v>
                </c:pt>
                <c:pt idx="567">
                  <c:v>-53.402799999999999</c:v>
                </c:pt>
                <c:pt idx="568">
                  <c:v>-53.380299999999998</c:v>
                </c:pt>
                <c:pt idx="569">
                  <c:v>-53.357500000000002</c:v>
                </c:pt>
                <c:pt idx="570">
                  <c:v>-53.305100000000003</c:v>
                </c:pt>
                <c:pt idx="571">
                  <c:v>-53.261099999999999</c:v>
                </c:pt>
                <c:pt idx="572">
                  <c:v>-53.091099999999997</c:v>
                </c:pt>
                <c:pt idx="573">
                  <c:v>-53.056600000000003</c:v>
                </c:pt>
                <c:pt idx="574">
                  <c:v>-53.056199999999997</c:v>
                </c:pt>
                <c:pt idx="575">
                  <c:v>-53.046100000000003</c:v>
                </c:pt>
                <c:pt idx="576">
                  <c:v>-53.007199999999997</c:v>
                </c:pt>
                <c:pt idx="577">
                  <c:v>-52.954700000000003</c:v>
                </c:pt>
                <c:pt idx="578">
                  <c:v>-52.929499999999997</c:v>
                </c:pt>
                <c:pt idx="579">
                  <c:v>-52.8264</c:v>
                </c:pt>
                <c:pt idx="580">
                  <c:v>-52.824599999999997</c:v>
                </c:pt>
                <c:pt idx="581">
                  <c:v>-52.728099999999998</c:v>
                </c:pt>
                <c:pt idx="582">
                  <c:v>-52.725999999999999</c:v>
                </c:pt>
                <c:pt idx="583">
                  <c:v>-52.721400000000003</c:v>
                </c:pt>
                <c:pt idx="584">
                  <c:v>-52.713299999999997</c:v>
                </c:pt>
                <c:pt idx="585">
                  <c:v>-52.702500000000001</c:v>
                </c:pt>
                <c:pt idx="586">
                  <c:v>-52.699100000000001</c:v>
                </c:pt>
                <c:pt idx="587">
                  <c:v>-52.690100000000001</c:v>
                </c:pt>
                <c:pt idx="588">
                  <c:v>-52.678800000000003</c:v>
                </c:pt>
                <c:pt idx="589">
                  <c:v>-52.674799999999998</c:v>
                </c:pt>
                <c:pt idx="590">
                  <c:v>-52.641300000000001</c:v>
                </c:pt>
                <c:pt idx="591">
                  <c:v>-52.6402</c:v>
                </c:pt>
                <c:pt idx="592">
                  <c:v>-52.611899999999999</c:v>
                </c:pt>
                <c:pt idx="593">
                  <c:v>-52.5931</c:v>
                </c:pt>
                <c:pt idx="594">
                  <c:v>-52.5871</c:v>
                </c:pt>
                <c:pt idx="595">
                  <c:v>-52.565399999999997</c:v>
                </c:pt>
                <c:pt idx="596">
                  <c:v>-52.538400000000003</c:v>
                </c:pt>
                <c:pt idx="597">
                  <c:v>-52.508600000000001</c:v>
                </c:pt>
                <c:pt idx="598">
                  <c:v>-52.468299999999999</c:v>
                </c:pt>
                <c:pt idx="599">
                  <c:v>-52.3855</c:v>
                </c:pt>
                <c:pt idx="600">
                  <c:v>-52.351999999999997</c:v>
                </c:pt>
                <c:pt idx="601">
                  <c:v>-52.343499999999999</c:v>
                </c:pt>
                <c:pt idx="602">
                  <c:v>-52.317</c:v>
                </c:pt>
                <c:pt idx="603">
                  <c:v>-52.292999999999999</c:v>
                </c:pt>
                <c:pt idx="604">
                  <c:v>-52.270600000000002</c:v>
                </c:pt>
                <c:pt idx="605">
                  <c:v>-52.239199999999997</c:v>
                </c:pt>
                <c:pt idx="606">
                  <c:v>-52.209699999999998</c:v>
                </c:pt>
                <c:pt idx="607">
                  <c:v>-52.1997</c:v>
                </c:pt>
                <c:pt idx="608">
                  <c:v>-52.120800000000003</c:v>
                </c:pt>
                <c:pt idx="609">
                  <c:v>-52.099800000000002</c:v>
                </c:pt>
                <c:pt idx="610">
                  <c:v>-52.023400000000002</c:v>
                </c:pt>
                <c:pt idx="611">
                  <c:v>-52.011499999999998</c:v>
                </c:pt>
                <c:pt idx="612">
                  <c:v>-51.9482</c:v>
                </c:pt>
                <c:pt idx="613">
                  <c:v>-51.927100000000003</c:v>
                </c:pt>
                <c:pt idx="614">
                  <c:v>-51.913200000000003</c:v>
                </c:pt>
                <c:pt idx="615">
                  <c:v>-51.9024</c:v>
                </c:pt>
                <c:pt idx="616">
                  <c:v>-51.894800000000004</c:v>
                </c:pt>
                <c:pt idx="617">
                  <c:v>-51.816099999999999</c:v>
                </c:pt>
                <c:pt idx="618">
                  <c:v>-51.735300000000002</c:v>
                </c:pt>
                <c:pt idx="619">
                  <c:v>-51.6877</c:v>
                </c:pt>
                <c:pt idx="620">
                  <c:v>-51.639000000000003</c:v>
                </c:pt>
                <c:pt idx="621">
                  <c:v>-51.597900000000003</c:v>
                </c:pt>
                <c:pt idx="622">
                  <c:v>-51.589199999999998</c:v>
                </c:pt>
                <c:pt idx="623">
                  <c:v>-51.559800000000003</c:v>
                </c:pt>
                <c:pt idx="624">
                  <c:v>-51.484099999999998</c:v>
                </c:pt>
                <c:pt idx="625">
                  <c:v>-51.479100000000003</c:v>
                </c:pt>
                <c:pt idx="626">
                  <c:v>-51.451099999999997</c:v>
                </c:pt>
                <c:pt idx="627">
                  <c:v>-51.411499999999997</c:v>
                </c:pt>
                <c:pt idx="628">
                  <c:v>-51.3964</c:v>
                </c:pt>
                <c:pt idx="629">
                  <c:v>-51.384500000000003</c:v>
                </c:pt>
                <c:pt idx="630">
                  <c:v>-51.384099999999997</c:v>
                </c:pt>
                <c:pt idx="631">
                  <c:v>-51.378300000000003</c:v>
                </c:pt>
                <c:pt idx="632">
                  <c:v>-51.374600000000001</c:v>
                </c:pt>
                <c:pt idx="633">
                  <c:v>-51.3735</c:v>
                </c:pt>
                <c:pt idx="634">
                  <c:v>-51.354999999999997</c:v>
                </c:pt>
                <c:pt idx="635">
                  <c:v>-51.335599999999999</c:v>
                </c:pt>
                <c:pt idx="636">
                  <c:v>-51.320700000000002</c:v>
                </c:pt>
                <c:pt idx="637">
                  <c:v>-51.160400000000003</c:v>
                </c:pt>
                <c:pt idx="638">
                  <c:v>-51.035299999999999</c:v>
                </c:pt>
                <c:pt idx="639">
                  <c:v>-51.017000000000003</c:v>
                </c:pt>
                <c:pt idx="640">
                  <c:v>-51.013399999999997</c:v>
                </c:pt>
                <c:pt idx="641">
                  <c:v>-50.998199999999997</c:v>
                </c:pt>
                <c:pt idx="642">
                  <c:v>-50.8919</c:v>
                </c:pt>
                <c:pt idx="643">
                  <c:v>-50.862099999999998</c:v>
                </c:pt>
                <c:pt idx="644">
                  <c:v>-50.813499999999998</c:v>
                </c:pt>
                <c:pt idx="645">
                  <c:v>-50.812100000000001</c:v>
                </c:pt>
                <c:pt idx="646">
                  <c:v>-50.806699999999999</c:v>
                </c:pt>
                <c:pt idx="647">
                  <c:v>-50.777999999999999</c:v>
                </c:pt>
                <c:pt idx="648">
                  <c:v>-50.767899999999997</c:v>
                </c:pt>
                <c:pt idx="649">
                  <c:v>-50.732599999999998</c:v>
                </c:pt>
                <c:pt idx="650">
                  <c:v>-50.732599999999998</c:v>
                </c:pt>
                <c:pt idx="651">
                  <c:v>-50.672499999999999</c:v>
                </c:pt>
                <c:pt idx="652">
                  <c:v>-50.671399999999998</c:v>
                </c:pt>
                <c:pt idx="653">
                  <c:v>-50.67</c:v>
                </c:pt>
                <c:pt idx="654">
                  <c:v>-50.649700000000003</c:v>
                </c:pt>
                <c:pt idx="655">
                  <c:v>-50.558799999999998</c:v>
                </c:pt>
                <c:pt idx="656">
                  <c:v>-50.5</c:v>
                </c:pt>
                <c:pt idx="657">
                  <c:v>-50.386200000000002</c:v>
                </c:pt>
                <c:pt idx="658">
                  <c:v>-50.378700000000002</c:v>
                </c:pt>
                <c:pt idx="659">
                  <c:v>-50.358699999999999</c:v>
                </c:pt>
                <c:pt idx="660">
                  <c:v>-50.350999999999999</c:v>
                </c:pt>
                <c:pt idx="661">
                  <c:v>-50.2819</c:v>
                </c:pt>
                <c:pt idx="662">
                  <c:v>-50.280900000000003</c:v>
                </c:pt>
                <c:pt idx="663">
                  <c:v>-50.252000000000002</c:v>
                </c:pt>
                <c:pt idx="664">
                  <c:v>-50.247100000000003</c:v>
                </c:pt>
                <c:pt idx="665">
                  <c:v>-50.2286</c:v>
                </c:pt>
                <c:pt idx="666">
                  <c:v>-50.222999999999999</c:v>
                </c:pt>
                <c:pt idx="667">
                  <c:v>-50.196399999999997</c:v>
                </c:pt>
                <c:pt idx="668">
                  <c:v>-50.174199999999999</c:v>
                </c:pt>
                <c:pt idx="669">
                  <c:v>-50.048099999999998</c:v>
                </c:pt>
                <c:pt idx="670">
                  <c:v>-49.972999999999999</c:v>
                </c:pt>
                <c:pt idx="671">
                  <c:v>-49.959899999999998</c:v>
                </c:pt>
                <c:pt idx="672">
                  <c:v>-49.932000000000002</c:v>
                </c:pt>
                <c:pt idx="673">
                  <c:v>-49.921300000000002</c:v>
                </c:pt>
                <c:pt idx="674">
                  <c:v>-49.896999999999998</c:v>
                </c:pt>
                <c:pt idx="675">
                  <c:v>-49.874600000000001</c:v>
                </c:pt>
                <c:pt idx="676">
                  <c:v>-49.847200000000001</c:v>
                </c:pt>
                <c:pt idx="677">
                  <c:v>-49.840600000000002</c:v>
                </c:pt>
                <c:pt idx="678">
                  <c:v>-49.8172</c:v>
                </c:pt>
                <c:pt idx="679">
                  <c:v>-49.811900000000001</c:v>
                </c:pt>
                <c:pt idx="680">
                  <c:v>-49.795200000000001</c:v>
                </c:pt>
                <c:pt idx="681">
                  <c:v>-49.772500000000001</c:v>
                </c:pt>
                <c:pt idx="682">
                  <c:v>-49.726799999999997</c:v>
                </c:pt>
                <c:pt idx="683">
                  <c:v>-49.674599999999998</c:v>
                </c:pt>
                <c:pt idx="684">
                  <c:v>-49.655500000000004</c:v>
                </c:pt>
                <c:pt idx="685">
                  <c:v>-49.561</c:v>
                </c:pt>
                <c:pt idx="686">
                  <c:v>-49.533200000000001</c:v>
                </c:pt>
                <c:pt idx="687">
                  <c:v>-49.520299999999999</c:v>
                </c:pt>
                <c:pt idx="688">
                  <c:v>-49.515599999999999</c:v>
                </c:pt>
                <c:pt idx="689">
                  <c:v>-49.515500000000003</c:v>
                </c:pt>
                <c:pt idx="690">
                  <c:v>-49.511000000000003</c:v>
                </c:pt>
                <c:pt idx="691">
                  <c:v>-49.491</c:v>
                </c:pt>
                <c:pt idx="692">
                  <c:v>-49.485500000000002</c:v>
                </c:pt>
                <c:pt idx="693">
                  <c:v>-49.4679</c:v>
                </c:pt>
                <c:pt idx="694">
                  <c:v>-49.442300000000003</c:v>
                </c:pt>
                <c:pt idx="695">
                  <c:v>-49.3917</c:v>
                </c:pt>
                <c:pt idx="696">
                  <c:v>-49.3917</c:v>
                </c:pt>
                <c:pt idx="697">
                  <c:v>-49.344200000000001</c:v>
                </c:pt>
                <c:pt idx="698">
                  <c:v>-49.291400000000003</c:v>
                </c:pt>
                <c:pt idx="699">
                  <c:v>-49.242199999999997</c:v>
                </c:pt>
                <c:pt idx="700">
                  <c:v>-49.2164</c:v>
                </c:pt>
                <c:pt idx="701">
                  <c:v>-49.206600000000002</c:v>
                </c:pt>
                <c:pt idx="702">
                  <c:v>-49.1907</c:v>
                </c:pt>
                <c:pt idx="703">
                  <c:v>-49.1678</c:v>
                </c:pt>
                <c:pt idx="704">
                  <c:v>-49.1554</c:v>
                </c:pt>
                <c:pt idx="705">
                  <c:v>-49.149500000000003</c:v>
                </c:pt>
                <c:pt idx="706">
                  <c:v>-49.1387</c:v>
                </c:pt>
                <c:pt idx="707">
                  <c:v>-49.1158</c:v>
                </c:pt>
                <c:pt idx="708">
                  <c:v>-49.1</c:v>
                </c:pt>
                <c:pt idx="709">
                  <c:v>-49.0715</c:v>
                </c:pt>
                <c:pt idx="710">
                  <c:v>-49.033900000000003</c:v>
                </c:pt>
                <c:pt idx="711">
                  <c:v>-48.972499999999997</c:v>
                </c:pt>
                <c:pt idx="712">
                  <c:v>-48.933100000000003</c:v>
                </c:pt>
                <c:pt idx="713">
                  <c:v>-48.88</c:v>
                </c:pt>
                <c:pt idx="714">
                  <c:v>-48.8508</c:v>
                </c:pt>
                <c:pt idx="715">
                  <c:v>-48.793999999999997</c:v>
                </c:pt>
                <c:pt idx="716">
                  <c:v>-48.786999999999999</c:v>
                </c:pt>
                <c:pt idx="717">
                  <c:v>-48.743099999999998</c:v>
                </c:pt>
                <c:pt idx="718">
                  <c:v>-48.688800000000001</c:v>
                </c:pt>
                <c:pt idx="719">
                  <c:v>-48.677399999999999</c:v>
                </c:pt>
                <c:pt idx="720">
                  <c:v>-48.642000000000003</c:v>
                </c:pt>
                <c:pt idx="721">
                  <c:v>-48.608199999999997</c:v>
                </c:pt>
                <c:pt idx="722">
                  <c:v>-48.581499999999998</c:v>
                </c:pt>
                <c:pt idx="723">
                  <c:v>-48.575600000000001</c:v>
                </c:pt>
                <c:pt idx="724">
                  <c:v>-48.5732</c:v>
                </c:pt>
                <c:pt idx="725">
                  <c:v>-48.555599999999998</c:v>
                </c:pt>
                <c:pt idx="726">
                  <c:v>-48.547199999999997</c:v>
                </c:pt>
                <c:pt idx="727">
                  <c:v>-48.5105</c:v>
                </c:pt>
                <c:pt idx="728">
                  <c:v>-48.508899999999997</c:v>
                </c:pt>
                <c:pt idx="729">
                  <c:v>-48.496000000000002</c:v>
                </c:pt>
                <c:pt idx="730">
                  <c:v>-48.469099999999997</c:v>
                </c:pt>
                <c:pt idx="731">
                  <c:v>-48.4514</c:v>
                </c:pt>
                <c:pt idx="732">
                  <c:v>-48.424500000000002</c:v>
                </c:pt>
                <c:pt idx="733">
                  <c:v>-48.395600000000002</c:v>
                </c:pt>
                <c:pt idx="734">
                  <c:v>-48.363999999999997</c:v>
                </c:pt>
                <c:pt idx="735">
                  <c:v>-48.360100000000003</c:v>
                </c:pt>
                <c:pt idx="736">
                  <c:v>-48.348500000000001</c:v>
                </c:pt>
                <c:pt idx="737">
                  <c:v>-48.311100000000003</c:v>
                </c:pt>
                <c:pt idx="738">
                  <c:v>-48.290199999999999</c:v>
                </c:pt>
                <c:pt idx="739">
                  <c:v>-48.276499999999999</c:v>
                </c:pt>
                <c:pt idx="740">
                  <c:v>-48.239400000000003</c:v>
                </c:pt>
                <c:pt idx="741">
                  <c:v>-48.189599999999999</c:v>
                </c:pt>
                <c:pt idx="742">
                  <c:v>-48.180300000000003</c:v>
                </c:pt>
                <c:pt idx="743">
                  <c:v>-48.084400000000002</c:v>
                </c:pt>
                <c:pt idx="744">
                  <c:v>-48.079099999999997</c:v>
                </c:pt>
                <c:pt idx="745">
                  <c:v>-48.031799999999997</c:v>
                </c:pt>
                <c:pt idx="746">
                  <c:v>-48.0212</c:v>
                </c:pt>
                <c:pt idx="747">
                  <c:v>-47.992199999999997</c:v>
                </c:pt>
                <c:pt idx="748">
                  <c:v>-47.951300000000003</c:v>
                </c:pt>
                <c:pt idx="749">
                  <c:v>-47.929299999999998</c:v>
                </c:pt>
                <c:pt idx="750">
                  <c:v>-47.928199999999997</c:v>
                </c:pt>
                <c:pt idx="751">
                  <c:v>-47.918799999999997</c:v>
                </c:pt>
                <c:pt idx="752">
                  <c:v>-47.898499999999999</c:v>
                </c:pt>
                <c:pt idx="753">
                  <c:v>-47.747500000000002</c:v>
                </c:pt>
                <c:pt idx="754">
                  <c:v>-47.641599999999997</c:v>
                </c:pt>
                <c:pt idx="755">
                  <c:v>-47.594000000000001</c:v>
                </c:pt>
                <c:pt idx="756">
                  <c:v>-47.561700000000002</c:v>
                </c:pt>
                <c:pt idx="757">
                  <c:v>-47.538800000000002</c:v>
                </c:pt>
                <c:pt idx="758">
                  <c:v>-47.530500000000004</c:v>
                </c:pt>
                <c:pt idx="759">
                  <c:v>-47.467500000000001</c:v>
                </c:pt>
                <c:pt idx="760">
                  <c:v>-47.432200000000002</c:v>
                </c:pt>
                <c:pt idx="761">
                  <c:v>-47.408299999999997</c:v>
                </c:pt>
                <c:pt idx="762">
                  <c:v>-47.407200000000003</c:v>
                </c:pt>
                <c:pt idx="763">
                  <c:v>-47.259099999999997</c:v>
                </c:pt>
                <c:pt idx="764">
                  <c:v>-47.254300000000001</c:v>
                </c:pt>
                <c:pt idx="765">
                  <c:v>-47.220500000000001</c:v>
                </c:pt>
                <c:pt idx="766">
                  <c:v>-47.196899999999999</c:v>
                </c:pt>
                <c:pt idx="767">
                  <c:v>-47.192</c:v>
                </c:pt>
                <c:pt idx="768">
                  <c:v>-47.19</c:v>
                </c:pt>
                <c:pt idx="769">
                  <c:v>-47.169499999999999</c:v>
                </c:pt>
                <c:pt idx="770">
                  <c:v>-47.126899999999999</c:v>
                </c:pt>
                <c:pt idx="771">
                  <c:v>-47.055399999999999</c:v>
                </c:pt>
                <c:pt idx="772">
                  <c:v>-47.000700000000002</c:v>
                </c:pt>
                <c:pt idx="773">
                  <c:v>-46.983199999999997</c:v>
                </c:pt>
                <c:pt idx="774">
                  <c:v>-46.950299999999999</c:v>
                </c:pt>
                <c:pt idx="775">
                  <c:v>-46.946399999999997</c:v>
                </c:pt>
                <c:pt idx="776">
                  <c:v>-46.892699999999998</c:v>
                </c:pt>
                <c:pt idx="777">
                  <c:v>-46.864899999999999</c:v>
                </c:pt>
                <c:pt idx="778">
                  <c:v>-46.853000000000002</c:v>
                </c:pt>
                <c:pt idx="779">
                  <c:v>-46.838500000000003</c:v>
                </c:pt>
                <c:pt idx="780">
                  <c:v>-46.822699999999998</c:v>
                </c:pt>
                <c:pt idx="781">
                  <c:v>-46.736400000000003</c:v>
                </c:pt>
                <c:pt idx="782">
                  <c:v>-46.731499999999997</c:v>
                </c:pt>
                <c:pt idx="783">
                  <c:v>-46.726700000000001</c:v>
                </c:pt>
                <c:pt idx="784">
                  <c:v>-46.724200000000003</c:v>
                </c:pt>
                <c:pt idx="785">
                  <c:v>-46.692999999999998</c:v>
                </c:pt>
                <c:pt idx="786">
                  <c:v>-46.682699999999997</c:v>
                </c:pt>
                <c:pt idx="787">
                  <c:v>-46.676200000000001</c:v>
                </c:pt>
                <c:pt idx="788">
                  <c:v>-46.6068</c:v>
                </c:pt>
                <c:pt idx="789">
                  <c:v>-46.601100000000002</c:v>
                </c:pt>
                <c:pt idx="790">
                  <c:v>-46.575000000000003</c:v>
                </c:pt>
                <c:pt idx="791">
                  <c:v>-46.569699999999997</c:v>
                </c:pt>
                <c:pt idx="792">
                  <c:v>-46.568100000000001</c:v>
                </c:pt>
                <c:pt idx="793">
                  <c:v>-46.557699999999997</c:v>
                </c:pt>
                <c:pt idx="794">
                  <c:v>-46.535499999999999</c:v>
                </c:pt>
                <c:pt idx="795">
                  <c:v>-46.528500000000001</c:v>
                </c:pt>
                <c:pt idx="796">
                  <c:v>-46.523899999999998</c:v>
                </c:pt>
                <c:pt idx="797">
                  <c:v>-46.453200000000002</c:v>
                </c:pt>
                <c:pt idx="798">
                  <c:v>-46.3857</c:v>
                </c:pt>
                <c:pt idx="799">
                  <c:v>-46.366799999999998</c:v>
                </c:pt>
                <c:pt idx="800">
                  <c:v>-46.3611</c:v>
                </c:pt>
                <c:pt idx="801">
                  <c:v>-46.356700000000004</c:v>
                </c:pt>
                <c:pt idx="802">
                  <c:v>-46.280299999999997</c:v>
                </c:pt>
                <c:pt idx="803">
                  <c:v>-46.267400000000002</c:v>
                </c:pt>
                <c:pt idx="804">
                  <c:v>-46.173999999999999</c:v>
                </c:pt>
                <c:pt idx="805">
                  <c:v>-46.136699999999998</c:v>
                </c:pt>
                <c:pt idx="806">
                  <c:v>-46.132100000000001</c:v>
                </c:pt>
                <c:pt idx="807">
                  <c:v>-46.127699999999997</c:v>
                </c:pt>
                <c:pt idx="808">
                  <c:v>-46.1053</c:v>
                </c:pt>
                <c:pt idx="809">
                  <c:v>-46.039299999999997</c:v>
                </c:pt>
                <c:pt idx="810">
                  <c:v>-46.026499999999999</c:v>
                </c:pt>
                <c:pt idx="811">
                  <c:v>-45.997700000000002</c:v>
                </c:pt>
                <c:pt idx="812">
                  <c:v>-45.896700000000003</c:v>
                </c:pt>
                <c:pt idx="813">
                  <c:v>-45.8035</c:v>
                </c:pt>
                <c:pt idx="814">
                  <c:v>-45.774999999999999</c:v>
                </c:pt>
                <c:pt idx="815">
                  <c:v>-45.731700000000004</c:v>
                </c:pt>
                <c:pt idx="816">
                  <c:v>-45.644399999999997</c:v>
                </c:pt>
                <c:pt idx="817">
                  <c:v>-45.397500000000001</c:v>
                </c:pt>
                <c:pt idx="818">
                  <c:v>-45.338500000000003</c:v>
                </c:pt>
                <c:pt idx="819">
                  <c:v>-45.239800000000002</c:v>
                </c:pt>
                <c:pt idx="820">
                  <c:v>-45.219099999999997</c:v>
                </c:pt>
                <c:pt idx="821">
                  <c:v>-45.188600000000001</c:v>
                </c:pt>
                <c:pt idx="822">
                  <c:v>-45.159399999999998</c:v>
                </c:pt>
                <c:pt idx="823">
                  <c:v>-45.125900000000001</c:v>
                </c:pt>
                <c:pt idx="824">
                  <c:v>-45.115400000000001</c:v>
                </c:pt>
                <c:pt idx="825">
                  <c:v>-45.101100000000002</c:v>
                </c:pt>
                <c:pt idx="826">
                  <c:v>-45.086399999999998</c:v>
                </c:pt>
                <c:pt idx="827">
                  <c:v>-45.084200000000003</c:v>
                </c:pt>
                <c:pt idx="828">
                  <c:v>-45.033200000000001</c:v>
                </c:pt>
                <c:pt idx="829">
                  <c:v>-44.994100000000003</c:v>
                </c:pt>
                <c:pt idx="830">
                  <c:v>-44.990200000000002</c:v>
                </c:pt>
                <c:pt idx="831">
                  <c:v>-44.938099999999999</c:v>
                </c:pt>
                <c:pt idx="832">
                  <c:v>-44.869</c:v>
                </c:pt>
                <c:pt idx="833">
                  <c:v>-44.860399999999998</c:v>
                </c:pt>
                <c:pt idx="834">
                  <c:v>-44.850700000000003</c:v>
                </c:pt>
                <c:pt idx="835">
                  <c:v>-44.794899999999998</c:v>
                </c:pt>
                <c:pt idx="836">
                  <c:v>-44.771299999999997</c:v>
                </c:pt>
                <c:pt idx="837">
                  <c:v>-44.742899999999999</c:v>
                </c:pt>
                <c:pt idx="838">
                  <c:v>-44.705799999999996</c:v>
                </c:pt>
                <c:pt idx="839">
                  <c:v>-44.614199999999997</c:v>
                </c:pt>
                <c:pt idx="840">
                  <c:v>-44.603999999999999</c:v>
                </c:pt>
                <c:pt idx="841">
                  <c:v>-44.492800000000003</c:v>
                </c:pt>
                <c:pt idx="842">
                  <c:v>-44.443600000000004</c:v>
                </c:pt>
                <c:pt idx="843">
                  <c:v>-44.386600000000001</c:v>
                </c:pt>
                <c:pt idx="844">
                  <c:v>-44.277799999999999</c:v>
                </c:pt>
                <c:pt idx="845">
                  <c:v>-44.271500000000003</c:v>
                </c:pt>
                <c:pt idx="846">
                  <c:v>-44.230800000000002</c:v>
                </c:pt>
                <c:pt idx="847">
                  <c:v>-44.226599999999998</c:v>
                </c:pt>
                <c:pt idx="848">
                  <c:v>-44.136000000000003</c:v>
                </c:pt>
                <c:pt idx="849">
                  <c:v>-44.123399999999997</c:v>
                </c:pt>
                <c:pt idx="850">
                  <c:v>-44.123199999999997</c:v>
                </c:pt>
                <c:pt idx="851">
                  <c:v>-44.112900000000003</c:v>
                </c:pt>
                <c:pt idx="852">
                  <c:v>-44.060600000000001</c:v>
                </c:pt>
                <c:pt idx="853">
                  <c:v>-43.970100000000002</c:v>
                </c:pt>
                <c:pt idx="854">
                  <c:v>-43.900399999999998</c:v>
                </c:pt>
                <c:pt idx="855">
                  <c:v>-43.832300000000004</c:v>
                </c:pt>
                <c:pt idx="856">
                  <c:v>-43.8172</c:v>
                </c:pt>
                <c:pt idx="857">
                  <c:v>-43.811599999999999</c:v>
                </c:pt>
                <c:pt idx="858">
                  <c:v>-43.802900000000001</c:v>
                </c:pt>
                <c:pt idx="859">
                  <c:v>-43.799300000000002</c:v>
                </c:pt>
                <c:pt idx="860">
                  <c:v>-43.789400000000001</c:v>
                </c:pt>
                <c:pt idx="861">
                  <c:v>-43.782699999999998</c:v>
                </c:pt>
                <c:pt idx="862">
                  <c:v>-43.6877</c:v>
                </c:pt>
                <c:pt idx="863">
                  <c:v>-43.651400000000002</c:v>
                </c:pt>
                <c:pt idx="864">
                  <c:v>-43.464599999999997</c:v>
                </c:pt>
                <c:pt idx="865">
                  <c:v>-43.463299999999997</c:v>
                </c:pt>
                <c:pt idx="866">
                  <c:v>-43.379399999999997</c:v>
                </c:pt>
                <c:pt idx="867">
                  <c:v>-43.311799999999998</c:v>
                </c:pt>
                <c:pt idx="868">
                  <c:v>-43.276499999999999</c:v>
                </c:pt>
                <c:pt idx="869">
                  <c:v>-43.225900000000003</c:v>
                </c:pt>
                <c:pt idx="870">
                  <c:v>-43.205300000000001</c:v>
                </c:pt>
                <c:pt idx="871">
                  <c:v>-43.115200000000002</c:v>
                </c:pt>
                <c:pt idx="872">
                  <c:v>-43.023800000000001</c:v>
                </c:pt>
                <c:pt idx="873">
                  <c:v>-42.924300000000002</c:v>
                </c:pt>
                <c:pt idx="874">
                  <c:v>-42.903300000000002</c:v>
                </c:pt>
                <c:pt idx="875">
                  <c:v>-42.868299999999998</c:v>
                </c:pt>
                <c:pt idx="876">
                  <c:v>-42.863900000000001</c:v>
                </c:pt>
                <c:pt idx="877">
                  <c:v>-42.813000000000002</c:v>
                </c:pt>
                <c:pt idx="878">
                  <c:v>-42.724600000000002</c:v>
                </c:pt>
                <c:pt idx="879">
                  <c:v>-42.6599</c:v>
                </c:pt>
                <c:pt idx="880">
                  <c:v>-42.602499999999999</c:v>
                </c:pt>
                <c:pt idx="881">
                  <c:v>-42.546199999999999</c:v>
                </c:pt>
                <c:pt idx="882">
                  <c:v>-42.509500000000003</c:v>
                </c:pt>
                <c:pt idx="883">
                  <c:v>-42.413800000000002</c:v>
                </c:pt>
                <c:pt idx="884">
                  <c:v>-42.411299999999997</c:v>
                </c:pt>
                <c:pt idx="885">
                  <c:v>-42.394100000000002</c:v>
                </c:pt>
                <c:pt idx="886">
                  <c:v>-42.2836</c:v>
                </c:pt>
                <c:pt idx="887">
                  <c:v>-42.264400000000002</c:v>
                </c:pt>
                <c:pt idx="888">
                  <c:v>-42.254600000000003</c:v>
                </c:pt>
                <c:pt idx="889">
                  <c:v>-42.174900000000001</c:v>
                </c:pt>
                <c:pt idx="890">
                  <c:v>-42.146500000000003</c:v>
                </c:pt>
                <c:pt idx="891">
                  <c:v>-42.063699999999997</c:v>
                </c:pt>
                <c:pt idx="892">
                  <c:v>-42.023600000000002</c:v>
                </c:pt>
                <c:pt idx="893">
                  <c:v>-42.009599999999999</c:v>
                </c:pt>
                <c:pt idx="894">
                  <c:v>-42.006999999999998</c:v>
                </c:pt>
                <c:pt idx="895">
                  <c:v>-41.988399999999999</c:v>
                </c:pt>
                <c:pt idx="896">
                  <c:v>-41.888800000000003</c:v>
                </c:pt>
                <c:pt idx="897">
                  <c:v>-41.861499999999999</c:v>
                </c:pt>
                <c:pt idx="898">
                  <c:v>-41.845399999999998</c:v>
                </c:pt>
                <c:pt idx="899">
                  <c:v>-41.759500000000003</c:v>
                </c:pt>
                <c:pt idx="900">
                  <c:v>-41.728900000000003</c:v>
                </c:pt>
                <c:pt idx="901">
                  <c:v>-41.727600000000002</c:v>
                </c:pt>
                <c:pt idx="902">
                  <c:v>-41.714500000000001</c:v>
                </c:pt>
                <c:pt idx="903">
                  <c:v>-41.698399999999999</c:v>
                </c:pt>
                <c:pt idx="904">
                  <c:v>-41.692100000000003</c:v>
                </c:pt>
                <c:pt idx="905">
                  <c:v>-41.688800000000001</c:v>
                </c:pt>
                <c:pt idx="906">
                  <c:v>-41.6008</c:v>
                </c:pt>
                <c:pt idx="907">
                  <c:v>-41.594700000000003</c:v>
                </c:pt>
                <c:pt idx="908">
                  <c:v>-41.561</c:v>
                </c:pt>
                <c:pt idx="909">
                  <c:v>-41.398499999999999</c:v>
                </c:pt>
                <c:pt idx="910">
                  <c:v>-41.100200000000001</c:v>
                </c:pt>
                <c:pt idx="911">
                  <c:v>-40.965899999999998</c:v>
                </c:pt>
                <c:pt idx="912">
                  <c:v>-40.935899999999997</c:v>
                </c:pt>
                <c:pt idx="913">
                  <c:v>-40.914700000000003</c:v>
                </c:pt>
                <c:pt idx="914">
                  <c:v>-40.616100000000003</c:v>
                </c:pt>
                <c:pt idx="915">
                  <c:v>-40.564700000000002</c:v>
                </c:pt>
                <c:pt idx="916">
                  <c:v>-40.557900000000004</c:v>
                </c:pt>
                <c:pt idx="917">
                  <c:v>-40.514600000000002</c:v>
                </c:pt>
                <c:pt idx="918">
                  <c:v>-40.4938</c:v>
                </c:pt>
                <c:pt idx="919">
                  <c:v>-40.417999999999999</c:v>
                </c:pt>
                <c:pt idx="920">
                  <c:v>-40.410699999999999</c:v>
                </c:pt>
                <c:pt idx="921">
                  <c:v>-40.360300000000002</c:v>
                </c:pt>
                <c:pt idx="922">
                  <c:v>-40.148200000000003</c:v>
                </c:pt>
                <c:pt idx="923">
                  <c:v>-40.080399999999997</c:v>
                </c:pt>
                <c:pt idx="924">
                  <c:v>-39.884900000000002</c:v>
                </c:pt>
                <c:pt idx="925">
                  <c:v>-39.878799999999998</c:v>
                </c:pt>
                <c:pt idx="926">
                  <c:v>-39.876100000000001</c:v>
                </c:pt>
                <c:pt idx="927">
                  <c:v>-39.852699999999999</c:v>
                </c:pt>
                <c:pt idx="928">
                  <c:v>-39.769100000000002</c:v>
                </c:pt>
                <c:pt idx="929">
                  <c:v>-39.763500000000001</c:v>
                </c:pt>
                <c:pt idx="930">
                  <c:v>-39.760899999999999</c:v>
                </c:pt>
                <c:pt idx="931">
                  <c:v>-39.488300000000002</c:v>
                </c:pt>
                <c:pt idx="932">
                  <c:v>-39.463799999999999</c:v>
                </c:pt>
                <c:pt idx="933">
                  <c:v>-39.194499999999998</c:v>
                </c:pt>
                <c:pt idx="934">
                  <c:v>-39.178100000000001</c:v>
                </c:pt>
                <c:pt idx="935">
                  <c:v>-39.144199999999998</c:v>
                </c:pt>
                <c:pt idx="936">
                  <c:v>-39.124200000000002</c:v>
                </c:pt>
                <c:pt idx="937">
                  <c:v>-39.016300000000001</c:v>
                </c:pt>
                <c:pt idx="938">
                  <c:v>-38.967700000000001</c:v>
                </c:pt>
                <c:pt idx="939">
                  <c:v>-38.745800000000003</c:v>
                </c:pt>
                <c:pt idx="940">
                  <c:v>-38.684100000000001</c:v>
                </c:pt>
                <c:pt idx="941">
                  <c:v>-38.598100000000002</c:v>
                </c:pt>
                <c:pt idx="942">
                  <c:v>-38.555999999999997</c:v>
                </c:pt>
                <c:pt idx="943">
                  <c:v>-38.506100000000004</c:v>
                </c:pt>
                <c:pt idx="944">
                  <c:v>-38.359099999999998</c:v>
                </c:pt>
                <c:pt idx="945">
                  <c:v>-38.307699999999997</c:v>
                </c:pt>
                <c:pt idx="946">
                  <c:v>-38.2361</c:v>
                </c:pt>
                <c:pt idx="947">
                  <c:v>-38.0747</c:v>
                </c:pt>
                <c:pt idx="948">
                  <c:v>-37.957900000000002</c:v>
                </c:pt>
                <c:pt idx="949">
                  <c:v>-37.839700000000001</c:v>
                </c:pt>
                <c:pt idx="950">
                  <c:v>-37.685699999999997</c:v>
                </c:pt>
                <c:pt idx="951">
                  <c:v>-37.665599999999998</c:v>
                </c:pt>
                <c:pt idx="952">
                  <c:v>-37.597299999999997</c:v>
                </c:pt>
                <c:pt idx="953">
                  <c:v>-37.504199999999997</c:v>
                </c:pt>
                <c:pt idx="954">
                  <c:v>-37.4054</c:v>
                </c:pt>
                <c:pt idx="955">
                  <c:v>-37.403100000000002</c:v>
                </c:pt>
                <c:pt idx="956">
                  <c:v>-37.380099999999999</c:v>
                </c:pt>
                <c:pt idx="957">
                  <c:v>-37.357799999999997</c:v>
                </c:pt>
                <c:pt idx="958">
                  <c:v>-37.3401</c:v>
                </c:pt>
                <c:pt idx="959">
                  <c:v>-37.335700000000003</c:v>
                </c:pt>
                <c:pt idx="960">
                  <c:v>-36.967500000000001</c:v>
                </c:pt>
                <c:pt idx="961">
                  <c:v>-36.832300000000004</c:v>
                </c:pt>
                <c:pt idx="962">
                  <c:v>-36.659599999999998</c:v>
                </c:pt>
                <c:pt idx="963">
                  <c:v>-36.268900000000002</c:v>
                </c:pt>
                <c:pt idx="964">
                  <c:v>-36.183500000000002</c:v>
                </c:pt>
                <c:pt idx="965">
                  <c:v>-35.696800000000003</c:v>
                </c:pt>
                <c:pt idx="966">
                  <c:v>-35.531799999999997</c:v>
                </c:pt>
                <c:pt idx="967">
                  <c:v>-35.522300000000001</c:v>
                </c:pt>
                <c:pt idx="968">
                  <c:v>-35.516100000000002</c:v>
                </c:pt>
                <c:pt idx="969">
                  <c:v>-35.494799999999998</c:v>
                </c:pt>
                <c:pt idx="970">
                  <c:v>-35.484099999999998</c:v>
                </c:pt>
                <c:pt idx="971">
                  <c:v>-35.150799999999997</c:v>
                </c:pt>
                <c:pt idx="972">
                  <c:v>-34.915300000000002</c:v>
                </c:pt>
                <c:pt idx="973">
                  <c:v>-34.664499999999997</c:v>
                </c:pt>
                <c:pt idx="974">
                  <c:v>-34.408299999999997</c:v>
                </c:pt>
                <c:pt idx="975">
                  <c:v>-34.233600000000003</c:v>
                </c:pt>
                <c:pt idx="976">
                  <c:v>-33.459000000000003</c:v>
                </c:pt>
                <c:pt idx="977">
                  <c:v>-33.215499999999999</c:v>
                </c:pt>
                <c:pt idx="978">
                  <c:v>-32.989899999999999</c:v>
                </c:pt>
                <c:pt idx="979">
                  <c:v>-32.973199999999999</c:v>
                </c:pt>
                <c:pt idx="980">
                  <c:v>-32.614400000000003</c:v>
                </c:pt>
                <c:pt idx="981">
                  <c:v>-32.4011</c:v>
                </c:pt>
                <c:pt idx="982">
                  <c:v>-32.381799999999998</c:v>
                </c:pt>
                <c:pt idx="983">
                  <c:v>-32.297699999999999</c:v>
                </c:pt>
                <c:pt idx="984">
                  <c:v>-32.210700000000003</c:v>
                </c:pt>
                <c:pt idx="985">
                  <c:v>-31.799299999999999</c:v>
                </c:pt>
                <c:pt idx="986">
                  <c:v>-30.833400000000001</c:v>
                </c:pt>
                <c:pt idx="987">
                  <c:v>-30.473199999999999</c:v>
                </c:pt>
                <c:pt idx="988">
                  <c:v>-30.390499999999999</c:v>
                </c:pt>
                <c:pt idx="989">
                  <c:v>-30.197900000000001</c:v>
                </c:pt>
                <c:pt idx="990">
                  <c:v>-29.867699999999999</c:v>
                </c:pt>
                <c:pt idx="991">
                  <c:v>-29.186800000000002</c:v>
                </c:pt>
                <c:pt idx="992">
                  <c:v>-28.7836</c:v>
                </c:pt>
                <c:pt idx="993">
                  <c:v>-28.361699999999999</c:v>
                </c:pt>
                <c:pt idx="994">
                  <c:v>-28.2684</c:v>
                </c:pt>
                <c:pt idx="995">
                  <c:v>-28.0274</c:v>
                </c:pt>
                <c:pt idx="996">
                  <c:v>-27.613</c:v>
                </c:pt>
                <c:pt idx="997">
                  <c:v>-27.4754</c:v>
                </c:pt>
                <c:pt idx="998">
                  <c:v>-25.7409</c:v>
                </c:pt>
                <c:pt idx="999">
                  <c:v>-21.2456</c:v>
                </c:pt>
                <c:pt idx="1000">
                  <c:v>-19.1736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E6E5-4378-BE46-1BC393D4D50B}"/>
            </c:ext>
          </c:extLst>
        </c:ser>
        <c:ser>
          <c:idx val="7"/>
          <c:order val="7"/>
          <c:tx>
            <c:strRef>
              <c:f>'[NR-U indoor sub7 calibration_final_v3.xlsx](15,30,20,40), UE RSSI'!$I$1</c:f>
              <c:strCache>
                <c:ptCount val="1"/>
                <c:pt idx="0">
                  <c:v>Ericsson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RSSI'!$I$2:$I$1002</c:f>
              <c:numCache>
                <c:formatCode>General</c:formatCode>
                <c:ptCount val="1001"/>
                <c:pt idx="0">
                  <c:v>-81.990420862416457</c:v>
                </c:pt>
                <c:pt idx="1">
                  <c:v>-81.264568740755848</c:v>
                </c:pt>
                <c:pt idx="2">
                  <c:v>-80.645260850240547</c:v>
                </c:pt>
                <c:pt idx="3">
                  <c:v>-80.146898966847203</c:v>
                </c:pt>
                <c:pt idx="4">
                  <c:v>-79.715739211043768</c:v>
                </c:pt>
                <c:pt idx="5">
                  <c:v>-79.331286142624791</c:v>
                </c:pt>
                <c:pt idx="6">
                  <c:v>-78.974751714433154</c:v>
                </c:pt>
                <c:pt idx="7">
                  <c:v>-78.682528576622559</c:v>
                </c:pt>
                <c:pt idx="8">
                  <c:v>-78.401074420261935</c:v>
                </c:pt>
                <c:pt idx="9">
                  <c:v>-78.145937218926164</c:v>
                </c:pt>
                <c:pt idx="10">
                  <c:v>-77.907079498477842</c:v>
                </c:pt>
                <c:pt idx="11">
                  <c:v>-77.705239279181967</c:v>
                </c:pt>
                <c:pt idx="12">
                  <c:v>-77.500278087095836</c:v>
                </c:pt>
                <c:pt idx="13">
                  <c:v>-77.314856215898843</c:v>
                </c:pt>
                <c:pt idx="14">
                  <c:v>-77.135459644494034</c:v>
                </c:pt>
                <c:pt idx="15">
                  <c:v>-76.957531608375504</c:v>
                </c:pt>
                <c:pt idx="16">
                  <c:v>-76.796514252782003</c:v>
                </c:pt>
                <c:pt idx="17">
                  <c:v>-76.604187493365373</c:v>
                </c:pt>
                <c:pt idx="18">
                  <c:v>-76.421753306294022</c:v>
                </c:pt>
                <c:pt idx="19">
                  <c:v>-76.27750781099877</c:v>
                </c:pt>
                <c:pt idx="20">
                  <c:v>-76.131934190392371</c:v>
                </c:pt>
                <c:pt idx="21">
                  <c:v>-75.977225911969327</c:v>
                </c:pt>
                <c:pt idx="22">
                  <c:v>-75.840311525152913</c:v>
                </c:pt>
                <c:pt idx="23">
                  <c:v>-75.701080256678964</c:v>
                </c:pt>
                <c:pt idx="24">
                  <c:v>-75.573867338186048</c:v>
                </c:pt>
                <c:pt idx="25">
                  <c:v>-75.442466270391236</c:v>
                </c:pt>
                <c:pt idx="26">
                  <c:v>-75.337053434412894</c:v>
                </c:pt>
                <c:pt idx="27">
                  <c:v>-75.224766886095054</c:v>
                </c:pt>
                <c:pt idx="28">
                  <c:v>-75.10570000828433</c:v>
                </c:pt>
                <c:pt idx="29">
                  <c:v>-74.987308140270898</c:v>
                </c:pt>
                <c:pt idx="30">
                  <c:v>-74.866245172812384</c:v>
                </c:pt>
                <c:pt idx="31">
                  <c:v>-74.764292947081032</c:v>
                </c:pt>
                <c:pt idx="32">
                  <c:v>-74.669080570398961</c:v>
                </c:pt>
                <c:pt idx="33">
                  <c:v>-74.570871132470117</c:v>
                </c:pt>
                <c:pt idx="34">
                  <c:v>-74.465720411499561</c:v>
                </c:pt>
                <c:pt idx="35">
                  <c:v>-74.369324913781682</c:v>
                </c:pt>
                <c:pt idx="36">
                  <c:v>-74.264474636385813</c:v>
                </c:pt>
                <c:pt idx="37">
                  <c:v>-74.158780744715813</c:v>
                </c:pt>
                <c:pt idx="38">
                  <c:v>-74.067339104086344</c:v>
                </c:pt>
                <c:pt idx="39">
                  <c:v>-73.965491089657974</c:v>
                </c:pt>
                <c:pt idx="40">
                  <c:v>-73.868194360747253</c:v>
                </c:pt>
                <c:pt idx="41">
                  <c:v>-73.791474480955486</c:v>
                </c:pt>
                <c:pt idx="42">
                  <c:v>-73.707141147033894</c:v>
                </c:pt>
                <c:pt idx="43">
                  <c:v>-73.616947719547156</c:v>
                </c:pt>
                <c:pt idx="44">
                  <c:v>-73.533033980106424</c:v>
                </c:pt>
                <c:pt idx="45">
                  <c:v>-73.434930132282943</c:v>
                </c:pt>
                <c:pt idx="46">
                  <c:v>-73.359932887167233</c:v>
                </c:pt>
                <c:pt idx="47">
                  <c:v>-73.271453237305465</c:v>
                </c:pt>
                <c:pt idx="48">
                  <c:v>-73.190794998227915</c:v>
                </c:pt>
                <c:pt idx="49">
                  <c:v>-73.103743948910548</c:v>
                </c:pt>
                <c:pt idx="50">
                  <c:v>-73.031361131817306</c:v>
                </c:pt>
                <c:pt idx="51">
                  <c:v>-72.956780762872427</c:v>
                </c:pt>
                <c:pt idx="52">
                  <c:v>-72.88147719381557</c:v>
                </c:pt>
                <c:pt idx="53">
                  <c:v>-72.81172051079561</c:v>
                </c:pt>
                <c:pt idx="54">
                  <c:v>-72.731064069075018</c:v>
                </c:pt>
                <c:pt idx="55">
                  <c:v>-72.659035912032536</c:v>
                </c:pt>
                <c:pt idx="56">
                  <c:v>-72.5875102393113</c:v>
                </c:pt>
                <c:pt idx="57">
                  <c:v>-72.501210347888843</c:v>
                </c:pt>
                <c:pt idx="58">
                  <c:v>-72.433481367209865</c:v>
                </c:pt>
                <c:pt idx="59">
                  <c:v>-72.358727613869362</c:v>
                </c:pt>
                <c:pt idx="60">
                  <c:v>-72.284626006441158</c:v>
                </c:pt>
                <c:pt idx="61">
                  <c:v>-72.220621905718346</c:v>
                </c:pt>
                <c:pt idx="62">
                  <c:v>-72.154281748167108</c:v>
                </c:pt>
                <c:pt idx="63">
                  <c:v>-72.09835520705218</c:v>
                </c:pt>
                <c:pt idx="64">
                  <c:v>-72.023631965507278</c:v>
                </c:pt>
                <c:pt idx="65">
                  <c:v>-71.954205979877528</c:v>
                </c:pt>
                <c:pt idx="66">
                  <c:v>-71.875826255042185</c:v>
                </c:pt>
                <c:pt idx="67">
                  <c:v>-71.811650268738077</c:v>
                </c:pt>
                <c:pt idx="68">
                  <c:v>-71.744152894498271</c:v>
                </c:pt>
                <c:pt idx="69">
                  <c:v>-71.687750940206442</c:v>
                </c:pt>
                <c:pt idx="70">
                  <c:v>-71.619411262221973</c:v>
                </c:pt>
                <c:pt idx="71">
                  <c:v>-71.555275269790926</c:v>
                </c:pt>
                <c:pt idx="72">
                  <c:v>-71.484886372321213</c:v>
                </c:pt>
                <c:pt idx="73">
                  <c:v>-71.421320617243069</c:v>
                </c:pt>
                <c:pt idx="74">
                  <c:v>-71.362224128334802</c:v>
                </c:pt>
                <c:pt idx="75">
                  <c:v>-71.303042652497837</c:v>
                </c:pt>
                <c:pt idx="76">
                  <c:v>-71.246146189227829</c:v>
                </c:pt>
                <c:pt idx="77">
                  <c:v>-71.194389758036337</c:v>
                </c:pt>
                <c:pt idx="78">
                  <c:v>-71.130963528424203</c:v>
                </c:pt>
                <c:pt idx="79">
                  <c:v>-71.073044629155817</c:v>
                </c:pt>
                <c:pt idx="80">
                  <c:v>-71.015636539826104</c:v>
                </c:pt>
                <c:pt idx="81">
                  <c:v>-70.953503801069857</c:v>
                </c:pt>
                <c:pt idx="82">
                  <c:v>-70.892644116221092</c:v>
                </c:pt>
                <c:pt idx="83">
                  <c:v>-70.842245077368361</c:v>
                </c:pt>
                <c:pt idx="84">
                  <c:v>-70.787549740801893</c:v>
                </c:pt>
                <c:pt idx="85">
                  <c:v>-70.727989118685599</c:v>
                </c:pt>
                <c:pt idx="86">
                  <c:v>-70.67729812529069</c:v>
                </c:pt>
                <c:pt idx="87">
                  <c:v>-70.622907314841299</c:v>
                </c:pt>
                <c:pt idx="88">
                  <c:v>-70.562826416040522</c:v>
                </c:pt>
                <c:pt idx="89">
                  <c:v>-70.515765049139318</c:v>
                </c:pt>
                <c:pt idx="90">
                  <c:v>-70.45324995826445</c:v>
                </c:pt>
                <c:pt idx="91">
                  <c:v>-70.405072336931553</c:v>
                </c:pt>
                <c:pt idx="92">
                  <c:v>-70.344405613690725</c:v>
                </c:pt>
                <c:pt idx="93">
                  <c:v>-70.293609590664786</c:v>
                </c:pt>
                <c:pt idx="94">
                  <c:v>-70.234437245508758</c:v>
                </c:pt>
                <c:pt idx="95">
                  <c:v>-70.178333578094239</c:v>
                </c:pt>
                <c:pt idx="96">
                  <c:v>-70.133201026730887</c:v>
                </c:pt>
                <c:pt idx="97">
                  <c:v>-70.074813019899608</c:v>
                </c:pt>
                <c:pt idx="98">
                  <c:v>-70.027281883765113</c:v>
                </c:pt>
                <c:pt idx="99">
                  <c:v>-69.969698189554578</c:v>
                </c:pt>
                <c:pt idx="100">
                  <c:v>-69.913342784132254</c:v>
                </c:pt>
                <c:pt idx="101">
                  <c:v>-69.867641359069182</c:v>
                </c:pt>
                <c:pt idx="102">
                  <c:v>-69.8142115464223</c:v>
                </c:pt>
                <c:pt idx="103">
                  <c:v>-69.763499651196327</c:v>
                </c:pt>
                <c:pt idx="104">
                  <c:v>-69.70788409206402</c:v>
                </c:pt>
                <c:pt idx="105">
                  <c:v>-69.651849021607902</c:v>
                </c:pt>
                <c:pt idx="106">
                  <c:v>-69.604951951279759</c:v>
                </c:pt>
                <c:pt idx="107">
                  <c:v>-69.55071111244601</c:v>
                </c:pt>
                <c:pt idx="108">
                  <c:v>-69.496712891757483</c:v>
                </c:pt>
                <c:pt idx="109">
                  <c:v>-69.456222254398625</c:v>
                </c:pt>
                <c:pt idx="110">
                  <c:v>-69.411442395385407</c:v>
                </c:pt>
                <c:pt idx="111">
                  <c:v>-69.359747572925571</c:v>
                </c:pt>
                <c:pt idx="112">
                  <c:v>-69.307011903434017</c:v>
                </c:pt>
                <c:pt idx="113">
                  <c:v>-69.264001255229317</c:v>
                </c:pt>
                <c:pt idx="114">
                  <c:v>-69.213531208722642</c:v>
                </c:pt>
                <c:pt idx="115">
                  <c:v>-69.169269698538912</c:v>
                </c:pt>
                <c:pt idx="116">
                  <c:v>-69.120151974552755</c:v>
                </c:pt>
                <c:pt idx="117">
                  <c:v>-69.067958396027933</c:v>
                </c:pt>
                <c:pt idx="118">
                  <c:v>-69.023736733147217</c:v>
                </c:pt>
                <c:pt idx="119">
                  <c:v>-68.982028479764949</c:v>
                </c:pt>
                <c:pt idx="120">
                  <c:v>-68.937467821064772</c:v>
                </c:pt>
                <c:pt idx="121">
                  <c:v>-68.895541597947201</c:v>
                </c:pt>
                <c:pt idx="122">
                  <c:v>-68.850059100462659</c:v>
                </c:pt>
                <c:pt idx="123">
                  <c:v>-68.80444322681366</c:v>
                </c:pt>
                <c:pt idx="124">
                  <c:v>-68.75542561310688</c:v>
                </c:pt>
                <c:pt idx="125">
                  <c:v>-68.70859474133853</c:v>
                </c:pt>
                <c:pt idx="126">
                  <c:v>-68.661413750279195</c:v>
                </c:pt>
                <c:pt idx="127">
                  <c:v>-68.619323340870764</c:v>
                </c:pt>
                <c:pt idx="128">
                  <c:v>-68.577338240609393</c:v>
                </c:pt>
                <c:pt idx="129">
                  <c:v>-68.527699498905918</c:v>
                </c:pt>
                <c:pt idx="130">
                  <c:v>-68.487227451086767</c:v>
                </c:pt>
                <c:pt idx="131">
                  <c:v>-68.44100825212405</c:v>
                </c:pt>
                <c:pt idx="132">
                  <c:v>-68.40699426353865</c:v>
                </c:pt>
                <c:pt idx="133">
                  <c:v>-68.36907540714499</c:v>
                </c:pt>
                <c:pt idx="134">
                  <c:v>-68.323033048231451</c:v>
                </c:pt>
                <c:pt idx="135">
                  <c:v>-68.286866975359032</c:v>
                </c:pt>
                <c:pt idx="136">
                  <c:v>-68.242007192225358</c:v>
                </c:pt>
                <c:pt idx="137">
                  <c:v>-68.204077342835191</c:v>
                </c:pt>
                <c:pt idx="138">
                  <c:v>-68.168385175468998</c:v>
                </c:pt>
                <c:pt idx="139">
                  <c:v>-68.130134931989645</c:v>
                </c:pt>
                <c:pt idx="140">
                  <c:v>-68.089131443675484</c:v>
                </c:pt>
                <c:pt idx="141">
                  <c:v>-68.048426979302363</c:v>
                </c:pt>
                <c:pt idx="142">
                  <c:v>-68.013999725870562</c:v>
                </c:pt>
                <c:pt idx="143">
                  <c:v>-67.969227767626649</c:v>
                </c:pt>
                <c:pt idx="144">
                  <c:v>-67.924340015567225</c:v>
                </c:pt>
                <c:pt idx="145">
                  <c:v>-67.879902018331066</c:v>
                </c:pt>
                <c:pt idx="146">
                  <c:v>-67.839072761590188</c:v>
                </c:pt>
                <c:pt idx="147">
                  <c:v>-67.795690906413654</c:v>
                </c:pt>
                <c:pt idx="148">
                  <c:v>-67.760476093158132</c:v>
                </c:pt>
                <c:pt idx="149">
                  <c:v>-67.719782485145103</c:v>
                </c:pt>
                <c:pt idx="150">
                  <c:v>-67.682098640278113</c:v>
                </c:pt>
                <c:pt idx="151">
                  <c:v>-67.640365584329629</c:v>
                </c:pt>
                <c:pt idx="152">
                  <c:v>-67.593035955162819</c:v>
                </c:pt>
                <c:pt idx="153">
                  <c:v>-67.550900604843875</c:v>
                </c:pt>
                <c:pt idx="154">
                  <c:v>-67.510807511604312</c:v>
                </c:pt>
                <c:pt idx="155">
                  <c:v>-67.472759168516916</c:v>
                </c:pt>
                <c:pt idx="156">
                  <c:v>-67.432610257156398</c:v>
                </c:pt>
                <c:pt idx="157">
                  <c:v>-67.390721198692745</c:v>
                </c:pt>
                <c:pt idx="158">
                  <c:v>-67.352694856053262</c:v>
                </c:pt>
                <c:pt idx="159">
                  <c:v>-67.311262051403261</c:v>
                </c:pt>
                <c:pt idx="160">
                  <c:v>-67.276275076113961</c:v>
                </c:pt>
                <c:pt idx="161">
                  <c:v>-67.235790167375825</c:v>
                </c:pt>
                <c:pt idx="162">
                  <c:v>-67.198633405032595</c:v>
                </c:pt>
                <c:pt idx="163">
                  <c:v>-67.159397834829463</c:v>
                </c:pt>
                <c:pt idx="164">
                  <c:v>-67.122735205797895</c:v>
                </c:pt>
                <c:pt idx="165">
                  <c:v>-67.076272985970846</c:v>
                </c:pt>
                <c:pt idx="166">
                  <c:v>-67.03988353044835</c:v>
                </c:pt>
                <c:pt idx="167">
                  <c:v>-66.995504567374809</c:v>
                </c:pt>
                <c:pt idx="168">
                  <c:v>-66.953950202636463</c:v>
                </c:pt>
                <c:pt idx="169">
                  <c:v>-66.916907328742866</c:v>
                </c:pt>
                <c:pt idx="170">
                  <c:v>-66.875749098012804</c:v>
                </c:pt>
                <c:pt idx="171">
                  <c:v>-66.83971574484535</c:v>
                </c:pt>
                <c:pt idx="172">
                  <c:v>-66.798407623934693</c:v>
                </c:pt>
                <c:pt idx="173">
                  <c:v>-66.761962165549249</c:v>
                </c:pt>
                <c:pt idx="174">
                  <c:v>-66.726792580769512</c:v>
                </c:pt>
                <c:pt idx="175">
                  <c:v>-66.685412481708738</c:v>
                </c:pt>
                <c:pt idx="176">
                  <c:v>-66.646525254623015</c:v>
                </c:pt>
                <c:pt idx="177">
                  <c:v>-66.613539181349154</c:v>
                </c:pt>
                <c:pt idx="178">
                  <c:v>-66.574830408168211</c:v>
                </c:pt>
                <c:pt idx="179">
                  <c:v>-66.534549088325221</c:v>
                </c:pt>
                <c:pt idx="180">
                  <c:v>-66.496157319468381</c:v>
                </c:pt>
                <c:pt idx="181">
                  <c:v>-66.462277600426404</c:v>
                </c:pt>
                <c:pt idx="182">
                  <c:v>-66.427222742089526</c:v>
                </c:pt>
                <c:pt idx="183">
                  <c:v>-66.390278614480522</c:v>
                </c:pt>
                <c:pt idx="184">
                  <c:v>-66.358880636439849</c:v>
                </c:pt>
                <c:pt idx="185">
                  <c:v>-66.3243373603039</c:v>
                </c:pt>
                <c:pt idx="186">
                  <c:v>-66.281849217177935</c:v>
                </c:pt>
                <c:pt idx="187">
                  <c:v>-66.244414826544201</c:v>
                </c:pt>
                <c:pt idx="188">
                  <c:v>-66.205618550207049</c:v>
                </c:pt>
                <c:pt idx="189">
                  <c:v>-66.165332845534977</c:v>
                </c:pt>
                <c:pt idx="190">
                  <c:v>-66.133794701762909</c:v>
                </c:pt>
                <c:pt idx="191">
                  <c:v>-66.090483586592541</c:v>
                </c:pt>
                <c:pt idx="192">
                  <c:v>-66.05114218303595</c:v>
                </c:pt>
                <c:pt idx="193">
                  <c:v>-66.015689071079805</c:v>
                </c:pt>
                <c:pt idx="194">
                  <c:v>-65.980255352588784</c:v>
                </c:pt>
                <c:pt idx="195">
                  <c:v>-65.937487005243597</c:v>
                </c:pt>
                <c:pt idx="196">
                  <c:v>-65.901711828553459</c:v>
                </c:pt>
                <c:pt idx="197">
                  <c:v>-65.864390366078382</c:v>
                </c:pt>
                <c:pt idx="198">
                  <c:v>-65.827535052766947</c:v>
                </c:pt>
                <c:pt idx="199">
                  <c:v>-65.789670161803116</c:v>
                </c:pt>
                <c:pt idx="200">
                  <c:v>-65.751825729260872</c:v>
                </c:pt>
                <c:pt idx="201">
                  <c:v>-65.714390436157245</c:v>
                </c:pt>
                <c:pt idx="202">
                  <c:v>-65.675142200037456</c:v>
                </c:pt>
                <c:pt idx="203">
                  <c:v>-65.639705830123873</c:v>
                </c:pt>
                <c:pt idx="204">
                  <c:v>-65.604108793700334</c:v>
                </c:pt>
                <c:pt idx="205">
                  <c:v>-65.568582290394048</c:v>
                </c:pt>
                <c:pt idx="206">
                  <c:v>-65.535497458535474</c:v>
                </c:pt>
                <c:pt idx="207">
                  <c:v>-65.498840279293049</c:v>
                </c:pt>
                <c:pt idx="208">
                  <c:v>-65.467232917384109</c:v>
                </c:pt>
                <c:pt idx="209">
                  <c:v>-65.436452194451732</c:v>
                </c:pt>
                <c:pt idx="210">
                  <c:v>-65.401214755014834</c:v>
                </c:pt>
                <c:pt idx="211">
                  <c:v>-65.367159245665832</c:v>
                </c:pt>
                <c:pt idx="212">
                  <c:v>-65.33408675266466</c:v>
                </c:pt>
                <c:pt idx="213">
                  <c:v>-65.30086284272069</c:v>
                </c:pt>
                <c:pt idx="214">
                  <c:v>-65.261229788945627</c:v>
                </c:pt>
                <c:pt idx="215">
                  <c:v>-65.224432640106627</c:v>
                </c:pt>
                <c:pt idx="216">
                  <c:v>-65.187669219818588</c:v>
                </c:pt>
                <c:pt idx="217">
                  <c:v>-65.152351120093172</c:v>
                </c:pt>
                <c:pt idx="218">
                  <c:v>-65.110680283735135</c:v>
                </c:pt>
                <c:pt idx="219">
                  <c:v>-65.070978440491217</c:v>
                </c:pt>
                <c:pt idx="220">
                  <c:v>-65.037934598369901</c:v>
                </c:pt>
                <c:pt idx="221">
                  <c:v>-65.00375742381101</c:v>
                </c:pt>
                <c:pt idx="222">
                  <c:v>-64.968929766804976</c:v>
                </c:pt>
                <c:pt idx="223">
                  <c:v>-64.925173591653902</c:v>
                </c:pt>
                <c:pt idx="224">
                  <c:v>-64.890902614779407</c:v>
                </c:pt>
                <c:pt idx="225">
                  <c:v>-64.851065655203712</c:v>
                </c:pt>
                <c:pt idx="226">
                  <c:v>-64.814054453172631</c:v>
                </c:pt>
                <c:pt idx="227">
                  <c:v>-64.777150566440881</c:v>
                </c:pt>
                <c:pt idx="228">
                  <c:v>-64.735637696051825</c:v>
                </c:pt>
                <c:pt idx="229">
                  <c:v>-64.698599165999383</c:v>
                </c:pt>
                <c:pt idx="230">
                  <c:v>-64.656935155531585</c:v>
                </c:pt>
                <c:pt idx="231">
                  <c:v>-64.625600202825495</c:v>
                </c:pt>
                <c:pt idx="232">
                  <c:v>-64.583769083746148</c:v>
                </c:pt>
                <c:pt idx="233">
                  <c:v>-64.542203451559899</c:v>
                </c:pt>
                <c:pt idx="234">
                  <c:v>-64.51069237117899</c:v>
                </c:pt>
                <c:pt idx="235">
                  <c:v>-64.47597942158518</c:v>
                </c:pt>
                <c:pt idx="236">
                  <c:v>-64.439982340228283</c:v>
                </c:pt>
                <c:pt idx="237">
                  <c:v>-64.402502708853476</c:v>
                </c:pt>
                <c:pt idx="238">
                  <c:v>-64.36877031338868</c:v>
                </c:pt>
                <c:pt idx="239">
                  <c:v>-64.335884952999265</c:v>
                </c:pt>
                <c:pt idx="240">
                  <c:v>-64.298414759444611</c:v>
                </c:pt>
                <c:pt idx="241">
                  <c:v>-64.263428986222692</c:v>
                </c:pt>
                <c:pt idx="242">
                  <c:v>-64.224918576056439</c:v>
                </c:pt>
                <c:pt idx="243">
                  <c:v>-64.192159852404274</c:v>
                </c:pt>
                <c:pt idx="244">
                  <c:v>-64.159891718648424</c:v>
                </c:pt>
                <c:pt idx="245">
                  <c:v>-64.121025317556118</c:v>
                </c:pt>
                <c:pt idx="246">
                  <c:v>-64.090138403759624</c:v>
                </c:pt>
                <c:pt idx="247">
                  <c:v>-64.054780334396426</c:v>
                </c:pt>
                <c:pt idx="248">
                  <c:v>-64.021717985838663</c:v>
                </c:pt>
                <c:pt idx="249">
                  <c:v>-63.986987744772421</c:v>
                </c:pt>
                <c:pt idx="250">
                  <c:v>-63.951397072872339</c:v>
                </c:pt>
                <c:pt idx="251">
                  <c:v>-63.915010728530945</c:v>
                </c:pt>
                <c:pt idx="252">
                  <c:v>-63.871925743694888</c:v>
                </c:pt>
                <c:pt idx="253">
                  <c:v>-63.841364412216763</c:v>
                </c:pt>
                <c:pt idx="254">
                  <c:v>-63.803678950882869</c:v>
                </c:pt>
                <c:pt idx="255">
                  <c:v>-63.76547670021769</c:v>
                </c:pt>
                <c:pt idx="256">
                  <c:v>-63.731207698677565</c:v>
                </c:pt>
                <c:pt idx="257">
                  <c:v>-63.695905440198985</c:v>
                </c:pt>
                <c:pt idx="258">
                  <c:v>-63.653283393842244</c:v>
                </c:pt>
                <c:pt idx="259">
                  <c:v>-63.616094930797985</c:v>
                </c:pt>
                <c:pt idx="260">
                  <c:v>-63.587365166006663</c:v>
                </c:pt>
                <c:pt idx="261">
                  <c:v>-63.556400877296724</c:v>
                </c:pt>
                <c:pt idx="262">
                  <c:v>-63.52224749478826</c:v>
                </c:pt>
                <c:pt idx="263">
                  <c:v>-63.482522362506444</c:v>
                </c:pt>
                <c:pt idx="264">
                  <c:v>-63.451153790839484</c:v>
                </c:pt>
                <c:pt idx="265">
                  <c:v>-63.412544821795834</c:v>
                </c:pt>
                <c:pt idx="266">
                  <c:v>-63.372162616668433</c:v>
                </c:pt>
                <c:pt idx="267">
                  <c:v>-63.335078461385095</c:v>
                </c:pt>
                <c:pt idx="268">
                  <c:v>-63.303742895217738</c:v>
                </c:pt>
                <c:pt idx="269">
                  <c:v>-63.265946842145695</c:v>
                </c:pt>
                <c:pt idx="270">
                  <c:v>-63.226226528142064</c:v>
                </c:pt>
                <c:pt idx="271">
                  <c:v>-63.196354268655</c:v>
                </c:pt>
                <c:pt idx="272">
                  <c:v>-63.164636861823723</c:v>
                </c:pt>
                <c:pt idx="273">
                  <c:v>-63.131121087086939</c:v>
                </c:pt>
                <c:pt idx="274">
                  <c:v>-63.099985912345758</c:v>
                </c:pt>
                <c:pt idx="275">
                  <c:v>-63.068276861467922</c:v>
                </c:pt>
                <c:pt idx="276">
                  <c:v>-63.03846910715275</c:v>
                </c:pt>
                <c:pt idx="277">
                  <c:v>-63.004731446369789</c:v>
                </c:pt>
                <c:pt idx="278">
                  <c:v>-62.96307743548364</c:v>
                </c:pt>
                <c:pt idx="279">
                  <c:v>-62.925260286463427</c:v>
                </c:pt>
                <c:pt idx="280">
                  <c:v>-62.887298100091215</c:v>
                </c:pt>
                <c:pt idx="281">
                  <c:v>-62.855806213427641</c:v>
                </c:pt>
                <c:pt idx="282">
                  <c:v>-62.817915569030717</c:v>
                </c:pt>
                <c:pt idx="283">
                  <c:v>-62.783427818563069</c:v>
                </c:pt>
                <c:pt idx="284">
                  <c:v>-62.754318850322434</c:v>
                </c:pt>
                <c:pt idx="285">
                  <c:v>-62.717405969665052</c:v>
                </c:pt>
                <c:pt idx="286">
                  <c:v>-62.681631095869449</c:v>
                </c:pt>
                <c:pt idx="287">
                  <c:v>-62.64489611340143</c:v>
                </c:pt>
                <c:pt idx="288">
                  <c:v>-62.609097175773968</c:v>
                </c:pt>
                <c:pt idx="289">
                  <c:v>-62.574718932848185</c:v>
                </c:pt>
                <c:pt idx="290">
                  <c:v>-62.540869368726774</c:v>
                </c:pt>
                <c:pt idx="291">
                  <c:v>-62.510422533534737</c:v>
                </c:pt>
                <c:pt idx="292">
                  <c:v>-62.481091211969584</c:v>
                </c:pt>
                <c:pt idx="293">
                  <c:v>-62.447353288759132</c:v>
                </c:pt>
                <c:pt idx="294">
                  <c:v>-62.413457977299501</c:v>
                </c:pt>
                <c:pt idx="295">
                  <c:v>-62.383266537484303</c:v>
                </c:pt>
                <c:pt idx="296">
                  <c:v>-62.344432532901948</c:v>
                </c:pt>
                <c:pt idx="297">
                  <c:v>-62.307882514541816</c:v>
                </c:pt>
                <c:pt idx="298">
                  <c:v>-62.268007137858604</c:v>
                </c:pt>
                <c:pt idx="299">
                  <c:v>-62.229777654708741</c:v>
                </c:pt>
                <c:pt idx="300">
                  <c:v>-62.197578918687725</c:v>
                </c:pt>
                <c:pt idx="301">
                  <c:v>-62.165893243181316</c:v>
                </c:pt>
                <c:pt idx="302">
                  <c:v>-62.126233726149721</c:v>
                </c:pt>
                <c:pt idx="303">
                  <c:v>-62.086906845511578</c:v>
                </c:pt>
                <c:pt idx="304">
                  <c:v>-62.053151615178663</c:v>
                </c:pt>
                <c:pt idx="305">
                  <c:v>-62.016756541823895</c:v>
                </c:pt>
                <c:pt idx="306">
                  <c:v>-61.985502072271203</c:v>
                </c:pt>
                <c:pt idx="307">
                  <c:v>-61.954124057005799</c:v>
                </c:pt>
                <c:pt idx="308">
                  <c:v>-61.915311644923577</c:v>
                </c:pt>
                <c:pt idx="309">
                  <c:v>-61.878175566491066</c:v>
                </c:pt>
                <c:pt idx="310">
                  <c:v>-61.840199744333574</c:v>
                </c:pt>
                <c:pt idx="311">
                  <c:v>-61.80794453260215</c:v>
                </c:pt>
                <c:pt idx="312">
                  <c:v>-61.76933068308594</c:v>
                </c:pt>
                <c:pt idx="313">
                  <c:v>-61.731003845066653</c:v>
                </c:pt>
                <c:pt idx="314">
                  <c:v>-61.699147618441529</c:v>
                </c:pt>
                <c:pt idx="315">
                  <c:v>-61.664713898919246</c:v>
                </c:pt>
                <c:pt idx="316">
                  <c:v>-61.627531829312716</c:v>
                </c:pt>
                <c:pt idx="317">
                  <c:v>-61.593145305918</c:v>
                </c:pt>
                <c:pt idx="318">
                  <c:v>-61.558860876857906</c:v>
                </c:pt>
                <c:pt idx="319">
                  <c:v>-61.521638633109418</c:v>
                </c:pt>
                <c:pt idx="320">
                  <c:v>-61.492754723831396</c:v>
                </c:pt>
                <c:pt idx="321">
                  <c:v>-61.457248762170423</c:v>
                </c:pt>
                <c:pt idx="322">
                  <c:v>-61.419378936780788</c:v>
                </c:pt>
                <c:pt idx="323">
                  <c:v>-61.384553158453215</c:v>
                </c:pt>
                <c:pt idx="324">
                  <c:v>-61.349910697030296</c:v>
                </c:pt>
                <c:pt idx="325">
                  <c:v>-61.313270573639286</c:v>
                </c:pt>
                <c:pt idx="326">
                  <c:v>-61.278824771726278</c:v>
                </c:pt>
                <c:pt idx="327">
                  <c:v>-61.242726592863718</c:v>
                </c:pt>
                <c:pt idx="328">
                  <c:v>-61.210553415419</c:v>
                </c:pt>
                <c:pt idx="329">
                  <c:v>-61.173768018503267</c:v>
                </c:pt>
                <c:pt idx="330">
                  <c:v>-61.141459603288737</c:v>
                </c:pt>
                <c:pt idx="331">
                  <c:v>-61.104725871466798</c:v>
                </c:pt>
                <c:pt idx="332">
                  <c:v>-61.07375312947859</c:v>
                </c:pt>
                <c:pt idx="333">
                  <c:v>-61.034670312555463</c:v>
                </c:pt>
                <c:pt idx="334">
                  <c:v>-61.001024122478924</c:v>
                </c:pt>
                <c:pt idx="335">
                  <c:v>-60.965773150710291</c:v>
                </c:pt>
                <c:pt idx="336">
                  <c:v>-60.924747913876899</c:v>
                </c:pt>
                <c:pt idx="337">
                  <c:v>-60.884291095265937</c:v>
                </c:pt>
                <c:pt idx="338">
                  <c:v>-60.849488482007004</c:v>
                </c:pt>
                <c:pt idx="339">
                  <c:v>-60.820005435628474</c:v>
                </c:pt>
                <c:pt idx="340">
                  <c:v>-60.78617033831209</c:v>
                </c:pt>
                <c:pt idx="341">
                  <c:v>-60.753252129464656</c:v>
                </c:pt>
                <c:pt idx="342">
                  <c:v>-60.718765967152976</c:v>
                </c:pt>
                <c:pt idx="343">
                  <c:v>-60.676722253289512</c:v>
                </c:pt>
                <c:pt idx="344">
                  <c:v>-60.637356629802014</c:v>
                </c:pt>
                <c:pt idx="345">
                  <c:v>-60.606261811968807</c:v>
                </c:pt>
                <c:pt idx="346">
                  <c:v>-60.572674513568899</c:v>
                </c:pt>
                <c:pt idx="347">
                  <c:v>-60.540863145200078</c:v>
                </c:pt>
                <c:pt idx="348">
                  <c:v>-60.501230374036865</c:v>
                </c:pt>
                <c:pt idx="349">
                  <c:v>-60.46952207558023</c:v>
                </c:pt>
                <c:pt idx="350">
                  <c:v>-60.436737776986874</c:v>
                </c:pt>
                <c:pt idx="351">
                  <c:v>-60.404123519960294</c:v>
                </c:pt>
                <c:pt idx="352">
                  <c:v>-60.368218496559351</c:v>
                </c:pt>
                <c:pt idx="353">
                  <c:v>-60.339037194497109</c:v>
                </c:pt>
                <c:pt idx="354">
                  <c:v>-60.30786566933935</c:v>
                </c:pt>
                <c:pt idx="355">
                  <c:v>-60.271072926960315</c:v>
                </c:pt>
                <c:pt idx="356">
                  <c:v>-60.240066807382846</c:v>
                </c:pt>
                <c:pt idx="357">
                  <c:v>-60.20098159021083</c:v>
                </c:pt>
                <c:pt idx="358">
                  <c:v>-60.164099543793668</c:v>
                </c:pt>
                <c:pt idx="359">
                  <c:v>-60.128822450258028</c:v>
                </c:pt>
                <c:pt idx="360">
                  <c:v>-60.093732299647172</c:v>
                </c:pt>
                <c:pt idx="361">
                  <c:v>-60.063136194070367</c:v>
                </c:pt>
                <c:pt idx="362">
                  <c:v>-60.023411430034031</c:v>
                </c:pt>
                <c:pt idx="363">
                  <c:v>-59.9847786229343</c:v>
                </c:pt>
                <c:pt idx="364">
                  <c:v>-59.946232968581938</c:v>
                </c:pt>
                <c:pt idx="365">
                  <c:v>-59.912291689285965</c:v>
                </c:pt>
                <c:pt idx="366">
                  <c:v>-59.877306919946818</c:v>
                </c:pt>
                <c:pt idx="367">
                  <c:v>-59.844735737245514</c:v>
                </c:pt>
                <c:pt idx="368">
                  <c:v>-59.800557373360817</c:v>
                </c:pt>
                <c:pt idx="369">
                  <c:v>-59.763515454147466</c:v>
                </c:pt>
                <c:pt idx="370">
                  <c:v>-59.732129878952449</c:v>
                </c:pt>
                <c:pt idx="371">
                  <c:v>-59.688900106923725</c:v>
                </c:pt>
                <c:pt idx="372">
                  <c:v>-59.653360325092422</c:v>
                </c:pt>
                <c:pt idx="373">
                  <c:v>-59.614850261372567</c:v>
                </c:pt>
                <c:pt idx="374">
                  <c:v>-59.578524761451717</c:v>
                </c:pt>
                <c:pt idx="375">
                  <c:v>-59.542830366494044</c:v>
                </c:pt>
                <c:pt idx="376">
                  <c:v>-59.508935829992211</c:v>
                </c:pt>
                <c:pt idx="377">
                  <c:v>-59.471944930927762</c:v>
                </c:pt>
                <c:pt idx="378">
                  <c:v>-59.435592650243137</c:v>
                </c:pt>
                <c:pt idx="379">
                  <c:v>-59.392124347994439</c:v>
                </c:pt>
                <c:pt idx="380">
                  <c:v>-59.355759342738764</c:v>
                </c:pt>
                <c:pt idx="381">
                  <c:v>-59.322302641431733</c:v>
                </c:pt>
                <c:pt idx="382">
                  <c:v>-59.282139722165752</c:v>
                </c:pt>
                <c:pt idx="383">
                  <c:v>-59.244189682178714</c:v>
                </c:pt>
                <c:pt idx="384">
                  <c:v>-59.214268099044219</c:v>
                </c:pt>
                <c:pt idx="385">
                  <c:v>-59.178995009579481</c:v>
                </c:pt>
                <c:pt idx="386">
                  <c:v>-59.132122928228625</c:v>
                </c:pt>
                <c:pt idx="387">
                  <c:v>-59.102274770945414</c:v>
                </c:pt>
                <c:pt idx="388">
                  <c:v>-59.062920018149995</c:v>
                </c:pt>
                <c:pt idx="389">
                  <c:v>-59.025486259150483</c:v>
                </c:pt>
                <c:pt idx="390">
                  <c:v>-58.989592684783901</c:v>
                </c:pt>
                <c:pt idx="391">
                  <c:v>-58.95259517052456</c:v>
                </c:pt>
                <c:pt idx="392">
                  <c:v>-58.920185586551796</c:v>
                </c:pt>
                <c:pt idx="393">
                  <c:v>-58.877952653764112</c:v>
                </c:pt>
                <c:pt idx="394">
                  <c:v>-58.840256123182044</c:v>
                </c:pt>
                <c:pt idx="395">
                  <c:v>-58.80171852167004</c:v>
                </c:pt>
                <c:pt idx="396">
                  <c:v>-58.762243725316694</c:v>
                </c:pt>
                <c:pt idx="397">
                  <c:v>-58.729101880481977</c:v>
                </c:pt>
                <c:pt idx="398">
                  <c:v>-58.696153600101994</c:v>
                </c:pt>
                <c:pt idx="399">
                  <c:v>-58.657256966485093</c:v>
                </c:pt>
                <c:pt idx="400">
                  <c:v>-58.616821326179732</c:v>
                </c:pt>
                <c:pt idx="401">
                  <c:v>-58.573659803864871</c:v>
                </c:pt>
                <c:pt idx="402">
                  <c:v>-58.538142846548695</c:v>
                </c:pt>
                <c:pt idx="403">
                  <c:v>-58.498672132746492</c:v>
                </c:pt>
                <c:pt idx="404">
                  <c:v>-58.46172501644854</c:v>
                </c:pt>
                <c:pt idx="405">
                  <c:v>-58.427146445259183</c:v>
                </c:pt>
                <c:pt idx="406">
                  <c:v>-58.39532817380244</c:v>
                </c:pt>
                <c:pt idx="407">
                  <c:v>-58.358270332713431</c:v>
                </c:pt>
                <c:pt idx="408">
                  <c:v>-58.316894429589723</c:v>
                </c:pt>
                <c:pt idx="409">
                  <c:v>-58.278085221210475</c:v>
                </c:pt>
                <c:pt idx="410">
                  <c:v>-58.241124180832159</c:v>
                </c:pt>
                <c:pt idx="411">
                  <c:v>-58.202490815752185</c:v>
                </c:pt>
                <c:pt idx="412">
                  <c:v>-58.166963354489482</c:v>
                </c:pt>
                <c:pt idx="413">
                  <c:v>-58.129204963804369</c:v>
                </c:pt>
                <c:pt idx="414">
                  <c:v>-58.089225099096424</c:v>
                </c:pt>
                <c:pt idx="415">
                  <c:v>-58.05062624147736</c:v>
                </c:pt>
                <c:pt idx="416">
                  <c:v>-58.017649541822649</c:v>
                </c:pt>
                <c:pt idx="417">
                  <c:v>-57.978151483761152</c:v>
                </c:pt>
                <c:pt idx="418">
                  <c:v>-57.932263826134474</c:v>
                </c:pt>
                <c:pt idx="419">
                  <c:v>-57.894398935394406</c:v>
                </c:pt>
                <c:pt idx="420">
                  <c:v>-57.853860382009785</c:v>
                </c:pt>
                <c:pt idx="421">
                  <c:v>-57.817725613734012</c:v>
                </c:pt>
                <c:pt idx="422">
                  <c:v>-57.782253340650357</c:v>
                </c:pt>
                <c:pt idx="423">
                  <c:v>-57.749665272196651</c:v>
                </c:pt>
                <c:pt idx="424">
                  <c:v>-57.70448424878856</c:v>
                </c:pt>
                <c:pt idx="425">
                  <c:v>-57.667879291482492</c:v>
                </c:pt>
                <c:pt idx="426">
                  <c:v>-57.627997908890606</c:v>
                </c:pt>
                <c:pt idx="427">
                  <c:v>-57.592719438967464</c:v>
                </c:pt>
                <c:pt idx="428">
                  <c:v>-57.56210594491553</c:v>
                </c:pt>
                <c:pt idx="429">
                  <c:v>-57.522880045786238</c:v>
                </c:pt>
                <c:pt idx="430">
                  <c:v>-57.48658733981911</c:v>
                </c:pt>
                <c:pt idx="431">
                  <c:v>-57.44561683601215</c:v>
                </c:pt>
                <c:pt idx="432">
                  <c:v>-57.408074896717906</c:v>
                </c:pt>
                <c:pt idx="433">
                  <c:v>-57.375538539723536</c:v>
                </c:pt>
                <c:pt idx="434">
                  <c:v>-57.338538047216133</c:v>
                </c:pt>
                <c:pt idx="435">
                  <c:v>-57.297587577280666</c:v>
                </c:pt>
                <c:pt idx="436">
                  <c:v>-57.261504350785629</c:v>
                </c:pt>
                <c:pt idx="437">
                  <c:v>-57.231118239277791</c:v>
                </c:pt>
                <c:pt idx="438">
                  <c:v>-57.190583153847612</c:v>
                </c:pt>
                <c:pt idx="439">
                  <c:v>-57.15761885920432</c:v>
                </c:pt>
                <c:pt idx="440">
                  <c:v>-57.118480029530701</c:v>
                </c:pt>
                <c:pt idx="441">
                  <c:v>-57.083350968638257</c:v>
                </c:pt>
                <c:pt idx="442">
                  <c:v>-57.041997962963862</c:v>
                </c:pt>
                <c:pt idx="443">
                  <c:v>-57.008572173981662</c:v>
                </c:pt>
                <c:pt idx="444">
                  <c:v>-56.969307418245151</c:v>
                </c:pt>
                <c:pt idx="445">
                  <c:v>-56.928062790810273</c:v>
                </c:pt>
                <c:pt idx="446">
                  <c:v>-56.885714827861577</c:v>
                </c:pt>
                <c:pt idx="447">
                  <c:v>-56.850240827678604</c:v>
                </c:pt>
                <c:pt idx="448">
                  <c:v>-56.819716471512251</c:v>
                </c:pt>
                <c:pt idx="449">
                  <c:v>-56.786092639775575</c:v>
                </c:pt>
                <c:pt idx="450">
                  <c:v>-56.752143235826011</c:v>
                </c:pt>
                <c:pt idx="451">
                  <c:v>-56.720506500989643</c:v>
                </c:pt>
                <c:pt idx="452">
                  <c:v>-56.691946697180683</c:v>
                </c:pt>
                <c:pt idx="453">
                  <c:v>-56.65598164725904</c:v>
                </c:pt>
                <c:pt idx="454">
                  <c:v>-56.623476220926904</c:v>
                </c:pt>
                <c:pt idx="455">
                  <c:v>-56.592648298906624</c:v>
                </c:pt>
                <c:pt idx="456">
                  <c:v>-56.553557024286022</c:v>
                </c:pt>
                <c:pt idx="457">
                  <c:v>-56.515810385183059</c:v>
                </c:pt>
                <c:pt idx="458">
                  <c:v>-56.484049232699718</c:v>
                </c:pt>
                <c:pt idx="459">
                  <c:v>-56.448394972782239</c:v>
                </c:pt>
                <c:pt idx="460">
                  <c:v>-56.411240773195203</c:v>
                </c:pt>
                <c:pt idx="461">
                  <c:v>-56.374874966152888</c:v>
                </c:pt>
                <c:pt idx="462">
                  <c:v>-56.339634150308569</c:v>
                </c:pt>
                <c:pt idx="463">
                  <c:v>-56.303305441629419</c:v>
                </c:pt>
                <c:pt idx="464">
                  <c:v>-56.270338339235508</c:v>
                </c:pt>
                <c:pt idx="465">
                  <c:v>-56.233725047894936</c:v>
                </c:pt>
                <c:pt idx="466">
                  <c:v>-56.196745769846984</c:v>
                </c:pt>
                <c:pt idx="467">
                  <c:v>-56.159108207871498</c:v>
                </c:pt>
                <c:pt idx="468">
                  <c:v>-56.118274722574156</c:v>
                </c:pt>
                <c:pt idx="469">
                  <c:v>-56.083412626724623</c:v>
                </c:pt>
                <c:pt idx="470">
                  <c:v>-56.049635873120337</c:v>
                </c:pt>
                <c:pt idx="471">
                  <c:v>-56.014511130372895</c:v>
                </c:pt>
                <c:pt idx="472">
                  <c:v>-55.979439090989189</c:v>
                </c:pt>
                <c:pt idx="473">
                  <c:v>-55.94804923764643</c:v>
                </c:pt>
                <c:pt idx="474">
                  <c:v>-55.912462522789511</c:v>
                </c:pt>
                <c:pt idx="475">
                  <c:v>-55.882633511148697</c:v>
                </c:pt>
                <c:pt idx="476">
                  <c:v>-55.842053894820211</c:v>
                </c:pt>
                <c:pt idx="477">
                  <c:v>-55.7983982102498</c:v>
                </c:pt>
                <c:pt idx="478">
                  <c:v>-55.761312766136641</c:v>
                </c:pt>
                <c:pt idx="479">
                  <c:v>-55.722330789320054</c:v>
                </c:pt>
                <c:pt idx="480">
                  <c:v>-55.686051116510086</c:v>
                </c:pt>
                <c:pt idx="481">
                  <c:v>-55.648048303177546</c:v>
                </c:pt>
                <c:pt idx="482">
                  <c:v>-55.612960649905077</c:v>
                </c:pt>
                <c:pt idx="483">
                  <c:v>-55.579655424243526</c:v>
                </c:pt>
                <c:pt idx="484">
                  <c:v>-55.542759540392865</c:v>
                </c:pt>
                <c:pt idx="485">
                  <c:v>-55.504981991839827</c:v>
                </c:pt>
                <c:pt idx="486">
                  <c:v>-55.472484443041822</c:v>
                </c:pt>
                <c:pt idx="487">
                  <c:v>-55.435839743045264</c:v>
                </c:pt>
                <c:pt idx="488">
                  <c:v>-55.400211972232569</c:v>
                </c:pt>
                <c:pt idx="489">
                  <c:v>-55.367951196349651</c:v>
                </c:pt>
                <c:pt idx="490">
                  <c:v>-55.333044752140793</c:v>
                </c:pt>
                <c:pt idx="491">
                  <c:v>-55.299570856758635</c:v>
                </c:pt>
                <c:pt idx="492">
                  <c:v>-55.265292633369583</c:v>
                </c:pt>
                <c:pt idx="493">
                  <c:v>-55.224169597255866</c:v>
                </c:pt>
                <c:pt idx="494">
                  <c:v>-55.189708627215623</c:v>
                </c:pt>
                <c:pt idx="495">
                  <c:v>-55.152269020652071</c:v>
                </c:pt>
                <c:pt idx="496">
                  <c:v>-55.113923015000097</c:v>
                </c:pt>
                <c:pt idx="497">
                  <c:v>-55.074379151472925</c:v>
                </c:pt>
                <c:pt idx="498">
                  <c:v>-55.040294937909323</c:v>
                </c:pt>
                <c:pt idx="499">
                  <c:v>-55.000644798224599</c:v>
                </c:pt>
                <c:pt idx="500">
                  <c:v>-54.969295506413786</c:v>
                </c:pt>
                <c:pt idx="501">
                  <c:v>-54.936580500239018</c:v>
                </c:pt>
                <c:pt idx="502">
                  <c:v>-54.897995004960904</c:v>
                </c:pt>
                <c:pt idx="503">
                  <c:v>-54.863531098996376</c:v>
                </c:pt>
                <c:pt idx="504">
                  <c:v>-54.831827742478296</c:v>
                </c:pt>
                <c:pt idx="505">
                  <c:v>-54.795736170118062</c:v>
                </c:pt>
                <c:pt idx="506">
                  <c:v>-54.760387890487934</c:v>
                </c:pt>
                <c:pt idx="507">
                  <c:v>-54.726647748950811</c:v>
                </c:pt>
                <c:pt idx="508">
                  <c:v>-54.690299775370178</c:v>
                </c:pt>
                <c:pt idx="509">
                  <c:v>-54.658018025102763</c:v>
                </c:pt>
                <c:pt idx="510">
                  <c:v>-54.623505902028242</c:v>
                </c:pt>
                <c:pt idx="511">
                  <c:v>-54.590351262759754</c:v>
                </c:pt>
                <c:pt idx="512">
                  <c:v>-54.555471800264712</c:v>
                </c:pt>
                <c:pt idx="513">
                  <c:v>-54.51764609992027</c:v>
                </c:pt>
                <c:pt idx="514">
                  <c:v>-54.481727990950333</c:v>
                </c:pt>
                <c:pt idx="515">
                  <c:v>-54.446954156202338</c:v>
                </c:pt>
                <c:pt idx="516">
                  <c:v>-54.410236378092023</c:v>
                </c:pt>
                <c:pt idx="517">
                  <c:v>-54.375942555148072</c:v>
                </c:pt>
                <c:pt idx="518">
                  <c:v>-54.340389171894529</c:v>
                </c:pt>
                <c:pt idx="519">
                  <c:v>-54.306407700961572</c:v>
                </c:pt>
                <c:pt idx="520">
                  <c:v>-54.275020935947865</c:v>
                </c:pt>
                <c:pt idx="521">
                  <c:v>-54.239674705017933</c:v>
                </c:pt>
                <c:pt idx="522">
                  <c:v>-54.202641860364551</c:v>
                </c:pt>
                <c:pt idx="523">
                  <c:v>-54.166611363521227</c:v>
                </c:pt>
                <c:pt idx="524">
                  <c:v>-54.135372483153944</c:v>
                </c:pt>
                <c:pt idx="525">
                  <c:v>-54.103793032879707</c:v>
                </c:pt>
                <c:pt idx="526">
                  <c:v>-54.071994059838971</c:v>
                </c:pt>
                <c:pt idx="527">
                  <c:v>-54.041877031194645</c:v>
                </c:pt>
                <c:pt idx="528">
                  <c:v>-54.01236039327452</c:v>
                </c:pt>
                <c:pt idx="529">
                  <c:v>-53.978865050363069</c:v>
                </c:pt>
                <c:pt idx="530">
                  <c:v>-53.944165349618217</c:v>
                </c:pt>
                <c:pt idx="531">
                  <c:v>-53.912273076612777</c:v>
                </c:pt>
                <c:pt idx="532">
                  <c:v>-53.877603593018335</c:v>
                </c:pt>
                <c:pt idx="533">
                  <c:v>-53.847674600607291</c:v>
                </c:pt>
                <c:pt idx="534">
                  <c:v>-53.816761036651556</c:v>
                </c:pt>
                <c:pt idx="535">
                  <c:v>-53.784620857492428</c:v>
                </c:pt>
                <c:pt idx="536">
                  <c:v>-53.749106915341713</c:v>
                </c:pt>
                <c:pt idx="537">
                  <c:v>-53.713959825564643</c:v>
                </c:pt>
                <c:pt idx="538">
                  <c:v>-53.678960574876029</c:v>
                </c:pt>
                <c:pt idx="539">
                  <c:v>-53.64960507194165</c:v>
                </c:pt>
                <c:pt idx="540">
                  <c:v>-53.617136033355052</c:v>
                </c:pt>
                <c:pt idx="541">
                  <c:v>-53.58487284706473</c:v>
                </c:pt>
                <c:pt idx="542">
                  <c:v>-53.555340585189441</c:v>
                </c:pt>
                <c:pt idx="543">
                  <c:v>-53.524529203619196</c:v>
                </c:pt>
                <c:pt idx="544">
                  <c:v>-53.493052460778983</c:v>
                </c:pt>
                <c:pt idx="545">
                  <c:v>-53.457157746259099</c:v>
                </c:pt>
                <c:pt idx="546">
                  <c:v>-53.427476987921096</c:v>
                </c:pt>
                <c:pt idx="547">
                  <c:v>-53.398096593112811</c:v>
                </c:pt>
                <c:pt idx="548">
                  <c:v>-53.362582571564388</c:v>
                </c:pt>
                <c:pt idx="549">
                  <c:v>-53.32862820644479</c:v>
                </c:pt>
                <c:pt idx="550">
                  <c:v>-53.298499420719835</c:v>
                </c:pt>
                <c:pt idx="551">
                  <c:v>-53.270605241175531</c:v>
                </c:pt>
                <c:pt idx="552">
                  <c:v>-53.240365112005492</c:v>
                </c:pt>
                <c:pt idx="553">
                  <c:v>-53.209315373452554</c:v>
                </c:pt>
                <c:pt idx="554">
                  <c:v>-53.174360991265672</c:v>
                </c:pt>
                <c:pt idx="555">
                  <c:v>-53.141817210080191</c:v>
                </c:pt>
                <c:pt idx="556">
                  <c:v>-53.102179158615556</c:v>
                </c:pt>
                <c:pt idx="557">
                  <c:v>-53.071532254062816</c:v>
                </c:pt>
                <c:pt idx="558">
                  <c:v>-53.041224015285991</c:v>
                </c:pt>
                <c:pt idx="559">
                  <c:v>-53.011547011370567</c:v>
                </c:pt>
                <c:pt idx="560">
                  <c:v>-52.984993820609674</c:v>
                </c:pt>
                <c:pt idx="561">
                  <c:v>-52.951671436822153</c:v>
                </c:pt>
                <c:pt idx="562">
                  <c:v>-52.920838176088992</c:v>
                </c:pt>
                <c:pt idx="563">
                  <c:v>-52.88406337025323</c:v>
                </c:pt>
                <c:pt idx="564">
                  <c:v>-52.854949830265525</c:v>
                </c:pt>
                <c:pt idx="565">
                  <c:v>-52.829602339405014</c:v>
                </c:pt>
                <c:pt idx="566">
                  <c:v>-52.796889946540759</c:v>
                </c:pt>
                <c:pt idx="567">
                  <c:v>-52.769068309516072</c:v>
                </c:pt>
                <c:pt idx="568">
                  <c:v>-52.7328322396625</c:v>
                </c:pt>
                <c:pt idx="569">
                  <c:v>-52.70384689204495</c:v>
                </c:pt>
                <c:pt idx="570">
                  <c:v>-52.66816266571216</c:v>
                </c:pt>
                <c:pt idx="571">
                  <c:v>-52.63866029523841</c:v>
                </c:pt>
                <c:pt idx="572">
                  <c:v>-52.609542811498812</c:v>
                </c:pt>
                <c:pt idx="573">
                  <c:v>-52.578190553608977</c:v>
                </c:pt>
                <c:pt idx="574">
                  <c:v>-52.543053402487942</c:v>
                </c:pt>
                <c:pt idx="575">
                  <c:v>-52.51167577826061</c:v>
                </c:pt>
                <c:pt idx="576">
                  <c:v>-52.481106491217147</c:v>
                </c:pt>
                <c:pt idx="577">
                  <c:v>-52.452926843055323</c:v>
                </c:pt>
                <c:pt idx="578">
                  <c:v>-52.423717683250601</c:v>
                </c:pt>
                <c:pt idx="579">
                  <c:v>-52.395155709477777</c:v>
                </c:pt>
                <c:pt idx="580">
                  <c:v>-52.365427258347282</c:v>
                </c:pt>
                <c:pt idx="581">
                  <c:v>-52.334386016920391</c:v>
                </c:pt>
                <c:pt idx="582">
                  <c:v>-52.302537357950769</c:v>
                </c:pt>
                <c:pt idx="583">
                  <c:v>-52.269382785829933</c:v>
                </c:pt>
                <c:pt idx="584">
                  <c:v>-52.237138210224316</c:v>
                </c:pt>
                <c:pt idx="585">
                  <c:v>-52.207051750075678</c:v>
                </c:pt>
                <c:pt idx="586">
                  <c:v>-52.176546382347325</c:v>
                </c:pt>
                <c:pt idx="587">
                  <c:v>-52.152052416220485</c:v>
                </c:pt>
                <c:pt idx="588">
                  <c:v>-52.123157458443316</c:v>
                </c:pt>
                <c:pt idx="589">
                  <c:v>-52.095305519051607</c:v>
                </c:pt>
                <c:pt idx="590">
                  <c:v>-52.064683964244324</c:v>
                </c:pt>
                <c:pt idx="591">
                  <c:v>-52.039197842047869</c:v>
                </c:pt>
                <c:pt idx="592">
                  <c:v>-52.01090545569447</c:v>
                </c:pt>
                <c:pt idx="593">
                  <c:v>-51.980723161987243</c:v>
                </c:pt>
                <c:pt idx="594">
                  <c:v>-51.948074351048376</c:v>
                </c:pt>
                <c:pt idx="595">
                  <c:v>-51.915325530021292</c:v>
                </c:pt>
                <c:pt idx="596">
                  <c:v>-51.887577768807859</c:v>
                </c:pt>
                <c:pt idx="597">
                  <c:v>-51.862511527347877</c:v>
                </c:pt>
                <c:pt idx="598">
                  <c:v>-51.832144263877495</c:v>
                </c:pt>
                <c:pt idx="599">
                  <c:v>-51.796657831574137</c:v>
                </c:pt>
                <c:pt idx="600">
                  <c:v>-51.767501238475717</c:v>
                </c:pt>
                <c:pt idx="601">
                  <c:v>-51.739955378498166</c:v>
                </c:pt>
                <c:pt idx="602">
                  <c:v>-51.71366014878835</c:v>
                </c:pt>
                <c:pt idx="603">
                  <c:v>-51.680015104571382</c:v>
                </c:pt>
                <c:pt idx="604">
                  <c:v>-51.648520593817764</c:v>
                </c:pt>
                <c:pt idx="605">
                  <c:v>-51.620731037717476</c:v>
                </c:pt>
                <c:pt idx="606">
                  <c:v>-51.586664550487868</c:v>
                </c:pt>
                <c:pt idx="607">
                  <c:v>-51.556205791775156</c:v>
                </c:pt>
                <c:pt idx="608">
                  <c:v>-51.523736590791373</c:v>
                </c:pt>
                <c:pt idx="609">
                  <c:v>-51.492776837625726</c:v>
                </c:pt>
                <c:pt idx="610">
                  <c:v>-51.461171468718803</c:v>
                </c:pt>
                <c:pt idx="611">
                  <c:v>-51.42895676225136</c:v>
                </c:pt>
                <c:pt idx="612">
                  <c:v>-51.396464073863868</c:v>
                </c:pt>
                <c:pt idx="613">
                  <c:v>-51.365401748253049</c:v>
                </c:pt>
                <c:pt idx="614">
                  <c:v>-51.334401451909017</c:v>
                </c:pt>
                <c:pt idx="615">
                  <c:v>-51.305925003319743</c:v>
                </c:pt>
                <c:pt idx="616">
                  <c:v>-51.27554003434463</c:v>
                </c:pt>
                <c:pt idx="617">
                  <c:v>-51.244215110346076</c:v>
                </c:pt>
                <c:pt idx="618">
                  <c:v>-51.212889602852201</c:v>
                </c:pt>
                <c:pt idx="619">
                  <c:v>-51.1756460457119</c:v>
                </c:pt>
                <c:pt idx="620">
                  <c:v>-51.147955984494729</c:v>
                </c:pt>
                <c:pt idx="621">
                  <c:v>-51.116801041692497</c:v>
                </c:pt>
                <c:pt idx="622">
                  <c:v>-51.089247013925913</c:v>
                </c:pt>
                <c:pt idx="623">
                  <c:v>-51.054236074791618</c:v>
                </c:pt>
                <c:pt idx="624">
                  <c:v>-51.02598871621349</c:v>
                </c:pt>
                <c:pt idx="625">
                  <c:v>-50.9922279088957</c:v>
                </c:pt>
                <c:pt idx="626">
                  <c:v>-50.965760945880007</c:v>
                </c:pt>
                <c:pt idx="627">
                  <c:v>-50.934017559874093</c:v>
                </c:pt>
                <c:pt idx="628">
                  <c:v>-50.906021608267466</c:v>
                </c:pt>
                <c:pt idx="629">
                  <c:v>-50.87029850004447</c:v>
                </c:pt>
                <c:pt idx="630">
                  <c:v>-50.843812977270801</c:v>
                </c:pt>
                <c:pt idx="631">
                  <c:v>-50.818984295079176</c:v>
                </c:pt>
                <c:pt idx="632">
                  <c:v>-50.790946562561558</c:v>
                </c:pt>
                <c:pt idx="633">
                  <c:v>-50.760769430318689</c:v>
                </c:pt>
                <c:pt idx="634">
                  <c:v>-50.731796644863621</c:v>
                </c:pt>
                <c:pt idx="635">
                  <c:v>-50.700257773416325</c:v>
                </c:pt>
                <c:pt idx="636">
                  <c:v>-50.669503504985656</c:v>
                </c:pt>
                <c:pt idx="637">
                  <c:v>-50.638113425827783</c:v>
                </c:pt>
                <c:pt idx="638">
                  <c:v>-50.612005956531647</c:v>
                </c:pt>
                <c:pt idx="639">
                  <c:v>-50.582542564778819</c:v>
                </c:pt>
                <c:pt idx="640">
                  <c:v>-50.545632666510159</c:v>
                </c:pt>
                <c:pt idx="641">
                  <c:v>-50.516091721701869</c:v>
                </c:pt>
                <c:pt idx="642">
                  <c:v>-50.482503704585071</c:v>
                </c:pt>
                <c:pt idx="643">
                  <c:v>-50.4514792189009</c:v>
                </c:pt>
                <c:pt idx="644">
                  <c:v>-50.418677020096297</c:v>
                </c:pt>
                <c:pt idx="645">
                  <c:v>-50.390078121604461</c:v>
                </c:pt>
                <c:pt idx="646">
                  <c:v>-50.362193588986045</c:v>
                </c:pt>
                <c:pt idx="647">
                  <c:v>-50.337278870020427</c:v>
                </c:pt>
                <c:pt idx="648">
                  <c:v>-50.304458944423089</c:v>
                </c:pt>
                <c:pt idx="649">
                  <c:v>-50.276964127346915</c:v>
                </c:pt>
                <c:pt idx="650">
                  <c:v>-50.238835950251826</c:v>
                </c:pt>
                <c:pt idx="651">
                  <c:v>-50.210733970583803</c:v>
                </c:pt>
                <c:pt idx="652">
                  <c:v>-50.178834534093212</c:v>
                </c:pt>
                <c:pt idx="653">
                  <c:v>-50.146282619574805</c:v>
                </c:pt>
                <c:pt idx="654">
                  <c:v>-50.119497064260528</c:v>
                </c:pt>
                <c:pt idx="655">
                  <c:v>-50.086145047436318</c:v>
                </c:pt>
                <c:pt idx="656">
                  <c:v>-50.054953361360248</c:v>
                </c:pt>
                <c:pt idx="657">
                  <c:v>-50.027022960827466</c:v>
                </c:pt>
                <c:pt idx="658">
                  <c:v>-49.995822710266268</c:v>
                </c:pt>
                <c:pt idx="659">
                  <c:v>-49.966208856779758</c:v>
                </c:pt>
                <c:pt idx="660">
                  <c:v>-49.937326575095852</c:v>
                </c:pt>
                <c:pt idx="661">
                  <c:v>-49.905492847301701</c:v>
                </c:pt>
                <c:pt idx="662">
                  <c:v>-49.87959567650438</c:v>
                </c:pt>
                <c:pt idx="663">
                  <c:v>-49.850357316675201</c:v>
                </c:pt>
                <c:pt idx="664">
                  <c:v>-49.821818625761097</c:v>
                </c:pt>
                <c:pt idx="665">
                  <c:v>-49.798543117694422</c:v>
                </c:pt>
                <c:pt idx="666">
                  <c:v>-49.762143133475007</c:v>
                </c:pt>
                <c:pt idx="667">
                  <c:v>-49.731763337634419</c:v>
                </c:pt>
                <c:pt idx="668">
                  <c:v>-49.700336702248734</c:v>
                </c:pt>
                <c:pt idx="669">
                  <c:v>-49.669926103415449</c:v>
                </c:pt>
                <c:pt idx="670">
                  <c:v>-49.636790537504893</c:v>
                </c:pt>
                <c:pt idx="671">
                  <c:v>-49.605825561711853</c:v>
                </c:pt>
                <c:pt idx="672">
                  <c:v>-49.573404133472351</c:v>
                </c:pt>
                <c:pt idx="673">
                  <c:v>-49.539655309501939</c:v>
                </c:pt>
                <c:pt idx="674">
                  <c:v>-49.514514288519095</c:v>
                </c:pt>
                <c:pt idx="675">
                  <c:v>-49.485074037430536</c:v>
                </c:pt>
                <c:pt idx="676">
                  <c:v>-49.456619724911562</c:v>
                </c:pt>
                <c:pt idx="677">
                  <c:v>-49.431028111150738</c:v>
                </c:pt>
                <c:pt idx="678">
                  <c:v>-49.404631824096867</c:v>
                </c:pt>
                <c:pt idx="679">
                  <c:v>-49.375139161134001</c:v>
                </c:pt>
                <c:pt idx="680">
                  <c:v>-49.350893492224174</c:v>
                </c:pt>
                <c:pt idx="681">
                  <c:v>-49.317945429368123</c:v>
                </c:pt>
                <c:pt idx="682">
                  <c:v>-49.291567804700279</c:v>
                </c:pt>
                <c:pt idx="683">
                  <c:v>-49.263621920031298</c:v>
                </c:pt>
                <c:pt idx="684">
                  <c:v>-49.235168842941448</c:v>
                </c:pt>
                <c:pt idx="685">
                  <c:v>-49.205434344214169</c:v>
                </c:pt>
                <c:pt idx="686">
                  <c:v>-49.174251650601619</c:v>
                </c:pt>
                <c:pt idx="687">
                  <c:v>-49.140821910435932</c:v>
                </c:pt>
                <c:pt idx="688">
                  <c:v>-49.11180130939816</c:v>
                </c:pt>
                <c:pt idx="689">
                  <c:v>-49.084373848963395</c:v>
                </c:pt>
                <c:pt idx="690">
                  <c:v>-49.053501712900953</c:v>
                </c:pt>
                <c:pt idx="691">
                  <c:v>-49.018990300921388</c:v>
                </c:pt>
                <c:pt idx="692">
                  <c:v>-48.992398957159111</c:v>
                </c:pt>
                <c:pt idx="693">
                  <c:v>-48.96354002528669</c:v>
                </c:pt>
                <c:pt idx="694">
                  <c:v>-48.932240429837833</c:v>
                </c:pt>
                <c:pt idx="695">
                  <c:v>-48.899534281729089</c:v>
                </c:pt>
                <c:pt idx="696">
                  <c:v>-48.86622631298836</c:v>
                </c:pt>
                <c:pt idx="697">
                  <c:v>-48.836293819398691</c:v>
                </c:pt>
                <c:pt idx="698">
                  <c:v>-48.805391304588355</c:v>
                </c:pt>
                <c:pt idx="699">
                  <c:v>-48.776590771874524</c:v>
                </c:pt>
                <c:pt idx="700">
                  <c:v>-48.747159591598191</c:v>
                </c:pt>
                <c:pt idx="701">
                  <c:v>-48.713901650129202</c:v>
                </c:pt>
                <c:pt idx="702">
                  <c:v>-48.683005558201245</c:v>
                </c:pt>
                <c:pt idx="703">
                  <c:v>-48.652150090593963</c:v>
                </c:pt>
                <c:pt idx="704">
                  <c:v>-48.623898520124655</c:v>
                </c:pt>
                <c:pt idx="705">
                  <c:v>-48.594760148466136</c:v>
                </c:pt>
                <c:pt idx="706">
                  <c:v>-48.566111775174619</c:v>
                </c:pt>
                <c:pt idx="707">
                  <c:v>-48.542285041756671</c:v>
                </c:pt>
                <c:pt idx="708">
                  <c:v>-48.505952392665009</c:v>
                </c:pt>
                <c:pt idx="709">
                  <c:v>-48.4730017770854</c:v>
                </c:pt>
                <c:pt idx="710">
                  <c:v>-48.446383584144641</c:v>
                </c:pt>
                <c:pt idx="711">
                  <c:v>-48.414969263367013</c:v>
                </c:pt>
                <c:pt idx="712">
                  <c:v>-48.385375758269589</c:v>
                </c:pt>
                <c:pt idx="713">
                  <c:v>-48.356609724096728</c:v>
                </c:pt>
                <c:pt idx="714">
                  <c:v>-48.32433211151249</c:v>
                </c:pt>
                <c:pt idx="715">
                  <c:v>-48.299298682378108</c:v>
                </c:pt>
                <c:pt idx="716">
                  <c:v>-48.26984925884706</c:v>
                </c:pt>
                <c:pt idx="717">
                  <c:v>-48.24248193357235</c:v>
                </c:pt>
                <c:pt idx="718">
                  <c:v>-48.21078058105654</c:v>
                </c:pt>
                <c:pt idx="719">
                  <c:v>-48.182996126886906</c:v>
                </c:pt>
                <c:pt idx="720">
                  <c:v>-48.156699993512092</c:v>
                </c:pt>
                <c:pt idx="721">
                  <c:v>-48.120011530695876</c:v>
                </c:pt>
                <c:pt idx="722">
                  <c:v>-48.087255292606727</c:v>
                </c:pt>
                <c:pt idx="723">
                  <c:v>-48.053799544445695</c:v>
                </c:pt>
                <c:pt idx="724">
                  <c:v>-48.027804495515355</c:v>
                </c:pt>
                <c:pt idx="725">
                  <c:v>-47.989372911961311</c:v>
                </c:pt>
                <c:pt idx="726">
                  <c:v>-47.961482904263733</c:v>
                </c:pt>
                <c:pt idx="727">
                  <c:v>-47.932053078058033</c:v>
                </c:pt>
                <c:pt idx="728">
                  <c:v>-47.901268916122092</c:v>
                </c:pt>
                <c:pt idx="729">
                  <c:v>-47.868582612728233</c:v>
                </c:pt>
                <c:pt idx="730">
                  <c:v>-47.834924138882116</c:v>
                </c:pt>
                <c:pt idx="731">
                  <c:v>-47.807603443328006</c:v>
                </c:pt>
                <c:pt idx="732">
                  <c:v>-47.780767731559934</c:v>
                </c:pt>
                <c:pt idx="733">
                  <c:v>-47.74875826116677</c:v>
                </c:pt>
                <c:pt idx="734">
                  <c:v>-47.718297914738216</c:v>
                </c:pt>
                <c:pt idx="735">
                  <c:v>-47.682250660968307</c:v>
                </c:pt>
                <c:pt idx="736">
                  <c:v>-47.656272196111075</c:v>
                </c:pt>
                <c:pt idx="737">
                  <c:v>-47.628418172201734</c:v>
                </c:pt>
                <c:pt idx="738">
                  <c:v>-47.597010791501589</c:v>
                </c:pt>
                <c:pt idx="739">
                  <c:v>-47.569859218941616</c:v>
                </c:pt>
                <c:pt idx="740">
                  <c:v>-47.541147240280864</c:v>
                </c:pt>
                <c:pt idx="741">
                  <c:v>-47.513668817517711</c:v>
                </c:pt>
                <c:pt idx="742">
                  <c:v>-47.479445501206499</c:v>
                </c:pt>
                <c:pt idx="743">
                  <c:v>-47.452921384892576</c:v>
                </c:pt>
                <c:pt idx="744">
                  <c:v>-47.424278368301287</c:v>
                </c:pt>
                <c:pt idx="745">
                  <c:v>-47.394573513700252</c:v>
                </c:pt>
                <c:pt idx="746">
                  <c:v>-47.365315908058179</c:v>
                </c:pt>
                <c:pt idx="747">
                  <c:v>-47.337079968933907</c:v>
                </c:pt>
                <c:pt idx="748">
                  <c:v>-47.303379786531437</c:v>
                </c:pt>
                <c:pt idx="749">
                  <c:v>-47.273374574631617</c:v>
                </c:pt>
                <c:pt idx="750">
                  <c:v>-47.245525439486457</c:v>
                </c:pt>
                <c:pt idx="751">
                  <c:v>-47.21211667599988</c:v>
                </c:pt>
                <c:pt idx="752">
                  <c:v>-47.182145933937335</c:v>
                </c:pt>
                <c:pt idx="753">
                  <c:v>-47.153290594016696</c:v>
                </c:pt>
                <c:pt idx="754">
                  <c:v>-47.12583573563974</c:v>
                </c:pt>
                <c:pt idx="755">
                  <c:v>-47.096578861310817</c:v>
                </c:pt>
                <c:pt idx="756">
                  <c:v>-47.06995193461816</c:v>
                </c:pt>
                <c:pt idx="757">
                  <c:v>-47.037946620732725</c:v>
                </c:pt>
                <c:pt idx="758">
                  <c:v>-47.010248662992637</c:v>
                </c:pt>
                <c:pt idx="759">
                  <c:v>-46.980876278165638</c:v>
                </c:pt>
                <c:pt idx="760">
                  <c:v>-46.944336977310357</c:v>
                </c:pt>
                <c:pt idx="761">
                  <c:v>-46.919680784473769</c:v>
                </c:pt>
                <c:pt idx="762">
                  <c:v>-46.891179252348763</c:v>
                </c:pt>
                <c:pt idx="763">
                  <c:v>-46.857337758344997</c:v>
                </c:pt>
                <c:pt idx="764">
                  <c:v>-46.825043893444274</c:v>
                </c:pt>
                <c:pt idx="765">
                  <c:v>-46.792893597189121</c:v>
                </c:pt>
                <c:pt idx="766">
                  <c:v>-46.76087575710396</c:v>
                </c:pt>
                <c:pt idx="767">
                  <c:v>-46.725501770936418</c:v>
                </c:pt>
                <c:pt idx="768">
                  <c:v>-46.694213058947611</c:v>
                </c:pt>
                <c:pt idx="769">
                  <c:v>-46.660143152235079</c:v>
                </c:pt>
                <c:pt idx="770">
                  <c:v>-46.632313792760357</c:v>
                </c:pt>
                <c:pt idx="771">
                  <c:v>-46.603023536421077</c:v>
                </c:pt>
                <c:pt idx="772">
                  <c:v>-46.573783804540795</c:v>
                </c:pt>
                <c:pt idx="773">
                  <c:v>-46.538680981955125</c:v>
                </c:pt>
                <c:pt idx="774">
                  <c:v>-46.50468284929994</c:v>
                </c:pt>
                <c:pt idx="775">
                  <c:v>-46.470064958478687</c:v>
                </c:pt>
                <c:pt idx="776">
                  <c:v>-46.436904334651587</c:v>
                </c:pt>
                <c:pt idx="777">
                  <c:v>-46.407616836002688</c:v>
                </c:pt>
                <c:pt idx="778">
                  <c:v>-46.377590110703224</c:v>
                </c:pt>
                <c:pt idx="779">
                  <c:v>-46.341585666033524</c:v>
                </c:pt>
                <c:pt idx="780">
                  <c:v>-46.317030455198065</c:v>
                </c:pt>
                <c:pt idx="781">
                  <c:v>-46.288633641479549</c:v>
                </c:pt>
                <c:pt idx="782">
                  <c:v>-46.257306731202405</c:v>
                </c:pt>
                <c:pt idx="783">
                  <c:v>-46.225861389916673</c:v>
                </c:pt>
                <c:pt idx="784">
                  <c:v>-46.195501378849841</c:v>
                </c:pt>
                <c:pt idx="785">
                  <c:v>-46.16125233079832</c:v>
                </c:pt>
                <c:pt idx="786">
                  <c:v>-46.131819059804329</c:v>
                </c:pt>
                <c:pt idx="787">
                  <c:v>-46.100710670183787</c:v>
                </c:pt>
                <c:pt idx="788">
                  <c:v>-46.067591942945057</c:v>
                </c:pt>
                <c:pt idx="789">
                  <c:v>-46.039926847904241</c:v>
                </c:pt>
                <c:pt idx="790">
                  <c:v>-46.006545206876638</c:v>
                </c:pt>
                <c:pt idx="791">
                  <c:v>-45.973193303207324</c:v>
                </c:pt>
                <c:pt idx="792">
                  <c:v>-45.936703841099558</c:v>
                </c:pt>
                <c:pt idx="793">
                  <c:v>-45.90270681313423</c:v>
                </c:pt>
                <c:pt idx="794">
                  <c:v>-45.87064593638901</c:v>
                </c:pt>
                <c:pt idx="795">
                  <c:v>-45.842753013906716</c:v>
                </c:pt>
                <c:pt idx="796">
                  <c:v>-45.805751522010567</c:v>
                </c:pt>
                <c:pt idx="797">
                  <c:v>-45.775484626628625</c:v>
                </c:pt>
                <c:pt idx="798">
                  <c:v>-45.735587234306522</c:v>
                </c:pt>
                <c:pt idx="799">
                  <c:v>-45.697024699870354</c:v>
                </c:pt>
                <c:pt idx="800">
                  <c:v>-45.661569512874166</c:v>
                </c:pt>
                <c:pt idx="801">
                  <c:v>-45.635819930022308</c:v>
                </c:pt>
                <c:pt idx="802">
                  <c:v>-45.601614482627639</c:v>
                </c:pt>
                <c:pt idx="803">
                  <c:v>-45.57268118954461</c:v>
                </c:pt>
                <c:pt idx="804">
                  <c:v>-45.535889790897002</c:v>
                </c:pt>
                <c:pt idx="805">
                  <c:v>-45.500809743074015</c:v>
                </c:pt>
                <c:pt idx="806">
                  <c:v>-45.460018807456166</c:v>
                </c:pt>
                <c:pt idx="807">
                  <c:v>-45.427947742241557</c:v>
                </c:pt>
                <c:pt idx="808">
                  <c:v>-45.386481632486067</c:v>
                </c:pt>
                <c:pt idx="809">
                  <c:v>-45.351609453040226</c:v>
                </c:pt>
                <c:pt idx="810">
                  <c:v>-45.323118579901802</c:v>
                </c:pt>
                <c:pt idx="811">
                  <c:v>-45.286282754619137</c:v>
                </c:pt>
                <c:pt idx="812">
                  <c:v>-45.254649115618847</c:v>
                </c:pt>
                <c:pt idx="813">
                  <c:v>-45.214626649903195</c:v>
                </c:pt>
                <c:pt idx="814">
                  <c:v>-45.172539221293576</c:v>
                </c:pt>
                <c:pt idx="815">
                  <c:v>-45.143732416037906</c:v>
                </c:pt>
                <c:pt idx="816">
                  <c:v>-45.106026110868015</c:v>
                </c:pt>
                <c:pt idx="817">
                  <c:v>-45.067655239597457</c:v>
                </c:pt>
                <c:pt idx="818">
                  <c:v>-45.031261883182111</c:v>
                </c:pt>
                <c:pt idx="819">
                  <c:v>-44.997290447217651</c:v>
                </c:pt>
                <c:pt idx="820">
                  <c:v>-44.967010358472081</c:v>
                </c:pt>
                <c:pt idx="821">
                  <c:v>-44.929854759239461</c:v>
                </c:pt>
                <c:pt idx="822">
                  <c:v>-44.893058741119575</c:v>
                </c:pt>
                <c:pt idx="823">
                  <c:v>-44.857589841064154</c:v>
                </c:pt>
                <c:pt idx="824">
                  <c:v>-44.824349986094361</c:v>
                </c:pt>
                <c:pt idx="825">
                  <c:v>-44.791707672434839</c:v>
                </c:pt>
                <c:pt idx="826">
                  <c:v>-44.755254588096122</c:v>
                </c:pt>
                <c:pt idx="827">
                  <c:v>-44.712922603931005</c:v>
                </c:pt>
                <c:pt idx="828">
                  <c:v>-44.67802748491755</c:v>
                </c:pt>
                <c:pt idx="829">
                  <c:v>-44.646652400864852</c:v>
                </c:pt>
                <c:pt idx="830">
                  <c:v>-44.603683343228511</c:v>
                </c:pt>
                <c:pt idx="831">
                  <c:v>-44.574034738877984</c:v>
                </c:pt>
                <c:pt idx="832">
                  <c:v>-44.540859335922619</c:v>
                </c:pt>
                <c:pt idx="833">
                  <c:v>-44.499131986129228</c:v>
                </c:pt>
                <c:pt idx="834">
                  <c:v>-44.463497914829901</c:v>
                </c:pt>
                <c:pt idx="835">
                  <c:v>-44.430106731800521</c:v>
                </c:pt>
                <c:pt idx="836">
                  <c:v>-44.399789297536387</c:v>
                </c:pt>
                <c:pt idx="837">
                  <c:v>-44.363312999587748</c:v>
                </c:pt>
                <c:pt idx="838">
                  <c:v>-44.324967647152604</c:v>
                </c:pt>
                <c:pt idx="839">
                  <c:v>-44.29231780868291</c:v>
                </c:pt>
                <c:pt idx="840">
                  <c:v>-44.258968776033669</c:v>
                </c:pt>
                <c:pt idx="841">
                  <c:v>-44.219566918401583</c:v>
                </c:pt>
                <c:pt idx="842">
                  <c:v>-44.172812215605731</c:v>
                </c:pt>
                <c:pt idx="843">
                  <c:v>-44.138563120452702</c:v>
                </c:pt>
                <c:pt idx="844">
                  <c:v>-44.09811937723768</c:v>
                </c:pt>
                <c:pt idx="845">
                  <c:v>-44.054826901450113</c:v>
                </c:pt>
                <c:pt idx="846">
                  <c:v>-44.015811077054138</c:v>
                </c:pt>
                <c:pt idx="847">
                  <c:v>-43.978738527664646</c:v>
                </c:pt>
                <c:pt idx="848">
                  <c:v>-43.940709116110639</c:v>
                </c:pt>
                <c:pt idx="849">
                  <c:v>-43.899279159189362</c:v>
                </c:pt>
                <c:pt idx="850">
                  <c:v>-43.857106154111236</c:v>
                </c:pt>
                <c:pt idx="851">
                  <c:v>-43.818661127535592</c:v>
                </c:pt>
                <c:pt idx="852">
                  <c:v>-43.779833036173741</c:v>
                </c:pt>
                <c:pt idx="853">
                  <c:v>-43.742700308426578</c:v>
                </c:pt>
                <c:pt idx="854">
                  <c:v>-43.706888709311684</c:v>
                </c:pt>
                <c:pt idx="855">
                  <c:v>-43.668679414277292</c:v>
                </c:pt>
                <c:pt idx="856">
                  <c:v>-43.629811820454776</c:v>
                </c:pt>
                <c:pt idx="857">
                  <c:v>-43.586523579216546</c:v>
                </c:pt>
                <c:pt idx="858">
                  <c:v>-43.545010641693523</c:v>
                </c:pt>
                <c:pt idx="859">
                  <c:v>-43.503956374329135</c:v>
                </c:pt>
                <c:pt idx="860">
                  <c:v>-43.455021623054961</c:v>
                </c:pt>
                <c:pt idx="861">
                  <c:v>-43.417025925139328</c:v>
                </c:pt>
                <c:pt idx="862">
                  <c:v>-43.365739466610762</c:v>
                </c:pt>
                <c:pt idx="863">
                  <c:v>-43.324854912954038</c:v>
                </c:pt>
                <c:pt idx="864">
                  <c:v>-43.279779869121157</c:v>
                </c:pt>
                <c:pt idx="865">
                  <c:v>-43.232322049907921</c:v>
                </c:pt>
                <c:pt idx="866">
                  <c:v>-43.185748562353851</c:v>
                </c:pt>
                <c:pt idx="867">
                  <c:v>-43.14198664724772</c:v>
                </c:pt>
                <c:pt idx="868">
                  <c:v>-43.103442349014088</c:v>
                </c:pt>
                <c:pt idx="869">
                  <c:v>-43.068049499341441</c:v>
                </c:pt>
                <c:pt idx="870">
                  <c:v>-43.020867929733527</c:v>
                </c:pt>
                <c:pt idx="871">
                  <c:v>-42.973916876001766</c:v>
                </c:pt>
                <c:pt idx="872">
                  <c:v>-42.930113108208488</c:v>
                </c:pt>
                <c:pt idx="873">
                  <c:v>-42.888630820751516</c:v>
                </c:pt>
                <c:pt idx="874">
                  <c:v>-42.849950383746403</c:v>
                </c:pt>
                <c:pt idx="875">
                  <c:v>-42.800697623352917</c:v>
                </c:pt>
                <c:pt idx="876">
                  <c:v>-42.758932386978884</c:v>
                </c:pt>
                <c:pt idx="877">
                  <c:v>-42.710705175993795</c:v>
                </c:pt>
                <c:pt idx="878">
                  <c:v>-42.670321311284169</c:v>
                </c:pt>
                <c:pt idx="879">
                  <c:v>-42.62283424901382</c:v>
                </c:pt>
                <c:pt idx="880">
                  <c:v>-42.562229814793653</c:v>
                </c:pt>
                <c:pt idx="881">
                  <c:v>-42.518822129677645</c:v>
                </c:pt>
                <c:pt idx="882">
                  <c:v>-42.473647997263569</c:v>
                </c:pt>
                <c:pt idx="883">
                  <c:v>-42.424605003818399</c:v>
                </c:pt>
                <c:pt idx="884">
                  <c:v>-42.375706893753375</c:v>
                </c:pt>
                <c:pt idx="885">
                  <c:v>-42.315755998150465</c:v>
                </c:pt>
                <c:pt idx="886">
                  <c:v>-42.266920257527133</c:v>
                </c:pt>
                <c:pt idx="887">
                  <c:v>-42.21019410750452</c:v>
                </c:pt>
                <c:pt idx="888">
                  <c:v>-42.15933195838943</c:v>
                </c:pt>
                <c:pt idx="889">
                  <c:v>-42.112957993197327</c:v>
                </c:pt>
                <c:pt idx="890">
                  <c:v>-42.065297659517</c:v>
                </c:pt>
                <c:pt idx="891">
                  <c:v>-42.011379823348236</c:v>
                </c:pt>
                <c:pt idx="892">
                  <c:v>-41.96044139666067</c:v>
                </c:pt>
                <c:pt idx="893">
                  <c:v>-41.905512152305036</c:v>
                </c:pt>
                <c:pt idx="894">
                  <c:v>-41.858720790804256</c:v>
                </c:pt>
                <c:pt idx="895">
                  <c:v>-41.802372933430448</c:v>
                </c:pt>
                <c:pt idx="896">
                  <c:v>-41.749909065191105</c:v>
                </c:pt>
                <c:pt idx="897">
                  <c:v>-41.700688651023057</c:v>
                </c:pt>
                <c:pt idx="898">
                  <c:v>-41.648161297343975</c:v>
                </c:pt>
                <c:pt idx="899">
                  <c:v>-41.597180341290866</c:v>
                </c:pt>
                <c:pt idx="900">
                  <c:v>-41.54105234869472</c:v>
                </c:pt>
                <c:pt idx="901">
                  <c:v>-41.489701904185736</c:v>
                </c:pt>
                <c:pt idx="902">
                  <c:v>-41.43445409151299</c:v>
                </c:pt>
                <c:pt idx="903">
                  <c:v>-41.389023266531524</c:v>
                </c:pt>
                <c:pt idx="904">
                  <c:v>-41.336577801292961</c:v>
                </c:pt>
                <c:pt idx="905">
                  <c:v>-41.281797658698594</c:v>
                </c:pt>
                <c:pt idx="906">
                  <c:v>-41.220586393374091</c:v>
                </c:pt>
                <c:pt idx="907">
                  <c:v>-41.163330720551357</c:v>
                </c:pt>
                <c:pt idx="908">
                  <c:v>-41.099028116059841</c:v>
                </c:pt>
                <c:pt idx="909">
                  <c:v>-41.045837497406623</c:v>
                </c:pt>
                <c:pt idx="910">
                  <c:v>-40.996000696136811</c:v>
                </c:pt>
                <c:pt idx="911">
                  <c:v>-40.946596311079894</c:v>
                </c:pt>
                <c:pt idx="912">
                  <c:v>-40.885096523392853</c:v>
                </c:pt>
                <c:pt idx="913">
                  <c:v>-40.818585834634455</c:v>
                </c:pt>
                <c:pt idx="914">
                  <c:v>-40.74977341890451</c:v>
                </c:pt>
                <c:pt idx="915">
                  <c:v>-40.686325964208464</c:v>
                </c:pt>
                <c:pt idx="916">
                  <c:v>-40.633689957676388</c:v>
                </c:pt>
                <c:pt idx="917">
                  <c:v>-40.570603076933089</c:v>
                </c:pt>
                <c:pt idx="918">
                  <c:v>-40.503039217915948</c:v>
                </c:pt>
                <c:pt idx="919">
                  <c:v>-40.439330255025226</c:v>
                </c:pt>
                <c:pt idx="920">
                  <c:v>-40.364638669005856</c:v>
                </c:pt>
                <c:pt idx="921">
                  <c:v>-40.302188908729569</c:v>
                </c:pt>
                <c:pt idx="922">
                  <c:v>-40.231573169882424</c:v>
                </c:pt>
                <c:pt idx="923">
                  <c:v>-40.174173796554484</c:v>
                </c:pt>
                <c:pt idx="924">
                  <c:v>-40.114518633801481</c:v>
                </c:pt>
                <c:pt idx="925">
                  <c:v>-40.049374717232013</c:v>
                </c:pt>
                <c:pt idx="926">
                  <c:v>-39.978474793990017</c:v>
                </c:pt>
                <c:pt idx="927">
                  <c:v>-39.908791731044516</c:v>
                </c:pt>
                <c:pt idx="928">
                  <c:v>-39.839126884787539</c:v>
                </c:pt>
                <c:pt idx="929">
                  <c:v>-39.769556324976293</c:v>
                </c:pt>
                <c:pt idx="930">
                  <c:v>-39.709393805270217</c:v>
                </c:pt>
                <c:pt idx="931">
                  <c:v>-39.638845516714582</c:v>
                </c:pt>
                <c:pt idx="932">
                  <c:v>-39.566803020903606</c:v>
                </c:pt>
                <c:pt idx="933">
                  <c:v>-39.484920352828397</c:v>
                </c:pt>
                <c:pt idx="934">
                  <c:v>-39.38709031774696</c:v>
                </c:pt>
                <c:pt idx="935">
                  <c:v>-39.313103203147605</c:v>
                </c:pt>
                <c:pt idx="936">
                  <c:v>-39.24357792251805</c:v>
                </c:pt>
                <c:pt idx="937">
                  <c:v>-39.179722364519442</c:v>
                </c:pt>
                <c:pt idx="938">
                  <c:v>-39.100884048521074</c:v>
                </c:pt>
                <c:pt idx="939">
                  <c:v>-39.007994265432117</c:v>
                </c:pt>
                <c:pt idx="940">
                  <c:v>-38.939473314113322</c:v>
                </c:pt>
                <c:pt idx="941">
                  <c:v>-38.86983726610972</c:v>
                </c:pt>
                <c:pt idx="942">
                  <c:v>-38.783972615730676</c:v>
                </c:pt>
                <c:pt idx="943">
                  <c:v>-38.707238557413376</c:v>
                </c:pt>
                <c:pt idx="944">
                  <c:v>-38.621452937979413</c:v>
                </c:pt>
                <c:pt idx="945">
                  <c:v>-38.51849422063917</c:v>
                </c:pt>
                <c:pt idx="946">
                  <c:v>-38.422288164221534</c:v>
                </c:pt>
                <c:pt idx="947">
                  <c:v>-38.342683429993947</c:v>
                </c:pt>
                <c:pt idx="948">
                  <c:v>-38.253784810646444</c:v>
                </c:pt>
                <c:pt idx="949">
                  <c:v>-38.168076610508763</c:v>
                </c:pt>
                <c:pt idx="950">
                  <c:v>-38.066654906900602</c:v>
                </c:pt>
                <c:pt idx="951">
                  <c:v>-37.965514797471009</c:v>
                </c:pt>
                <c:pt idx="952">
                  <c:v>-37.868919704605801</c:v>
                </c:pt>
                <c:pt idx="953">
                  <c:v>-37.779780350031359</c:v>
                </c:pt>
                <c:pt idx="954">
                  <c:v>-37.678132027007976</c:v>
                </c:pt>
                <c:pt idx="955">
                  <c:v>-37.584689704543351</c:v>
                </c:pt>
                <c:pt idx="956">
                  <c:v>-37.499257021923739</c:v>
                </c:pt>
                <c:pt idx="957">
                  <c:v>-37.410125199069732</c:v>
                </c:pt>
                <c:pt idx="958">
                  <c:v>-37.28805190978342</c:v>
                </c:pt>
                <c:pt idx="959">
                  <c:v>-37.187008985164866</c:v>
                </c:pt>
                <c:pt idx="960">
                  <c:v>-37.084324943424861</c:v>
                </c:pt>
                <c:pt idx="961">
                  <c:v>-36.970476919033494</c:v>
                </c:pt>
                <c:pt idx="962">
                  <c:v>-36.818064972098981</c:v>
                </c:pt>
                <c:pt idx="963">
                  <c:v>-36.699329460802346</c:v>
                </c:pt>
                <c:pt idx="964">
                  <c:v>-36.595860903093097</c:v>
                </c:pt>
                <c:pt idx="965">
                  <c:v>-36.479354664982417</c:v>
                </c:pt>
                <c:pt idx="966">
                  <c:v>-36.351268334606431</c:v>
                </c:pt>
                <c:pt idx="967">
                  <c:v>-36.235184057562869</c:v>
                </c:pt>
                <c:pt idx="968">
                  <c:v>-36.07998660357039</c:v>
                </c:pt>
                <c:pt idx="969">
                  <c:v>-35.925214086781139</c:v>
                </c:pt>
                <c:pt idx="970">
                  <c:v>-35.783614326015417</c:v>
                </c:pt>
                <c:pt idx="971">
                  <c:v>-35.651652400497511</c:v>
                </c:pt>
                <c:pt idx="972">
                  <c:v>-35.517066197723906</c:v>
                </c:pt>
                <c:pt idx="973">
                  <c:v>-35.385674606380633</c:v>
                </c:pt>
                <c:pt idx="974">
                  <c:v>-35.247870392232336</c:v>
                </c:pt>
                <c:pt idx="975">
                  <c:v>-35.085722375340325</c:v>
                </c:pt>
                <c:pt idx="976">
                  <c:v>-34.909978689616167</c:v>
                </c:pt>
                <c:pt idx="977">
                  <c:v>-34.734060041030773</c:v>
                </c:pt>
                <c:pt idx="978">
                  <c:v>-34.556497061063922</c:v>
                </c:pt>
                <c:pt idx="979">
                  <c:v>-34.3700476694165</c:v>
                </c:pt>
                <c:pt idx="980">
                  <c:v>-34.193043043623902</c:v>
                </c:pt>
                <c:pt idx="981">
                  <c:v>-34.004022772243943</c:v>
                </c:pt>
                <c:pt idx="982">
                  <c:v>-33.833290596403266</c:v>
                </c:pt>
                <c:pt idx="983">
                  <c:v>-33.629078191048158</c:v>
                </c:pt>
                <c:pt idx="984">
                  <c:v>-33.39470894849665</c:v>
                </c:pt>
                <c:pt idx="985">
                  <c:v>-33.174565300825137</c:v>
                </c:pt>
                <c:pt idx="986">
                  <c:v>-32.948850610381484</c:v>
                </c:pt>
                <c:pt idx="987">
                  <c:v>-32.697844282792097</c:v>
                </c:pt>
                <c:pt idx="988">
                  <c:v>-32.446595536900688</c:v>
                </c:pt>
                <c:pt idx="989">
                  <c:v>-32.157448727835607</c:v>
                </c:pt>
                <c:pt idx="990">
                  <c:v>-31.824187609155189</c:v>
                </c:pt>
                <c:pt idx="991">
                  <c:v>-31.500035328358869</c:v>
                </c:pt>
                <c:pt idx="992">
                  <c:v>-31.107501356279634</c:v>
                </c:pt>
                <c:pt idx="993">
                  <c:v>-30.681529668899643</c:v>
                </c:pt>
                <c:pt idx="994">
                  <c:v>-30.208637504822065</c:v>
                </c:pt>
                <c:pt idx="995">
                  <c:v>-29.659250595962135</c:v>
                </c:pt>
                <c:pt idx="996">
                  <c:v>-28.887009918083024</c:v>
                </c:pt>
                <c:pt idx="997">
                  <c:v>-27.963543254095306</c:v>
                </c:pt>
                <c:pt idx="998">
                  <c:v>-26.249220873446838</c:v>
                </c:pt>
                <c:pt idx="999">
                  <c:v>-23.821461232804737</c:v>
                </c:pt>
                <c:pt idx="1000">
                  <c:v>-8.6775977959093566</c:v>
                </c:pt>
              </c:numCache>
            </c:numRef>
          </c:xVal>
          <c:yVal>
            <c:numRef>
              <c:f>'[NR-U indoor sub7 calibration_final_v3.xlsx](15,30,20,40),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E6E5-4378-BE46-1BC393D4D50B}"/>
            </c:ext>
          </c:extLst>
        </c:ser>
        <c:ser>
          <c:idx val="8"/>
          <c:order val="8"/>
          <c:tx>
            <c:strRef>
              <c:f>'[NR-U indoor sub7 calibration_final_v3.xlsx](15,30,20,40), UE RSSI'!$J$1</c:f>
              <c:strCache>
                <c:ptCount val="1"/>
                <c:pt idx="0">
                  <c:v>Huawei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RSSI'!$J$2:$J$1001</c:f>
              <c:numCache>
                <c:formatCode>General</c:formatCode>
                <c:ptCount val="1000"/>
                <c:pt idx="0">
                  <c:v>-81.936000000000007</c:v>
                </c:pt>
                <c:pt idx="1">
                  <c:v>-81.122</c:v>
                </c:pt>
                <c:pt idx="2">
                  <c:v>-80.645999999999901</c:v>
                </c:pt>
                <c:pt idx="3">
                  <c:v>-80.197000000000003</c:v>
                </c:pt>
                <c:pt idx="4">
                  <c:v>-79.563999999999993</c:v>
                </c:pt>
                <c:pt idx="5">
                  <c:v>-79.198999999999998</c:v>
                </c:pt>
                <c:pt idx="6">
                  <c:v>-78.742999999999995</c:v>
                </c:pt>
                <c:pt idx="7">
                  <c:v>-78.573999999999899</c:v>
                </c:pt>
                <c:pt idx="8">
                  <c:v>-78.397999999999996</c:v>
                </c:pt>
                <c:pt idx="9">
                  <c:v>-78.2229999999999</c:v>
                </c:pt>
                <c:pt idx="10">
                  <c:v>-78.1129999999999</c:v>
                </c:pt>
                <c:pt idx="11">
                  <c:v>-77.878</c:v>
                </c:pt>
                <c:pt idx="12">
                  <c:v>-77.715999999999894</c:v>
                </c:pt>
                <c:pt idx="13">
                  <c:v>-77.494999999999806</c:v>
                </c:pt>
                <c:pt idx="14">
                  <c:v>-77.302999999999798</c:v>
                </c:pt>
                <c:pt idx="15">
                  <c:v>-77.058000000000007</c:v>
                </c:pt>
                <c:pt idx="16">
                  <c:v>-76.916999999999902</c:v>
                </c:pt>
                <c:pt idx="17">
                  <c:v>-76.7439999999999</c:v>
                </c:pt>
                <c:pt idx="18">
                  <c:v>-76.605999999999895</c:v>
                </c:pt>
                <c:pt idx="19">
                  <c:v>-76.418000000000006</c:v>
                </c:pt>
                <c:pt idx="20">
                  <c:v>-76.284999999999897</c:v>
                </c:pt>
                <c:pt idx="21">
                  <c:v>-76.147999999999399</c:v>
                </c:pt>
                <c:pt idx="22">
                  <c:v>-75.968999999999994</c:v>
                </c:pt>
                <c:pt idx="23">
                  <c:v>-75.826999999999998</c:v>
                </c:pt>
                <c:pt idx="24">
                  <c:v>-75.676999999999893</c:v>
                </c:pt>
                <c:pt idx="25">
                  <c:v>-75.545999999999907</c:v>
                </c:pt>
                <c:pt idx="26">
                  <c:v>-75.429999999999893</c:v>
                </c:pt>
                <c:pt idx="27">
                  <c:v>-75.274999999999906</c:v>
                </c:pt>
                <c:pt idx="28">
                  <c:v>-75.160999999999902</c:v>
                </c:pt>
                <c:pt idx="29">
                  <c:v>-75.028999999999897</c:v>
                </c:pt>
                <c:pt idx="30">
                  <c:v>-74.906999999999897</c:v>
                </c:pt>
                <c:pt idx="31">
                  <c:v>-74.811999999999699</c:v>
                </c:pt>
                <c:pt idx="32">
                  <c:v>-74.710999999999999</c:v>
                </c:pt>
                <c:pt idx="33">
                  <c:v>-74.576999999999799</c:v>
                </c:pt>
                <c:pt idx="34">
                  <c:v>-74.482999999999905</c:v>
                </c:pt>
                <c:pt idx="35">
                  <c:v>-74.409999999999698</c:v>
                </c:pt>
                <c:pt idx="36">
                  <c:v>-74.3095</c:v>
                </c:pt>
                <c:pt idx="37">
                  <c:v>-74.216999999999899</c:v>
                </c:pt>
                <c:pt idx="38">
                  <c:v>-74.132999999999896</c:v>
                </c:pt>
                <c:pt idx="39">
                  <c:v>-74.047999999999902</c:v>
                </c:pt>
                <c:pt idx="40">
                  <c:v>-73.976999999999805</c:v>
                </c:pt>
                <c:pt idx="41">
                  <c:v>-73.879999999999697</c:v>
                </c:pt>
                <c:pt idx="42">
                  <c:v>-73.774999999999906</c:v>
                </c:pt>
                <c:pt idx="43">
                  <c:v>-73.708500000000001</c:v>
                </c:pt>
                <c:pt idx="44">
                  <c:v>-73.641999999999896</c:v>
                </c:pt>
                <c:pt idx="45">
                  <c:v>-73.525000000000006</c:v>
                </c:pt>
                <c:pt idx="46">
                  <c:v>-73.465999999999894</c:v>
                </c:pt>
                <c:pt idx="47">
                  <c:v>-73.384999999999906</c:v>
                </c:pt>
                <c:pt idx="48">
                  <c:v>-73.274999999999807</c:v>
                </c:pt>
                <c:pt idx="49">
                  <c:v>-73.180000000000007</c:v>
                </c:pt>
                <c:pt idx="50">
                  <c:v>-73.1159999999999</c:v>
                </c:pt>
                <c:pt idx="51">
                  <c:v>-73.076999999999899</c:v>
                </c:pt>
                <c:pt idx="52">
                  <c:v>-73.018999999999906</c:v>
                </c:pt>
                <c:pt idx="53">
                  <c:v>-72.937999999999803</c:v>
                </c:pt>
                <c:pt idx="54">
                  <c:v>-72.890999999999906</c:v>
                </c:pt>
                <c:pt idx="55">
                  <c:v>-72.77</c:v>
                </c:pt>
                <c:pt idx="56">
                  <c:v>-72.707999999999899</c:v>
                </c:pt>
                <c:pt idx="57">
                  <c:v>-72.650999999999897</c:v>
                </c:pt>
                <c:pt idx="58">
                  <c:v>-72.605999999999398</c:v>
                </c:pt>
                <c:pt idx="59">
                  <c:v>-72.533999999999594</c:v>
                </c:pt>
                <c:pt idx="60">
                  <c:v>-72.456999999999894</c:v>
                </c:pt>
                <c:pt idx="61">
                  <c:v>-72.375999999999905</c:v>
                </c:pt>
                <c:pt idx="62">
                  <c:v>-72.294999999999803</c:v>
                </c:pt>
                <c:pt idx="63">
                  <c:v>-72.227999999999795</c:v>
                </c:pt>
                <c:pt idx="64">
                  <c:v>-72.176000000000002</c:v>
                </c:pt>
                <c:pt idx="65">
                  <c:v>-72.112499999999997</c:v>
                </c:pt>
                <c:pt idx="66">
                  <c:v>-72.054000000000002</c:v>
                </c:pt>
                <c:pt idx="67">
                  <c:v>-71.992999999999896</c:v>
                </c:pt>
                <c:pt idx="68">
                  <c:v>-71.948999999999899</c:v>
                </c:pt>
                <c:pt idx="69">
                  <c:v>-71.860999999999294</c:v>
                </c:pt>
                <c:pt idx="70">
                  <c:v>-71.7854999999999</c:v>
                </c:pt>
                <c:pt idx="71">
                  <c:v>-71.683999999999699</c:v>
                </c:pt>
                <c:pt idx="72">
                  <c:v>-71.606999999999999</c:v>
                </c:pt>
                <c:pt idx="73">
                  <c:v>-71.549000000000007</c:v>
                </c:pt>
                <c:pt idx="74">
                  <c:v>-71.480999999999696</c:v>
                </c:pt>
                <c:pt idx="75">
                  <c:v>-71.374999999999801</c:v>
                </c:pt>
                <c:pt idx="76">
                  <c:v>-71.3</c:v>
                </c:pt>
                <c:pt idx="77">
                  <c:v>-71.251999999999796</c:v>
                </c:pt>
                <c:pt idx="78">
                  <c:v>-71.206999999999795</c:v>
                </c:pt>
                <c:pt idx="79">
                  <c:v>-71.147999999999897</c:v>
                </c:pt>
                <c:pt idx="80">
                  <c:v>-71.092999999999904</c:v>
                </c:pt>
                <c:pt idx="81">
                  <c:v>-71.023999999999802</c:v>
                </c:pt>
                <c:pt idx="82">
                  <c:v>-70.9699999999997</c:v>
                </c:pt>
                <c:pt idx="83">
                  <c:v>-70.897999999999996</c:v>
                </c:pt>
                <c:pt idx="84">
                  <c:v>-70.84</c:v>
                </c:pt>
                <c:pt idx="85">
                  <c:v>-70.786999999999793</c:v>
                </c:pt>
                <c:pt idx="86">
                  <c:v>-70.691999999999894</c:v>
                </c:pt>
                <c:pt idx="87">
                  <c:v>-70.631999999999906</c:v>
                </c:pt>
                <c:pt idx="88">
                  <c:v>-70.588999999999899</c:v>
                </c:pt>
                <c:pt idx="89">
                  <c:v>-70.537999999999997</c:v>
                </c:pt>
                <c:pt idx="90">
                  <c:v>-70.502999999999901</c:v>
                </c:pt>
                <c:pt idx="91">
                  <c:v>-70.435999999999794</c:v>
                </c:pt>
                <c:pt idx="92">
                  <c:v>-70.372999999999607</c:v>
                </c:pt>
                <c:pt idx="93">
                  <c:v>-70.331999999999795</c:v>
                </c:pt>
                <c:pt idx="94">
                  <c:v>-70.281999999999897</c:v>
                </c:pt>
                <c:pt idx="95">
                  <c:v>-70.2169999999997</c:v>
                </c:pt>
                <c:pt idx="96">
                  <c:v>-70.176999999999893</c:v>
                </c:pt>
                <c:pt idx="97">
                  <c:v>-70.089499999999902</c:v>
                </c:pt>
                <c:pt idx="98">
                  <c:v>-70.055999999999997</c:v>
                </c:pt>
                <c:pt idx="99">
                  <c:v>-70.007999999999399</c:v>
                </c:pt>
                <c:pt idx="100">
                  <c:v>-69.941000000000003</c:v>
                </c:pt>
                <c:pt idx="101">
                  <c:v>-69.894999999999897</c:v>
                </c:pt>
                <c:pt idx="102">
                  <c:v>-69.844666666666598</c:v>
                </c:pt>
                <c:pt idx="103">
                  <c:v>-69.818999999999605</c:v>
                </c:pt>
                <c:pt idx="104">
                  <c:v>-69.769000000000005</c:v>
                </c:pt>
                <c:pt idx="105">
                  <c:v>-69.701999999999899</c:v>
                </c:pt>
                <c:pt idx="106">
                  <c:v>-69.671499999999895</c:v>
                </c:pt>
                <c:pt idx="107">
                  <c:v>-69.637999999999806</c:v>
                </c:pt>
                <c:pt idx="108">
                  <c:v>-69.584000000000003</c:v>
                </c:pt>
                <c:pt idx="109">
                  <c:v>-69.539999999999907</c:v>
                </c:pt>
                <c:pt idx="110">
                  <c:v>-69.509</c:v>
                </c:pt>
                <c:pt idx="111">
                  <c:v>-69.470999999999904</c:v>
                </c:pt>
                <c:pt idx="112">
                  <c:v>-69.419999999999803</c:v>
                </c:pt>
                <c:pt idx="113">
                  <c:v>-69.373999999999697</c:v>
                </c:pt>
                <c:pt idx="114">
                  <c:v>-69.337999999999894</c:v>
                </c:pt>
                <c:pt idx="115">
                  <c:v>-69.303999999999903</c:v>
                </c:pt>
                <c:pt idx="116">
                  <c:v>-69.257999999999697</c:v>
                </c:pt>
                <c:pt idx="117">
                  <c:v>-69.233999999999895</c:v>
                </c:pt>
                <c:pt idx="118">
                  <c:v>-69.200999999999894</c:v>
                </c:pt>
                <c:pt idx="119">
                  <c:v>-69.155999999999807</c:v>
                </c:pt>
                <c:pt idx="120">
                  <c:v>-69.1189999999999</c:v>
                </c:pt>
                <c:pt idx="121">
                  <c:v>-69.069999999999894</c:v>
                </c:pt>
                <c:pt idx="122">
                  <c:v>-69.021500000000003</c:v>
                </c:pt>
                <c:pt idx="123">
                  <c:v>-68.992999999999896</c:v>
                </c:pt>
                <c:pt idx="124">
                  <c:v>-68.955999999999904</c:v>
                </c:pt>
                <c:pt idx="125">
                  <c:v>-68.924999999999898</c:v>
                </c:pt>
                <c:pt idx="126">
                  <c:v>-68.889999999999901</c:v>
                </c:pt>
                <c:pt idx="127">
                  <c:v>-68.852999999999497</c:v>
                </c:pt>
                <c:pt idx="128">
                  <c:v>-68.808999999999898</c:v>
                </c:pt>
                <c:pt idx="129">
                  <c:v>-68.766999999999896</c:v>
                </c:pt>
                <c:pt idx="130">
                  <c:v>-68.703999999999795</c:v>
                </c:pt>
                <c:pt idx="131">
                  <c:v>-68.661999999999694</c:v>
                </c:pt>
                <c:pt idx="132">
                  <c:v>-68.599999999999895</c:v>
                </c:pt>
                <c:pt idx="133">
                  <c:v>-68.534999999999897</c:v>
                </c:pt>
                <c:pt idx="134">
                  <c:v>-68.4969999999999</c:v>
                </c:pt>
                <c:pt idx="135">
                  <c:v>-68.456999999999894</c:v>
                </c:pt>
                <c:pt idx="136">
                  <c:v>-68.422999999999803</c:v>
                </c:pt>
                <c:pt idx="137">
                  <c:v>-68.357999999999905</c:v>
                </c:pt>
                <c:pt idx="138">
                  <c:v>-68.319999999999794</c:v>
                </c:pt>
                <c:pt idx="139">
                  <c:v>-68.289999999999907</c:v>
                </c:pt>
                <c:pt idx="140">
                  <c:v>-68.253999999999706</c:v>
                </c:pt>
                <c:pt idx="141">
                  <c:v>-68.219999999999899</c:v>
                </c:pt>
                <c:pt idx="142">
                  <c:v>-68.185999999999794</c:v>
                </c:pt>
                <c:pt idx="143">
                  <c:v>-68.145999999999304</c:v>
                </c:pt>
                <c:pt idx="144">
                  <c:v>-68.083999999999804</c:v>
                </c:pt>
                <c:pt idx="145">
                  <c:v>-68.036999999999694</c:v>
                </c:pt>
                <c:pt idx="146">
                  <c:v>-67.977999999999895</c:v>
                </c:pt>
                <c:pt idx="147">
                  <c:v>-67.944999999999894</c:v>
                </c:pt>
                <c:pt idx="148">
                  <c:v>-67.909999999999798</c:v>
                </c:pt>
                <c:pt idx="149">
                  <c:v>-67.887999999999494</c:v>
                </c:pt>
                <c:pt idx="150">
                  <c:v>-67.8509999999998</c:v>
                </c:pt>
                <c:pt idx="151">
                  <c:v>-67.810999999999893</c:v>
                </c:pt>
                <c:pt idx="152">
                  <c:v>-67.770999999999802</c:v>
                </c:pt>
                <c:pt idx="153">
                  <c:v>-67.727999999999895</c:v>
                </c:pt>
                <c:pt idx="154">
                  <c:v>-67.702999999999605</c:v>
                </c:pt>
                <c:pt idx="155">
                  <c:v>-67.652999999999594</c:v>
                </c:pt>
                <c:pt idx="156">
                  <c:v>-67.602999999999099</c:v>
                </c:pt>
                <c:pt idx="157">
                  <c:v>-67.563999999999496</c:v>
                </c:pt>
                <c:pt idx="158">
                  <c:v>-67.512999999999806</c:v>
                </c:pt>
                <c:pt idx="159">
                  <c:v>-67.481999999999204</c:v>
                </c:pt>
                <c:pt idx="160">
                  <c:v>-67.434999999999803</c:v>
                </c:pt>
                <c:pt idx="161">
                  <c:v>-67.387333333333302</c:v>
                </c:pt>
                <c:pt idx="162">
                  <c:v>-67.351999999999805</c:v>
                </c:pt>
                <c:pt idx="163">
                  <c:v>-67.303999999999903</c:v>
                </c:pt>
                <c:pt idx="164">
                  <c:v>-67.269999999999897</c:v>
                </c:pt>
                <c:pt idx="165">
                  <c:v>-67.238999999999805</c:v>
                </c:pt>
                <c:pt idx="166">
                  <c:v>-67.191999999999695</c:v>
                </c:pt>
                <c:pt idx="167">
                  <c:v>-67.136999999999901</c:v>
                </c:pt>
                <c:pt idx="168">
                  <c:v>-67.111999999999895</c:v>
                </c:pt>
                <c:pt idx="169">
                  <c:v>-67.078999999999894</c:v>
                </c:pt>
                <c:pt idx="170">
                  <c:v>-67.051999999999694</c:v>
                </c:pt>
                <c:pt idx="171">
                  <c:v>-67.013999999999697</c:v>
                </c:pt>
                <c:pt idx="172">
                  <c:v>-66.962999999999894</c:v>
                </c:pt>
                <c:pt idx="173">
                  <c:v>-66.936999999999898</c:v>
                </c:pt>
                <c:pt idx="174">
                  <c:v>-66.894999999999399</c:v>
                </c:pt>
                <c:pt idx="175">
                  <c:v>-66.861999999999696</c:v>
                </c:pt>
                <c:pt idx="176">
                  <c:v>-66.809999999999704</c:v>
                </c:pt>
                <c:pt idx="177">
                  <c:v>-66.757999999998404</c:v>
                </c:pt>
                <c:pt idx="178">
                  <c:v>-66.703999999999596</c:v>
                </c:pt>
                <c:pt idx="179">
                  <c:v>-66.669999999999902</c:v>
                </c:pt>
                <c:pt idx="180">
                  <c:v>-66.636499999999899</c:v>
                </c:pt>
                <c:pt idx="181">
                  <c:v>-66.605999999999398</c:v>
                </c:pt>
                <c:pt idx="182">
                  <c:v>-66.565999999999704</c:v>
                </c:pt>
                <c:pt idx="183">
                  <c:v>-66.5289999999994</c:v>
                </c:pt>
                <c:pt idx="184">
                  <c:v>-66.484999999999502</c:v>
                </c:pt>
                <c:pt idx="185">
                  <c:v>-66.439499999999498</c:v>
                </c:pt>
                <c:pt idx="186">
                  <c:v>-66.417166666666702</c:v>
                </c:pt>
                <c:pt idx="187">
                  <c:v>-66.387999999999806</c:v>
                </c:pt>
                <c:pt idx="188">
                  <c:v>-66.359999999999204</c:v>
                </c:pt>
                <c:pt idx="189">
                  <c:v>-66.319999999999794</c:v>
                </c:pt>
                <c:pt idx="190">
                  <c:v>-66.258999999999801</c:v>
                </c:pt>
                <c:pt idx="191">
                  <c:v>-66.235749999999896</c:v>
                </c:pt>
                <c:pt idx="192">
                  <c:v>-66.199999999999704</c:v>
                </c:pt>
                <c:pt idx="193">
                  <c:v>-66.163999999999405</c:v>
                </c:pt>
                <c:pt idx="194">
                  <c:v>-66.114999999999696</c:v>
                </c:pt>
                <c:pt idx="195">
                  <c:v>-66.074999999999804</c:v>
                </c:pt>
                <c:pt idx="196">
                  <c:v>-66.049999999999898</c:v>
                </c:pt>
                <c:pt idx="197">
                  <c:v>-66.007999999999797</c:v>
                </c:pt>
                <c:pt idx="198">
                  <c:v>-65.9729999999998</c:v>
                </c:pt>
                <c:pt idx="199">
                  <c:v>-65.931999999999803</c:v>
                </c:pt>
                <c:pt idx="200">
                  <c:v>-65.874999999999304</c:v>
                </c:pt>
                <c:pt idx="201">
                  <c:v>-65.844999999999104</c:v>
                </c:pt>
                <c:pt idx="202">
                  <c:v>-65.782999999999305</c:v>
                </c:pt>
                <c:pt idx="203">
                  <c:v>-65.760999999999797</c:v>
                </c:pt>
                <c:pt idx="204">
                  <c:v>-65.732666666666603</c:v>
                </c:pt>
                <c:pt idx="205">
                  <c:v>-65.696999999999605</c:v>
                </c:pt>
                <c:pt idx="206">
                  <c:v>-65.641999999999797</c:v>
                </c:pt>
                <c:pt idx="207">
                  <c:v>-65.596999999999895</c:v>
                </c:pt>
                <c:pt idx="208">
                  <c:v>-65.557999999999595</c:v>
                </c:pt>
                <c:pt idx="209">
                  <c:v>-65.524999999999594</c:v>
                </c:pt>
                <c:pt idx="210">
                  <c:v>-65.479999999999805</c:v>
                </c:pt>
                <c:pt idx="211">
                  <c:v>-65.444999999999396</c:v>
                </c:pt>
                <c:pt idx="212">
                  <c:v>-65.408999999998699</c:v>
                </c:pt>
                <c:pt idx="213">
                  <c:v>-65.369999999999195</c:v>
                </c:pt>
                <c:pt idx="214">
                  <c:v>-65.321999999997601</c:v>
                </c:pt>
                <c:pt idx="215">
                  <c:v>-65.278999999999797</c:v>
                </c:pt>
                <c:pt idx="216">
                  <c:v>-65.239999999999796</c:v>
                </c:pt>
                <c:pt idx="217">
                  <c:v>-65.220999999998597</c:v>
                </c:pt>
                <c:pt idx="218">
                  <c:v>-65.176999999999396</c:v>
                </c:pt>
                <c:pt idx="219">
                  <c:v>-65.129999999999896</c:v>
                </c:pt>
                <c:pt idx="220">
                  <c:v>-65.089999999999606</c:v>
                </c:pt>
                <c:pt idx="221">
                  <c:v>-65.054999999999595</c:v>
                </c:pt>
                <c:pt idx="222">
                  <c:v>-65.018999999999195</c:v>
                </c:pt>
                <c:pt idx="223">
                  <c:v>-64.972999999999004</c:v>
                </c:pt>
                <c:pt idx="224">
                  <c:v>-64.941999999999496</c:v>
                </c:pt>
                <c:pt idx="225">
                  <c:v>-64.905666666666605</c:v>
                </c:pt>
                <c:pt idx="226">
                  <c:v>-64.864999999999597</c:v>
                </c:pt>
                <c:pt idx="227">
                  <c:v>-64.826999999999799</c:v>
                </c:pt>
                <c:pt idx="228">
                  <c:v>-64.790999999999599</c:v>
                </c:pt>
                <c:pt idx="229">
                  <c:v>-64.762999999999394</c:v>
                </c:pt>
                <c:pt idx="230">
                  <c:v>-64.736499999999893</c:v>
                </c:pt>
                <c:pt idx="231">
                  <c:v>-64.704999999997497</c:v>
                </c:pt>
                <c:pt idx="232">
                  <c:v>-64.637999999999096</c:v>
                </c:pt>
                <c:pt idx="233">
                  <c:v>-64.589999999999804</c:v>
                </c:pt>
                <c:pt idx="234">
                  <c:v>-64.557499999999706</c:v>
                </c:pt>
                <c:pt idx="235">
                  <c:v>-64.537499999999696</c:v>
                </c:pt>
                <c:pt idx="236">
                  <c:v>-64.504999999999896</c:v>
                </c:pt>
                <c:pt idx="237">
                  <c:v>-64.4609999999998</c:v>
                </c:pt>
                <c:pt idx="238">
                  <c:v>-64.431999999999803</c:v>
                </c:pt>
                <c:pt idx="239">
                  <c:v>-64.402999999999807</c:v>
                </c:pt>
                <c:pt idx="240">
                  <c:v>-64.360999999998398</c:v>
                </c:pt>
                <c:pt idx="241">
                  <c:v>-64.319999999998998</c:v>
                </c:pt>
                <c:pt idx="242">
                  <c:v>-64.283999999997405</c:v>
                </c:pt>
                <c:pt idx="243">
                  <c:v>-64.239999999999796</c:v>
                </c:pt>
                <c:pt idx="244">
                  <c:v>-64.208999999997801</c:v>
                </c:pt>
                <c:pt idx="245">
                  <c:v>-64.165999999999897</c:v>
                </c:pt>
                <c:pt idx="246">
                  <c:v>-64.1456666666665</c:v>
                </c:pt>
                <c:pt idx="247">
                  <c:v>-64.116999999999507</c:v>
                </c:pt>
                <c:pt idx="248">
                  <c:v>-64.076499999999896</c:v>
                </c:pt>
                <c:pt idx="249">
                  <c:v>-64.046999999998206</c:v>
                </c:pt>
                <c:pt idx="250">
                  <c:v>-64.008333333333198</c:v>
                </c:pt>
                <c:pt idx="251">
                  <c:v>-63.965999999999497</c:v>
                </c:pt>
                <c:pt idx="252">
                  <c:v>-63.9369999999995</c:v>
                </c:pt>
                <c:pt idx="253">
                  <c:v>-63.898999999998701</c:v>
                </c:pt>
                <c:pt idx="254">
                  <c:v>-63.862499999999898</c:v>
                </c:pt>
                <c:pt idx="255">
                  <c:v>-63.825999999999503</c:v>
                </c:pt>
                <c:pt idx="256">
                  <c:v>-63.799999999999599</c:v>
                </c:pt>
                <c:pt idx="257">
                  <c:v>-63.766499999999603</c:v>
                </c:pt>
                <c:pt idx="258">
                  <c:v>-63.732999999999699</c:v>
                </c:pt>
                <c:pt idx="259">
                  <c:v>-63.712999999999496</c:v>
                </c:pt>
                <c:pt idx="260">
                  <c:v>-63.672999999999497</c:v>
                </c:pt>
                <c:pt idx="261">
                  <c:v>-63.632999999999903</c:v>
                </c:pt>
                <c:pt idx="262">
                  <c:v>-63.6059999999989</c:v>
                </c:pt>
                <c:pt idx="263">
                  <c:v>-63.5619999999995</c:v>
                </c:pt>
                <c:pt idx="264">
                  <c:v>-63.525999999999698</c:v>
                </c:pt>
                <c:pt idx="265">
                  <c:v>-63.4839999999989</c:v>
                </c:pt>
                <c:pt idx="266">
                  <c:v>-63.459999999999702</c:v>
                </c:pt>
                <c:pt idx="267">
                  <c:v>-63.420999999999502</c:v>
                </c:pt>
                <c:pt idx="268">
                  <c:v>-63.384999999998897</c:v>
                </c:pt>
                <c:pt idx="269">
                  <c:v>-63.356999999999402</c:v>
                </c:pt>
                <c:pt idx="270">
                  <c:v>-63.325999999999198</c:v>
                </c:pt>
                <c:pt idx="271">
                  <c:v>-63.285999999999497</c:v>
                </c:pt>
                <c:pt idx="272">
                  <c:v>-63.253999999999699</c:v>
                </c:pt>
                <c:pt idx="273">
                  <c:v>-63.2199999999997</c:v>
                </c:pt>
                <c:pt idx="274">
                  <c:v>-63.191999999999901</c:v>
                </c:pt>
                <c:pt idx="275">
                  <c:v>-63.165999999999102</c:v>
                </c:pt>
                <c:pt idx="276">
                  <c:v>-63.121999999998302</c:v>
                </c:pt>
                <c:pt idx="277">
                  <c:v>-63.077999999998902</c:v>
                </c:pt>
                <c:pt idx="278">
                  <c:v>-63.024999999998798</c:v>
                </c:pt>
                <c:pt idx="279">
                  <c:v>-62.9859999999994</c:v>
                </c:pt>
                <c:pt idx="280">
                  <c:v>-62.953999999998501</c:v>
                </c:pt>
                <c:pt idx="281">
                  <c:v>-62.911999999999097</c:v>
                </c:pt>
                <c:pt idx="282">
                  <c:v>-62.871999999998501</c:v>
                </c:pt>
                <c:pt idx="283">
                  <c:v>-62.827999999999697</c:v>
                </c:pt>
                <c:pt idx="284">
                  <c:v>-62.788999999999703</c:v>
                </c:pt>
                <c:pt idx="285">
                  <c:v>-62.751999999999398</c:v>
                </c:pt>
                <c:pt idx="286">
                  <c:v>-62.727499999999502</c:v>
                </c:pt>
                <c:pt idx="287">
                  <c:v>-62.707333333333096</c:v>
                </c:pt>
                <c:pt idx="288">
                  <c:v>-62.6589999999997</c:v>
                </c:pt>
                <c:pt idx="289">
                  <c:v>-62.614999999999696</c:v>
                </c:pt>
                <c:pt idx="290">
                  <c:v>-62.577999999999697</c:v>
                </c:pt>
                <c:pt idx="291">
                  <c:v>-62.5499999999995</c:v>
                </c:pt>
                <c:pt idx="292">
                  <c:v>-62.501999999999398</c:v>
                </c:pt>
                <c:pt idx="293">
                  <c:v>-62.479999999999698</c:v>
                </c:pt>
                <c:pt idx="294">
                  <c:v>-62.451999999999401</c:v>
                </c:pt>
                <c:pt idx="295">
                  <c:v>-62.426999999999097</c:v>
                </c:pt>
                <c:pt idx="296">
                  <c:v>-62.383999999999702</c:v>
                </c:pt>
                <c:pt idx="297">
                  <c:v>-62.353499999999201</c:v>
                </c:pt>
                <c:pt idx="298">
                  <c:v>-62.313999999999403</c:v>
                </c:pt>
                <c:pt idx="299">
                  <c:v>-62.267999999999702</c:v>
                </c:pt>
                <c:pt idx="300">
                  <c:v>-62.230999999999703</c:v>
                </c:pt>
                <c:pt idx="301">
                  <c:v>-62.185999999999503</c:v>
                </c:pt>
                <c:pt idx="302">
                  <c:v>-62.148999999998402</c:v>
                </c:pt>
                <c:pt idx="303">
                  <c:v>-62.108999999999398</c:v>
                </c:pt>
                <c:pt idx="304">
                  <c:v>-62.073999999999799</c:v>
                </c:pt>
                <c:pt idx="305">
                  <c:v>-62.056999999999</c:v>
                </c:pt>
                <c:pt idx="306">
                  <c:v>-62.019999999999001</c:v>
                </c:pt>
                <c:pt idx="307">
                  <c:v>-61.980999999999803</c:v>
                </c:pt>
                <c:pt idx="308">
                  <c:v>-61.949999999999001</c:v>
                </c:pt>
                <c:pt idx="309">
                  <c:v>-61.909999999999002</c:v>
                </c:pt>
                <c:pt idx="310">
                  <c:v>-61.880333333333198</c:v>
                </c:pt>
                <c:pt idx="311">
                  <c:v>-61.844999999999303</c:v>
                </c:pt>
                <c:pt idx="312">
                  <c:v>-61.806999999999803</c:v>
                </c:pt>
                <c:pt idx="313">
                  <c:v>-61.783999999998997</c:v>
                </c:pt>
                <c:pt idx="314">
                  <c:v>-61.737999999999701</c:v>
                </c:pt>
                <c:pt idx="315">
                  <c:v>-61.703999999999702</c:v>
                </c:pt>
                <c:pt idx="316">
                  <c:v>-61.668999999999699</c:v>
                </c:pt>
                <c:pt idx="317">
                  <c:v>-61.637999999999302</c:v>
                </c:pt>
                <c:pt idx="318">
                  <c:v>-61.617999999999299</c:v>
                </c:pt>
                <c:pt idx="319">
                  <c:v>-61.5779999999993</c:v>
                </c:pt>
                <c:pt idx="320">
                  <c:v>-61.545999999999601</c:v>
                </c:pt>
                <c:pt idx="321">
                  <c:v>-61.508999999998601</c:v>
                </c:pt>
                <c:pt idx="322">
                  <c:v>-61.472999999999601</c:v>
                </c:pt>
                <c:pt idx="323">
                  <c:v>-61.4539999999975</c:v>
                </c:pt>
                <c:pt idx="324">
                  <c:v>-61.396999999998897</c:v>
                </c:pt>
                <c:pt idx="325">
                  <c:v>-61.363999999997802</c:v>
                </c:pt>
                <c:pt idx="326">
                  <c:v>-61.325999999999603</c:v>
                </c:pt>
                <c:pt idx="327">
                  <c:v>-61.2909999999993</c:v>
                </c:pt>
                <c:pt idx="328">
                  <c:v>-61.260999999997097</c:v>
                </c:pt>
                <c:pt idx="329">
                  <c:v>-61.212999999999603</c:v>
                </c:pt>
                <c:pt idx="330">
                  <c:v>-61.188499999999102</c:v>
                </c:pt>
                <c:pt idx="331">
                  <c:v>-61.143999999998897</c:v>
                </c:pt>
                <c:pt idx="332">
                  <c:v>-61.116999999998498</c:v>
                </c:pt>
                <c:pt idx="333">
                  <c:v>-61.071999999999797</c:v>
                </c:pt>
                <c:pt idx="334">
                  <c:v>-61.032999999997301</c:v>
                </c:pt>
                <c:pt idx="335">
                  <c:v>-61.005999999999602</c:v>
                </c:pt>
                <c:pt idx="336">
                  <c:v>-60.976999999999798</c:v>
                </c:pt>
                <c:pt idx="337">
                  <c:v>-60.943999999999598</c:v>
                </c:pt>
                <c:pt idx="338">
                  <c:v>-60.907999999999198</c:v>
                </c:pt>
                <c:pt idx="339">
                  <c:v>-60.876999999998802</c:v>
                </c:pt>
                <c:pt idx="340">
                  <c:v>-60.827999999999598</c:v>
                </c:pt>
                <c:pt idx="341">
                  <c:v>-60.791999999999803</c:v>
                </c:pt>
                <c:pt idx="342">
                  <c:v>-60.765999999999202</c:v>
                </c:pt>
                <c:pt idx="343">
                  <c:v>-60.707999999999601</c:v>
                </c:pt>
                <c:pt idx="344">
                  <c:v>-60.682499999999798</c:v>
                </c:pt>
                <c:pt idx="345">
                  <c:v>-60.6529999999984</c:v>
                </c:pt>
                <c:pt idx="346">
                  <c:v>-60.613999999999201</c:v>
                </c:pt>
                <c:pt idx="347">
                  <c:v>-60.580999999997601</c:v>
                </c:pt>
                <c:pt idx="348">
                  <c:v>-60.5424999999994</c:v>
                </c:pt>
                <c:pt idx="349">
                  <c:v>-60.522999999999797</c:v>
                </c:pt>
                <c:pt idx="350">
                  <c:v>-60.492999999999597</c:v>
                </c:pt>
                <c:pt idx="351">
                  <c:v>-60.465499999998599</c:v>
                </c:pt>
                <c:pt idx="352">
                  <c:v>-60.438999999999602</c:v>
                </c:pt>
                <c:pt idx="353">
                  <c:v>-60.409999999999599</c:v>
                </c:pt>
                <c:pt idx="354">
                  <c:v>-60.375999999997497</c:v>
                </c:pt>
                <c:pt idx="355">
                  <c:v>-60.338999999999601</c:v>
                </c:pt>
                <c:pt idx="356">
                  <c:v>-60.310999999996703</c:v>
                </c:pt>
                <c:pt idx="357">
                  <c:v>-60.273999999999198</c:v>
                </c:pt>
                <c:pt idx="358">
                  <c:v>-60.236499999998998</c:v>
                </c:pt>
                <c:pt idx="359">
                  <c:v>-60.203999999999802</c:v>
                </c:pt>
                <c:pt idx="360">
                  <c:v>-60.171499999999398</c:v>
                </c:pt>
                <c:pt idx="361">
                  <c:v>-60.145999999999603</c:v>
                </c:pt>
                <c:pt idx="362">
                  <c:v>-60.122499999999803</c:v>
                </c:pt>
                <c:pt idx="363">
                  <c:v>-60.091999999998301</c:v>
                </c:pt>
                <c:pt idx="364">
                  <c:v>-60.064999999999102</c:v>
                </c:pt>
                <c:pt idx="365">
                  <c:v>-60.043999999998697</c:v>
                </c:pt>
                <c:pt idx="366">
                  <c:v>-60.013999999999598</c:v>
                </c:pt>
                <c:pt idx="367">
                  <c:v>-59.968999999999603</c:v>
                </c:pt>
                <c:pt idx="368">
                  <c:v>-59.932999999999097</c:v>
                </c:pt>
                <c:pt idx="369">
                  <c:v>-59.894999999999598</c:v>
                </c:pt>
                <c:pt idx="370">
                  <c:v>-59.855999999999597</c:v>
                </c:pt>
                <c:pt idx="371">
                  <c:v>-59.8129999999978</c:v>
                </c:pt>
                <c:pt idx="372">
                  <c:v>-59.757999999998297</c:v>
                </c:pt>
                <c:pt idx="373">
                  <c:v>-59.715999999996903</c:v>
                </c:pt>
                <c:pt idx="374">
                  <c:v>-59.684999999998702</c:v>
                </c:pt>
                <c:pt idx="375">
                  <c:v>-59.657999999999603</c:v>
                </c:pt>
                <c:pt idx="376">
                  <c:v>-59.616999999999599</c:v>
                </c:pt>
                <c:pt idx="377">
                  <c:v>-59.5719999999991</c:v>
                </c:pt>
                <c:pt idx="378">
                  <c:v>-59.529999999999603</c:v>
                </c:pt>
                <c:pt idx="379">
                  <c:v>-59.507999999999598</c:v>
                </c:pt>
                <c:pt idx="380">
                  <c:v>-59.477499999999303</c:v>
                </c:pt>
                <c:pt idx="381">
                  <c:v>-59.451999999997703</c:v>
                </c:pt>
                <c:pt idx="382">
                  <c:v>-59.415499999999298</c:v>
                </c:pt>
                <c:pt idx="383">
                  <c:v>-59.3759999999995</c:v>
                </c:pt>
                <c:pt idx="384">
                  <c:v>-59.338999999999501</c:v>
                </c:pt>
                <c:pt idx="385">
                  <c:v>-59.298499999999798</c:v>
                </c:pt>
                <c:pt idx="386">
                  <c:v>-59.271999999995899</c:v>
                </c:pt>
                <c:pt idx="387">
                  <c:v>-59.234999999999502</c:v>
                </c:pt>
                <c:pt idx="388">
                  <c:v>-59.204999999999501</c:v>
                </c:pt>
                <c:pt idx="389">
                  <c:v>-59.186999999998598</c:v>
                </c:pt>
                <c:pt idx="390">
                  <c:v>-59.121999999999503</c:v>
                </c:pt>
                <c:pt idx="391">
                  <c:v>-59.080999999999101</c:v>
                </c:pt>
                <c:pt idx="392">
                  <c:v>-59.031999999998597</c:v>
                </c:pt>
                <c:pt idx="393">
                  <c:v>-59.010999999999498</c:v>
                </c:pt>
                <c:pt idx="394">
                  <c:v>-58.964499999999802</c:v>
                </c:pt>
                <c:pt idx="395">
                  <c:v>-58.940999999996698</c:v>
                </c:pt>
                <c:pt idx="396">
                  <c:v>-58.891999999998099</c:v>
                </c:pt>
                <c:pt idx="397">
                  <c:v>-58.853999999998102</c:v>
                </c:pt>
                <c:pt idx="398">
                  <c:v>-58.819999999998103</c:v>
                </c:pt>
                <c:pt idx="399">
                  <c:v>-58.774999999998997</c:v>
                </c:pt>
                <c:pt idx="400">
                  <c:v>-58.746999999997598</c:v>
                </c:pt>
                <c:pt idx="401">
                  <c:v>-58.706999999998096</c:v>
                </c:pt>
                <c:pt idx="402">
                  <c:v>-58.663999999999497</c:v>
                </c:pt>
                <c:pt idx="403">
                  <c:v>-58.625999999999003</c:v>
                </c:pt>
                <c:pt idx="404">
                  <c:v>-58.5874999999998</c:v>
                </c:pt>
                <c:pt idx="405">
                  <c:v>-58.536999999999502</c:v>
                </c:pt>
                <c:pt idx="406">
                  <c:v>-58.517999999996498</c:v>
                </c:pt>
                <c:pt idx="407">
                  <c:v>-58.472999999999502</c:v>
                </c:pt>
                <c:pt idx="408">
                  <c:v>-58.434999999999498</c:v>
                </c:pt>
                <c:pt idx="409">
                  <c:v>-58.406999999998497</c:v>
                </c:pt>
                <c:pt idx="410">
                  <c:v>-58.373999999997501</c:v>
                </c:pt>
                <c:pt idx="411">
                  <c:v>-58.347999999998997</c:v>
                </c:pt>
                <c:pt idx="412">
                  <c:v>-58.315999999999498</c:v>
                </c:pt>
                <c:pt idx="413">
                  <c:v>-58.275999999999001</c:v>
                </c:pt>
                <c:pt idx="414">
                  <c:v>-58.234999999998998</c:v>
                </c:pt>
                <c:pt idx="415">
                  <c:v>-58.187999999999803</c:v>
                </c:pt>
                <c:pt idx="416">
                  <c:v>-58.154999999996399</c:v>
                </c:pt>
                <c:pt idx="417">
                  <c:v>-58.120999999999498</c:v>
                </c:pt>
                <c:pt idx="418">
                  <c:v>-58.097999999998997</c:v>
                </c:pt>
                <c:pt idx="419">
                  <c:v>-58.060999999999702</c:v>
                </c:pt>
                <c:pt idx="420">
                  <c:v>-58.030999999999501</c:v>
                </c:pt>
                <c:pt idx="421">
                  <c:v>-58.000999999997397</c:v>
                </c:pt>
                <c:pt idx="422">
                  <c:v>-57.952999999998497</c:v>
                </c:pt>
                <c:pt idx="423">
                  <c:v>-57.912999999999499</c:v>
                </c:pt>
                <c:pt idx="424">
                  <c:v>-57.872499999997103</c:v>
                </c:pt>
                <c:pt idx="425">
                  <c:v>-57.820999999999501</c:v>
                </c:pt>
                <c:pt idx="426">
                  <c:v>-57.775999999999698</c:v>
                </c:pt>
                <c:pt idx="427">
                  <c:v>-57.748999999998397</c:v>
                </c:pt>
                <c:pt idx="428">
                  <c:v>-57.707999999996801</c:v>
                </c:pt>
                <c:pt idx="429">
                  <c:v>-57.667999999994699</c:v>
                </c:pt>
                <c:pt idx="430">
                  <c:v>-57.638999999999498</c:v>
                </c:pt>
                <c:pt idx="431">
                  <c:v>-57.616999999998903</c:v>
                </c:pt>
                <c:pt idx="432">
                  <c:v>-57.585499999999698</c:v>
                </c:pt>
                <c:pt idx="433">
                  <c:v>-57.548999999999502</c:v>
                </c:pt>
                <c:pt idx="434">
                  <c:v>-57.500999999998399</c:v>
                </c:pt>
                <c:pt idx="435">
                  <c:v>-57.466999999999501</c:v>
                </c:pt>
                <c:pt idx="436">
                  <c:v>-57.420999999998898</c:v>
                </c:pt>
                <c:pt idx="437">
                  <c:v>-57.387333333333103</c:v>
                </c:pt>
                <c:pt idx="438">
                  <c:v>-57.362999999999502</c:v>
                </c:pt>
                <c:pt idx="439">
                  <c:v>-57.317999999997298</c:v>
                </c:pt>
                <c:pt idx="440">
                  <c:v>-57.283999999999502</c:v>
                </c:pt>
                <c:pt idx="441">
                  <c:v>-57.255999999999503</c:v>
                </c:pt>
                <c:pt idx="442">
                  <c:v>-57.214999999996699</c:v>
                </c:pt>
                <c:pt idx="443">
                  <c:v>-57.1719999999995</c:v>
                </c:pt>
                <c:pt idx="444">
                  <c:v>-57.124999999998899</c:v>
                </c:pt>
                <c:pt idx="445">
                  <c:v>-57.094999999993298</c:v>
                </c:pt>
                <c:pt idx="446">
                  <c:v>-57.0469999999994</c:v>
                </c:pt>
                <c:pt idx="447">
                  <c:v>-57.032999999999497</c:v>
                </c:pt>
                <c:pt idx="448">
                  <c:v>-56.9759999999972</c:v>
                </c:pt>
                <c:pt idx="449">
                  <c:v>-56.941999999999197</c:v>
                </c:pt>
                <c:pt idx="450">
                  <c:v>-56.894999999995498</c:v>
                </c:pt>
                <c:pt idx="451">
                  <c:v>-56.832999999997703</c:v>
                </c:pt>
                <c:pt idx="452">
                  <c:v>-56.774999999999402</c:v>
                </c:pt>
                <c:pt idx="453">
                  <c:v>-56.729999999998299</c:v>
                </c:pt>
                <c:pt idx="454">
                  <c:v>-56.6929999999983</c:v>
                </c:pt>
                <c:pt idx="455">
                  <c:v>-56.651333333332403</c:v>
                </c:pt>
                <c:pt idx="456">
                  <c:v>-56.6169999999994</c:v>
                </c:pt>
                <c:pt idx="457">
                  <c:v>-56.569999999998302</c:v>
                </c:pt>
                <c:pt idx="458">
                  <c:v>-56.532999999994203</c:v>
                </c:pt>
                <c:pt idx="459">
                  <c:v>-56.502999999998899</c:v>
                </c:pt>
                <c:pt idx="460">
                  <c:v>-56.473999999997702</c:v>
                </c:pt>
                <c:pt idx="461">
                  <c:v>-56.4409999999965</c:v>
                </c:pt>
                <c:pt idx="462">
                  <c:v>-56.383999999998203</c:v>
                </c:pt>
                <c:pt idx="463">
                  <c:v>-56.3349999999988</c:v>
                </c:pt>
                <c:pt idx="464">
                  <c:v>-56.307999999998799</c:v>
                </c:pt>
                <c:pt idx="465">
                  <c:v>-56.268999999997597</c:v>
                </c:pt>
                <c:pt idx="466">
                  <c:v>-56.239499999999097</c:v>
                </c:pt>
                <c:pt idx="467">
                  <c:v>-56.191999999997002</c:v>
                </c:pt>
                <c:pt idx="468">
                  <c:v>-56.155999999995799</c:v>
                </c:pt>
                <c:pt idx="469">
                  <c:v>-56.121999999997598</c:v>
                </c:pt>
                <c:pt idx="470">
                  <c:v>-56.086999999999101</c:v>
                </c:pt>
                <c:pt idx="471">
                  <c:v>-56.041999999998801</c:v>
                </c:pt>
                <c:pt idx="472">
                  <c:v>-55.995999999996997</c:v>
                </c:pt>
                <c:pt idx="473">
                  <c:v>-55.961999999999399</c:v>
                </c:pt>
                <c:pt idx="474">
                  <c:v>-55.916999999999398</c:v>
                </c:pt>
                <c:pt idx="475">
                  <c:v>-55.887999999999401</c:v>
                </c:pt>
                <c:pt idx="476">
                  <c:v>-55.8639999999994</c:v>
                </c:pt>
                <c:pt idx="477">
                  <c:v>-55.815999999998802</c:v>
                </c:pt>
                <c:pt idx="478">
                  <c:v>-55.762999999997298</c:v>
                </c:pt>
                <c:pt idx="479">
                  <c:v>-55.722999999999402</c:v>
                </c:pt>
                <c:pt idx="480">
                  <c:v>-55.685999999999403</c:v>
                </c:pt>
                <c:pt idx="481">
                  <c:v>-55.648999999994501</c:v>
                </c:pt>
                <c:pt idx="482">
                  <c:v>-55.603999999998202</c:v>
                </c:pt>
                <c:pt idx="483">
                  <c:v>-55.573999999999401</c:v>
                </c:pt>
                <c:pt idx="484">
                  <c:v>-55.5369999999957</c:v>
                </c:pt>
                <c:pt idx="485">
                  <c:v>-55.496999999995701</c:v>
                </c:pt>
                <c:pt idx="486">
                  <c:v>-55.450999999999397</c:v>
                </c:pt>
                <c:pt idx="487">
                  <c:v>-55.423999999999403</c:v>
                </c:pt>
                <c:pt idx="488">
                  <c:v>-55.379999999999399</c:v>
                </c:pt>
                <c:pt idx="489">
                  <c:v>-55.3459999999994</c:v>
                </c:pt>
                <c:pt idx="490">
                  <c:v>-55.312999999999398</c:v>
                </c:pt>
                <c:pt idx="491">
                  <c:v>-55.269999999999698</c:v>
                </c:pt>
                <c:pt idx="492">
                  <c:v>-55.244999999998697</c:v>
                </c:pt>
                <c:pt idx="493">
                  <c:v>-55.199499999999098</c:v>
                </c:pt>
                <c:pt idx="494">
                  <c:v>-55.1749999999994</c:v>
                </c:pt>
                <c:pt idx="495">
                  <c:v>-55.156999999998099</c:v>
                </c:pt>
                <c:pt idx="496">
                  <c:v>-55.106499999999699</c:v>
                </c:pt>
                <c:pt idx="497">
                  <c:v>-55.071749999999803</c:v>
                </c:pt>
                <c:pt idx="498">
                  <c:v>-55.0409999999994</c:v>
                </c:pt>
                <c:pt idx="499">
                  <c:v>-55.015999999999401</c:v>
                </c:pt>
                <c:pt idx="500">
                  <c:v>-54.989999999998098</c:v>
                </c:pt>
                <c:pt idx="501">
                  <c:v>-54.943999999999399</c:v>
                </c:pt>
                <c:pt idx="502">
                  <c:v>-54.920499999999699</c:v>
                </c:pt>
                <c:pt idx="503">
                  <c:v>-54.883999999999702</c:v>
                </c:pt>
                <c:pt idx="504">
                  <c:v>-54.850499999999698</c:v>
                </c:pt>
                <c:pt idx="505">
                  <c:v>-54.826999999998101</c:v>
                </c:pt>
                <c:pt idx="506">
                  <c:v>-54.794999999998097</c:v>
                </c:pt>
                <c:pt idx="507">
                  <c:v>-54.747999999998697</c:v>
                </c:pt>
                <c:pt idx="508">
                  <c:v>-54.715999999999397</c:v>
                </c:pt>
                <c:pt idx="509">
                  <c:v>-54.684999999998702</c:v>
                </c:pt>
                <c:pt idx="510">
                  <c:v>-54.665666666666297</c:v>
                </c:pt>
                <c:pt idx="511">
                  <c:v>-54.644999999999399</c:v>
                </c:pt>
                <c:pt idx="512">
                  <c:v>-54.591999999997498</c:v>
                </c:pt>
                <c:pt idx="513">
                  <c:v>-54.560499999999699</c:v>
                </c:pt>
                <c:pt idx="514">
                  <c:v>-54.528499999999703</c:v>
                </c:pt>
                <c:pt idx="515">
                  <c:v>-54.487999999997498</c:v>
                </c:pt>
                <c:pt idx="516">
                  <c:v>-54.444999999998799</c:v>
                </c:pt>
                <c:pt idx="517">
                  <c:v>-54.404999999999397</c:v>
                </c:pt>
                <c:pt idx="518">
                  <c:v>-54.362999999999403</c:v>
                </c:pt>
                <c:pt idx="519">
                  <c:v>-54.331999999999098</c:v>
                </c:pt>
                <c:pt idx="520">
                  <c:v>-54.298999999998799</c:v>
                </c:pt>
                <c:pt idx="521">
                  <c:v>-54.262999999997596</c:v>
                </c:pt>
                <c:pt idx="522">
                  <c:v>-54.212999999998203</c:v>
                </c:pt>
                <c:pt idx="523">
                  <c:v>-54.180499999997899</c:v>
                </c:pt>
                <c:pt idx="524">
                  <c:v>-54.137999999999103</c:v>
                </c:pt>
                <c:pt idx="525">
                  <c:v>-54.110999999999699</c:v>
                </c:pt>
                <c:pt idx="526">
                  <c:v>-54.091999999999402</c:v>
                </c:pt>
                <c:pt idx="527">
                  <c:v>-54.064999999998797</c:v>
                </c:pt>
                <c:pt idx="528">
                  <c:v>-54.022999999999399</c:v>
                </c:pt>
                <c:pt idx="529">
                  <c:v>-53.994999999999401</c:v>
                </c:pt>
                <c:pt idx="530">
                  <c:v>-53.968999999998204</c:v>
                </c:pt>
                <c:pt idx="531">
                  <c:v>-53.941999999999403</c:v>
                </c:pt>
                <c:pt idx="532">
                  <c:v>-53.911999999998798</c:v>
                </c:pt>
                <c:pt idx="533">
                  <c:v>-53.879999999999399</c:v>
                </c:pt>
                <c:pt idx="534">
                  <c:v>-53.8469999999988</c:v>
                </c:pt>
                <c:pt idx="535">
                  <c:v>-53.808999999998797</c:v>
                </c:pt>
                <c:pt idx="536">
                  <c:v>-53.769999999998802</c:v>
                </c:pt>
                <c:pt idx="537">
                  <c:v>-53.727499999999097</c:v>
                </c:pt>
                <c:pt idx="538">
                  <c:v>-53.702999999998198</c:v>
                </c:pt>
                <c:pt idx="539">
                  <c:v>-53.672999999998801</c:v>
                </c:pt>
                <c:pt idx="540">
                  <c:v>-53.638999999999399</c:v>
                </c:pt>
                <c:pt idx="541">
                  <c:v>-53.621999999999403</c:v>
                </c:pt>
                <c:pt idx="542">
                  <c:v>-53.582999999999402</c:v>
                </c:pt>
                <c:pt idx="543">
                  <c:v>-53.5469999999994</c:v>
                </c:pt>
                <c:pt idx="544">
                  <c:v>-53.517999999997599</c:v>
                </c:pt>
                <c:pt idx="545">
                  <c:v>-53.4799999999994</c:v>
                </c:pt>
                <c:pt idx="546">
                  <c:v>-53.454999999996502</c:v>
                </c:pt>
                <c:pt idx="547">
                  <c:v>-53.416999999999398</c:v>
                </c:pt>
                <c:pt idx="548">
                  <c:v>-53.3869999999988</c:v>
                </c:pt>
                <c:pt idx="549">
                  <c:v>-53.368999999999403</c:v>
                </c:pt>
                <c:pt idx="550">
                  <c:v>-53.3439999999988</c:v>
                </c:pt>
                <c:pt idx="551">
                  <c:v>-53.318999999997096</c:v>
                </c:pt>
                <c:pt idx="552">
                  <c:v>-53.281999999998298</c:v>
                </c:pt>
                <c:pt idx="553">
                  <c:v>-53.2479999999954</c:v>
                </c:pt>
                <c:pt idx="554">
                  <c:v>-53.208999999999698</c:v>
                </c:pt>
                <c:pt idx="555">
                  <c:v>-53.1909999999992</c:v>
                </c:pt>
                <c:pt idx="556">
                  <c:v>-53.150999999998298</c:v>
                </c:pt>
                <c:pt idx="557">
                  <c:v>-53.120999999998297</c:v>
                </c:pt>
                <c:pt idx="558">
                  <c:v>-53.097999999999402</c:v>
                </c:pt>
                <c:pt idx="559">
                  <c:v>-53.073999999997703</c:v>
                </c:pt>
                <c:pt idx="560">
                  <c:v>-53.020999999999397</c:v>
                </c:pt>
                <c:pt idx="561">
                  <c:v>-52.996999999999403</c:v>
                </c:pt>
                <c:pt idx="562">
                  <c:v>-52.973999999997098</c:v>
                </c:pt>
                <c:pt idx="563">
                  <c:v>-52.933999999998903</c:v>
                </c:pt>
                <c:pt idx="564">
                  <c:v>-52.897999999999399</c:v>
                </c:pt>
                <c:pt idx="565">
                  <c:v>-52.880999999998302</c:v>
                </c:pt>
                <c:pt idx="566">
                  <c:v>-52.852999999999398</c:v>
                </c:pt>
                <c:pt idx="567">
                  <c:v>-52.815999999996599</c:v>
                </c:pt>
                <c:pt idx="568">
                  <c:v>-52.787999999999698</c:v>
                </c:pt>
                <c:pt idx="569">
                  <c:v>-52.758999999999403</c:v>
                </c:pt>
                <c:pt idx="570">
                  <c:v>-52.735999999998903</c:v>
                </c:pt>
                <c:pt idx="571">
                  <c:v>-52.698999999996097</c:v>
                </c:pt>
                <c:pt idx="572">
                  <c:v>-52.6679999999972</c:v>
                </c:pt>
                <c:pt idx="573">
                  <c:v>-52.623499999999702</c:v>
                </c:pt>
                <c:pt idx="574">
                  <c:v>-52.602499999998599</c:v>
                </c:pt>
                <c:pt idx="575">
                  <c:v>-52.583999999998902</c:v>
                </c:pt>
                <c:pt idx="576">
                  <c:v>-52.557999999999403</c:v>
                </c:pt>
                <c:pt idx="577">
                  <c:v>-52.528999999997801</c:v>
                </c:pt>
                <c:pt idx="578">
                  <c:v>-52.500999999998299</c:v>
                </c:pt>
                <c:pt idx="579">
                  <c:v>-52.478999999999402</c:v>
                </c:pt>
                <c:pt idx="580">
                  <c:v>-52.456999999999503</c:v>
                </c:pt>
                <c:pt idx="581">
                  <c:v>-52.427999999999201</c:v>
                </c:pt>
                <c:pt idx="582">
                  <c:v>-52.397999999999499</c:v>
                </c:pt>
                <c:pt idx="583">
                  <c:v>-52.365999999999701</c:v>
                </c:pt>
                <c:pt idx="584">
                  <c:v>-52.320999999998897</c:v>
                </c:pt>
                <c:pt idx="585">
                  <c:v>-52.2879999999994</c:v>
                </c:pt>
                <c:pt idx="586">
                  <c:v>-52.243999999999403</c:v>
                </c:pt>
                <c:pt idx="587">
                  <c:v>-52.222999999998898</c:v>
                </c:pt>
                <c:pt idx="588">
                  <c:v>-52.200999999998302</c:v>
                </c:pt>
                <c:pt idx="589">
                  <c:v>-52.168999999997801</c:v>
                </c:pt>
                <c:pt idx="590">
                  <c:v>-52.145999999997301</c:v>
                </c:pt>
                <c:pt idx="591">
                  <c:v>-52.112999999997797</c:v>
                </c:pt>
                <c:pt idx="592">
                  <c:v>-52.062999999996698</c:v>
                </c:pt>
                <c:pt idx="593">
                  <c:v>-52.028499999999198</c:v>
                </c:pt>
                <c:pt idx="594">
                  <c:v>-51.990999999999502</c:v>
                </c:pt>
                <c:pt idx="595">
                  <c:v>-51.937999999999697</c:v>
                </c:pt>
                <c:pt idx="596">
                  <c:v>-51.912999999999499</c:v>
                </c:pt>
                <c:pt idx="597">
                  <c:v>-51.883999999998402</c:v>
                </c:pt>
                <c:pt idx="598">
                  <c:v>-51.858999999998403</c:v>
                </c:pt>
                <c:pt idx="599">
                  <c:v>-51.839999999999797</c:v>
                </c:pt>
                <c:pt idx="600">
                  <c:v>-51.821999999999498</c:v>
                </c:pt>
                <c:pt idx="601">
                  <c:v>-51.791999999999497</c:v>
                </c:pt>
                <c:pt idx="602">
                  <c:v>-51.7629999999997</c:v>
                </c:pt>
                <c:pt idx="603">
                  <c:v>-51.742999999999498</c:v>
                </c:pt>
                <c:pt idx="604">
                  <c:v>-51.704999999999501</c:v>
                </c:pt>
                <c:pt idx="605">
                  <c:v>-51.677999999997297</c:v>
                </c:pt>
                <c:pt idx="606">
                  <c:v>-51.6449999999992</c:v>
                </c:pt>
                <c:pt idx="607">
                  <c:v>-51.626499999999702</c:v>
                </c:pt>
                <c:pt idx="608">
                  <c:v>-51.595999999998902</c:v>
                </c:pt>
                <c:pt idx="609">
                  <c:v>-51.569999999998899</c:v>
                </c:pt>
                <c:pt idx="610">
                  <c:v>-51.539999999999502</c:v>
                </c:pt>
                <c:pt idx="611">
                  <c:v>-51.513999999999498</c:v>
                </c:pt>
                <c:pt idx="612">
                  <c:v>-51.490999999999502</c:v>
                </c:pt>
                <c:pt idx="613">
                  <c:v>-51.4429999999995</c:v>
                </c:pt>
                <c:pt idx="614">
                  <c:v>-51.415999999999698</c:v>
                </c:pt>
                <c:pt idx="615">
                  <c:v>-51.395999999999702</c:v>
                </c:pt>
                <c:pt idx="616">
                  <c:v>-51.373999999999498</c:v>
                </c:pt>
                <c:pt idx="617">
                  <c:v>-51.356999999999701</c:v>
                </c:pt>
                <c:pt idx="618">
                  <c:v>-51.3269999999969</c:v>
                </c:pt>
                <c:pt idx="619">
                  <c:v>-51.292999999998997</c:v>
                </c:pt>
                <c:pt idx="620">
                  <c:v>-51.267999999999702</c:v>
                </c:pt>
                <c:pt idx="621">
                  <c:v>-51.229999999999698</c:v>
                </c:pt>
                <c:pt idx="622">
                  <c:v>-51.203999999999503</c:v>
                </c:pt>
                <c:pt idx="623">
                  <c:v>-51.161499999999698</c:v>
                </c:pt>
                <c:pt idx="624">
                  <c:v>-51.129999999999498</c:v>
                </c:pt>
                <c:pt idx="625">
                  <c:v>-51.090999999997898</c:v>
                </c:pt>
                <c:pt idx="626">
                  <c:v>-51.0529999999995</c:v>
                </c:pt>
                <c:pt idx="627">
                  <c:v>-51.007999999997999</c:v>
                </c:pt>
                <c:pt idx="628">
                  <c:v>-50.952999999995399</c:v>
                </c:pt>
                <c:pt idx="629">
                  <c:v>-50.918999999999002</c:v>
                </c:pt>
                <c:pt idx="630">
                  <c:v>-50.892999999999198</c:v>
                </c:pt>
                <c:pt idx="631">
                  <c:v>-50.8703333333332</c:v>
                </c:pt>
                <c:pt idx="632">
                  <c:v>-50.842499999999703</c:v>
                </c:pt>
                <c:pt idx="633">
                  <c:v>-50.819999999999503</c:v>
                </c:pt>
                <c:pt idx="634">
                  <c:v>-50.793999999999002</c:v>
                </c:pt>
                <c:pt idx="635">
                  <c:v>-50.760999999999498</c:v>
                </c:pt>
                <c:pt idx="636">
                  <c:v>-50.7359999999995</c:v>
                </c:pt>
                <c:pt idx="637">
                  <c:v>-50.721999999999497</c:v>
                </c:pt>
                <c:pt idx="638">
                  <c:v>-50.690999999998503</c:v>
                </c:pt>
                <c:pt idx="639">
                  <c:v>-50.665999999999499</c:v>
                </c:pt>
                <c:pt idx="640">
                  <c:v>-50.645999999999503</c:v>
                </c:pt>
                <c:pt idx="641">
                  <c:v>-50.621999999998998</c:v>
                </c:pt>
                <c:pt idx="642">
                  <c:v>-50.5934999999998</c:v>
                </c:pt>
                <c:pt idx="643">
                  <c:v>-50.568999999995498</c:v>
                </c:pt>
                <c:pt idx="644">
                  <c:v>-50.531499999999298</c:v>
                </c:pt>
                <c:pt idx="645">
                  <c:v>-50.492999999999</c:v>
                </c:pt>
                <c:pt idx="646">
                  <c:v>-50.450999999997002</c:v>
                </c:pt>
                <c:pt idx="647">
                  <c:v>-50.415999999999002</c:v>
                </c:pt>
                <c:pt idx="648">
                  <c:v>-50.390999999997497</c:v>
                </c:pt>
                <c:pt idx="649">
                  <c:v>-50.347999999999502</c:v>
                </c:pt>
                <c:pt idx="650">
                  <c:v>-50.3179999999995</c:v>
                </c:pt>
                <c:pt idx="651">
                  <c:v>-50.286666666666498</c:v>
                </c:pt>
                <c:pt idx="652">
                  <c:v>-50.266999999999499</c:v>
                </c:pt>
                <c:pt idx="653">
                  <c:v>-50.217999999998497</c:v>
                </c:pt>
                <c:pt idx="654">
                  <c:v>-50.1899999999995</c:v>
                </c:pt>
                <c:pt idx="655">
                  <c:v>-50.166999999997998</c:v>
                </c:pt>
                <c:pt idx="656">
                  <c:v>-50.128999999998499</c:v>
                </c:pt>
                <c:pt idx="657">
                  <c:v>-50.093999999998502</c:v>
                </c:pt>
                <c:pt idx="658">
                  <c:v>-50.066999999998998</c:v>
                </c:pt>
                <c:pt idx="659">
                  <c:v>-50.042999999999502</c:v>
                </c:pt>
                <c:pt idx="660">
                  <c:v>-50.016999999999001</c:v>
                </c:pt>
                <c:pt idx="661">
                  <c:v>-49.991999999999798</c:v>
                </c:pt>
                <c:pt idx="662">
                  <c:v>-49.974999999999497</c:v>
                </c:pt>
                <c:pt idx="663">
                  <c:v>-49.954999999998002</c:v>
                </c:pt>
                <c:pt idx="664">
                  <c:v>-49.928999999998503</c:v>
                </c:pt>
                <c:pt idx="665">
                  <c:v>-49.891333333333002</c:v>
                </c:pt>
                <c:pt idx="666">
                  <c:v>-49.871999999999503</c:v>
                </c:pt>
                <c:pt idx="667">
                  <c:v>-49.840999999999497</c:v>
                </c:pt>
                <c:pt idx="668">
                  <c:v>-49.805999999998903</c:v>
                </c:pt>
                <c:pt idx="669">
                  <c:v>-49.781999999999002</c:v>
                </c:pt>
                <c:pt idx="670">
                  <c:v>-49.735666666666503</c:v>
                </c:pt>
                <c:pt idx="671">
                  <c:v>-49.706999999998501</c:v>
                </c:pt>
                <c:pt idx="672">
                  <c:v>-49.689999999998903</c:v>
                </c:pt>
                <c:pt idx="673">
                  <c:v>-49.6609999999976</c:v>
                </c:pt>
                <c:pt idx="674">
                  <c:v>-49.627999999999297</c:v>
                </c:pt>
                <c:pt idx="675">
                  <c:v>-49.596666666665897</c:v>
                </c:pt>
                <c:pt idx="676">
                  <c:v>-49.568999999999498</c:v>
                </c:pt>
                <c:pt idx="677">
                  <c:v>-49.543999999999301</c:v>
                </c:pt>
                <c:pt idx="678">
                  <c:v>-49.522999999998603</c:v>
                </c:pt>
                <c:pt idx="679">
                  <c:v>-49.484249999999598</c:v>
                </c:pt>
                <c:pt idx="680">
                  <c:v>-49.457999999996602</c:v>
                </c:pt>
                <c:pt idx="681">
                  <c:v>-49.4309999999981</c:v>
                </c:pt>
                <c:pt idx="682">
                  <c:v>-49.393999999999501</c:v>
                </c:pt>
                <c:pt idx="683">
                  <c:v>-49.366999999999003</c:v>
                </c:pt>
                <c:pt idx="684">
                  <c:v>-49.341999999998997</c:v>
                </c:pt>
                <c:pt idx="685">
                  <c:v>-49.3089999999995</c:v>
                </c:pt>
                <c:pt idx="686">
                  <c:v>-49.275999999999499</c:v>
                </c:pt>
                <c:pt idx="687">
                  <c:v>-49.2449999999995</c:v>
                </c:pt>
                <c:pt idx="688">
                  <c:v>-49.2229999999971</c:v>
                </c:pt>
                <c:pt idx="689">
                  <c:v>-49.1839999999995</c:v>
                </c:pt>
                <c:pt idx="690">
                  <c:v>-49.164999999999502</c:v>
                </c:pt>
                <c:pt idx="691">
                  <c:v>-49.124999999997101</c:v>
                </c:pt>
                <c:pt idx="692">
                  <c:v>-49.100499999999798</c:v>
                </c:pt>
                <c:pt idx="693">
                  <c:v>-49.071999999998603</c:v>
                </c:pt>
                <c:pt idx="694">
                  <c:v>-49.043499999999803</c:v>
                </c:pt>
                <c:pt idx="695">
                  <c:v>-48.996999999999801</c:v>
                </c:pt>
                <c:pt idx="696">
                  <c:v>-48.970999999999798</c:v>
                </c:pt>
                <c:pt idx="697">
                  <c:v>-48.9499999999991</c:v>
                </c:pt>
                <c:pt idx="698">
                  <c:v>-48.922999999997202</c:v>
                </c:pt>
                <c:pt idx="699">
                  <c:v>-48.885999999999498</c:v>
                </c:pt>
                <c:pt idx="700">
                  <c:v>-48.860999999997603</c:v>
                </c:pt>
                <c:pt idx="701">
                  <c:v>-48.813499999999799</c:v>
                </c:pt>
                <c:pt idx="702">
                  <c:v>-48.797999999999497</c:v>
                </c:pt>
                <c:pt idx="703">
                  <c:v>-48.774999999998101</c:v>
                </c:pt>
                <c:pt idx="704">
                  <c:v>-48.7549999999991</c:v>
                </c:pt>
                <c:pt idx="705">
                  <c:v>-48.725999999998599</c:v>
                </c:pt>
                <c:pt idx="706">
                  <c:v>-48.695999999999103</c:v>
                </c:pt>
                <c:pt idx="707">
                  <c:v>-48.675999999998602</c:v>
                </c:pt>
                <c:pt idx="708">
                  <c:v>-48.651999999999099</c:v>
                </c:pt>
                <c:pt idx="709">
                  <c:v>-48.618999999998103</c:v>
                </c:pt>
                <c:pt idx="710">
                  <c:v>-48.580999999999101</c:v>
                </c:pt>
                <c:pt idx="711">
                  <c:v>-48.544499999997903</c:v>
                </c:pt>
                <c:pt idx="712">
                  <c:v>-48.511999999999503</c:v>
                </c:pt>
                <c:pt idx="713">
                  <c:v>-48.473999999999499</c:v>
                </c:pt>
                <c:pt idx="714">
                  <c:v>-48.443999999999498</c:v>
                </c:pt>
                <c:pt idx="715">
                  <c:v>-48.4149999999998</c:v>
                </c:pt>
                <c:pt idx="716">
                  <c:v>-48.398999999998601</c:v>
                </c:pt>
                <c:pt idx="717">
                  <c:v>-48.347999999999097</c:v>
                </c:pt>
                <c:pt idx="718">
                  <c:v>-48.315499999999297</c:v>
                </c:pt>
                <c:pt idx="719">
                  <c:v>-48.292999999999502</c:v>
                </c:pt>
                <c:pt idx="720">
                  <c:v>-48.255999999999098</c:v>
                </c:pt>
                <c:pt idx="721">
                  <c:v>-48.233999999998197</c:v>
                </c:pt>
                <c:pt idx="722">
                  <c:v>-48.189499999999803</c:v>
                </c:pt>
                <c:pt idx="723">
                  <c:v>-48.164999999996802</c:v>
                </c:pt>
                <c:pt idx="724">
                  <c:v>-48.1239999999991</c:v>
                </c:pt>
                <c:pt idx="725">
                  <c:v>-48.081999999998601</c:v>
                </c:pt>
                <c:pt idx="726">
                  <c:v>-48.052999999997297</c:v>
                </c:pt>
                <c:pt idx="727">
                  <c:v>-48.021999999999501</c:v>
                </c:pt>
                <c:pt idx="728">
                  <c:v>-47.996999999999503</c:v>
                </c:pt>
                <c:pt idx="729">
                  <c:v>-47.975999999999502</c:v>
                </c:pt>
                <c:pt idx="730">
                  <c:v>-47.9369999999995</c:v>
                </c:pt>
                <c:pt idx="731">
                  <c:v>-47.915999999999499</c:v>
                </c:pt>
                <c:pt idx="732">
                  <c:v>-47.877999999999602</c:v>
                </c:pt>
                <c:pt idx="733">
                  <c:v>-47.829499999999797</c:v>
                </c:pt>
                <c:pt idx="734">
                  <c:v>-47.7969999999995</c:v>
                </c:pt>
                <c:pt idx="735">
                  <c:v>-47.768999999999501</c:v>
                </c:pt>
                <c:pt idx="736">
                  <c:v>-47.735999999999102</c:v>
                </c:pt>
                <c:pt idx="737">
                  <c:v>-47.698999999999103</c:v>
                </c:pt>
                <c:pt idx="738">
                  <c:v>-47.666999999998602</c:v>
                </c:pt>
                <c:pt idx="739">
                  <c:v>-47.638999999998603</c:v>
                </c:pt>
                <c:pt idx="740">
                  <c:v>-47.613999999996899</c:v>
                </c:pt>
                <c:pt idx="741">
                  <c:v>-47.581999999996</c:v>
                </c:pt>
                <c:pt idx="742">
                  <c:v>-47.534999999999599</c:v>
                </c:pt>
                <c:pt idx="743">
                  <c:v>-47.506999999999799</c:v>
                </c:pt>
                <c:pt idx="744">
                  <c:v>-47.476999999999599</c:v>
                </c:pt>
                <c:pt idx="745">
                  <c:v>-47.4549999999996</c:v>
                </c:pt>
                <c:pt idx="746">
                  <c:v>-47.434999999999597</c:v>
                </c:pt>
                <c:pt idx="747">
                  <c:v>-47.415999999996899</c:v>
                </c:pt>
                <c:pt idx="748">
                  <c:v>-47.385999999999598</c:v>
                </c:pt>
                <c:pt idx="749">
                  <c:v>-47.344999999999601</c:v>
                </c:pt>
                <c:pt idx="750">
                  <c:v>-47.308999999998697</c:v>
                </c:pt>
                <c:pt idx="751">
                  <c:v>-47.293999999998398</c:v>
                </c:pt>
                <c:pt idx="752">
                  <c:v>-47.258999999999602</c:v>
                </c:pt>
                <c:pt idx="753">
                  <c:v>-47.241999999999599</c:v>
                </c:pt>
                <c:pt idx="754">
                  <c:v>-47.207999999998201</c:v>
                </c:pt>
                <c:pt idx="755">
                  <c:v>-47.163999999999099</c:v>
                </c:pt>
                <c:pt idx="756">
                  <c:v>-47.140499999999399</c:v>
                </c:pt>
                <c:pt idx="757">
                  <c:v>-47.105999999998701</c:v>
                </c:pt>
                <c:pt idx="758">
                  <c:v>-47.072999999999098</c:v>
                </c:pt>
                <c:pt idx="759">
                  <c:v>-47.042999999999601</c:v>
                </c:pt>
                <c:pt idx="760">
                  <c:v>-47.013999999998298</c:v>
                </c:pt>
                <c:pt idx="761">
                  <c:v>-46.973999999999201</c:v>
                </c:pt>
                <c:pt idx="762">
                  <c:v>-46.9449999999987</c:v>
                </c:pt>
                <c:pt idx="763">
                  <c:v>-46.912999999999201</c:v>
                </c:pt>
                <c:pt idx="764">
                  <c:v>-46.882999999998802</c:v>
                </c:pt>
                <c:pt idx="765">
                  <c:v>-46.839999999995896</c:v>
                </c:pt>
                <c:pt idx="766">
                  <c:v>-46.791999999999597</c:v>
                </c:pt>
                <c:pt idx="767">
                  <c:v>-46.763999999999598</c:v>
                </c:pt>
                <c:pt idx="768">
                  <c:v>-46.728666666666101</c:v>
                </c:pt>
                <c:pt idx="769">
                  <c:v>-46.675999999998801</c:v>
                </c:pt>
                <c:pt idx="770">
                  <c:v>-46.630999999999197</c:v>
                </c:pt>
                <c:pt idx="771">
                  <c:v>-46.588999999999601</c:v>
                </c:pt>
                <c:pt idx="772">
                  <c:v>-46.552999999998399</c:v>
                </c:pt>
                <c:pt idx="773">
                  <c:v>-46.522999999998</c:v>
                </c:pt>
                <c:pt idx="774">
                  <c:v>-46.495999999999199</c:v>
                </c:pt>
                <c:pt idx="775">
                  <c:v>-46.475666666666399</c:v>
                </c:pt>
                <c:pt idx="776">
                  <c:v>-46.4479999999988</c:v>
                </c:pt>
                <c:pt idx="777">
                  <c:v>-46.427999999999599</c:v>
                </c:pt>
                <c:pt idx="778">
                  <c:v>-46.4019999999988</c:v>
                </c:pt>
                <c:pt idx="779">
                  <c:v>-46.355999999998801</c:v>
                </c:pt>
                <c:pt idx="780">
                  <c:v>-46.337999999999198</c:v>
                </c:pt>
                <c:pt idx="781">
                  <c:v>-46.301999999998799</c:v>
                </c:pt>
                <c:pt idx="782">
                  <c:v>-46.280999999998798</c:v>
                </c:pt>
                <c:pt idx="783">
                  <c:v>-46.241999999999599</c:v>
                </c:pt>
                <c:pt idx="784">
                  <c:v>-46.199499999999802</c:v>
                </c:pt>
                <c:pt idx="785">
                  <c:v>-46.164999999999601</c:v>
                </c:pt>
                <c:pt idx="786">
                  <c:v>-46.125999999998101</c:v>
                </c:pt>
                <c:pt idx="787">
                  <c:v>-46.0919999999998</c:v>
                </c:pt>
                <c:pt idx="788">
                  <c:v>-46.070999999999202</c:v>
                </c:pt>
                <c:pt idx="789">
                  <c:v>-46.039999999999601</c:v>
                </c:pt>
                <c:pt idx="790">
                  <c:v>-45.998999999999803</c:v>
                </c:pt>
                <c:pt idx="791">
                  <c:v>-45.958999999998198</c:v>
                </c:pt>
                <c:pt idx="792">
                  <c:v>-45.918999999999599</c:v>
                </c:pt>
                <c:pt idx="793">
                  <c:v>-45.868999999999602</c:v>
                </c:pt>
                <c:pt idx="794">
                  <c:v>-45.825999999999503</c:v>
                </c:pt>
                <c:pt idx="795">
                  <c:v>-45.794999999999597</c:v>
                </c:pt>
                <c:pt idx="796">
                  <c:v>-45.763499999999802</c:v>
                </c:pt>
                <c:pt idx="797">
                  <c:v>-45.731666666666598</c:v>
                </c:pt>
                <c:pt idx="798">
                  <c:v>-45.686999999999301</c:v>
                </c:pt>
                <c:pt idx="799">
                  <c:v>-45.655999999999501</c:v>
                </c:pt>
                <c:pt idx="800">
                  <c:v>-45.633999999999503</c:v>
                </c:pt>
                <c:pt idx="801">
                  <c:v>-45.609999999999502</c:v>
                </c:pt>
                <c:pt idx="802">
                  <c:v>-45.584999999998601</c:v>
                </c:pt>
                <c:pt idx="803">
                  <c:v>-45.531999999999798</c:v>
                </c:pt>
                <c:pt idx="804">
                  <c:v>-45.492999999999</c:v>
                </c:pt>
                <c:pt idx="805">
                  <c:v>-45.450999999999702</c:v>
                </c:pt>
                <c:pt idx="806">
                  <c:v>-45.422999999999</c:v>
                </c:pt>
                <c:pt idx="807">
                  <c:v>-45.372999999999799</c:v>
                </c:pt>
                <c:pt idx="808">
                  <c:v>-45.358499999999502</c:v>
                </c:pt>
                <c:pt idx="809">
                  <c:v>-45.330499999999503</c:v>
                </c:pt>
                <c:pt idx="810">
                  <c:v>-45.301999999999303</c:v>
                </c:pt>
                <c:pt idx="811">
                  <c:v>-45.2789999999993</c:v>
                </c:pt>
                <c:pt idx="812">
                  <c:v>-45.251999999996698</c:v>
                </c:pt>
                <c:pt idx="813">
                  <c:v>-45.203999999999198</c:v>
                </c:pt>
                <c:pt idx="814">
                  <c:v>-45.169999999999703</c:v>
                </c:pt>
                <c:pt idx="815">
                  <c:v>-45.129999999999697</c:v>
                </c:pt>
                <c:pt idx="816">
                  <c:v>-45.092999999999698</c:v>
                </c:pt>
                <c:pt idx="817">
                  <c:v>-45.062499999999801</c:v>
                </c:pt>
                <c:pt idx="818">
                  <c:v>-45.029999999999397</c:v>
                </c:pt>
                <c:pt idx="819">
                  <c:v>-45.004999999999797</c:v>
                </c:pt>
                <c:pt idx="820">
                  <c:v>-44.972999999999402</c:v>
                </c:pt>
                <c:pt idx="821">
                  <c:v>-44.933999999998399</c:v>
                </c:pt>
                <c:pt idx="822">
                  <c:v>-44.885499999999801</c:v>
                </c:pt>
                <c:pt idx="823">
                  <c:v>-44.839999999999698</c:v>
                </c:pt>
                <c:pt idx="824">
                  <c:v>-44.818999999999399</c:v>
                </c:pt>
                <c:pt idx="825">
                  <c:v>-44.793999999999699</c:v>
                </c:pt>
                <c:pt idx="826">
                  <c:v>-44.752999999998799</c:v>
                </c:pt>
                <c:pt idx="827">
                  <c:v>-44.702999999999697</c:v>
                </c:pt>
                <c:pt idx="828">
                  <c:v>-44.665999999997297</c:v>
                </c:pt>
                <c:pt idx="829">
                  <c:v>-44.623999999999697</c:v>
                </c:pt>
                <c:pt idx="830">
                  <c:v>-44.587999999999703</c:v>
                </c:pt>
                <c:pt idx="831">
                  <c:v>-44.551999999999303</c:v>
                </c:pt>
                <c:pt idx="832">
                  <c:v>-44.517999999999702</c:v>
                </c:pt>
                <c:pt idx="833">
                  <c:v>-44.481999999999701</c:v>
                </c:pt>
                <c:pt idx="834">
                  <c:v>-44.450999999999603</c:v>
                </c:pt>
                <c:pt idx="835">
                  <c:v>-44.4039999999994</c:v>
                </c:pt>
                <c:pt idx="836">
                  <c:v>-44.357999999999699</c:v>
                </c:pt>
                <c:pt idx="837">
                  <c:v>-44.321499999999901</c:v>
                </c:pt>
                <c:pt idx="838">
                  <c:v>-44.288999999999902</c:v>
                </c:pt>
                <c:pt idx="839">
                  <c:v>-44.252999999999702</c:v>
                </c:pt>
                <c:pt idx="840">
                  <c:v>-44.210999999999402</c:v>
                </c:pt>
                <c:pt idx="841">
                  <c:v>-44.172999999997302</c:v>
                </c:pt>
                <c:pt idx="842">
                  <c:v>-44.133999999999197</c:v>
                </c:pt>
                <c:pt idx="843">
                  <c:v>-44.086999999999499</c:v>
                </c:pt>
                <c:pt idx="844">
                  <c:v>-44.051999999999701</c:v>
                </c:pt>
                <c:pt idx="845">
                  <c:v>-44.008999999997599</c:v>
                </c:pt>
                <c:pt idx="846">
                  <c:v>-43.9749999999989</c:v>
                </c:pt>
                <c:pt idx="847">
                  <c:v>-43.940999999998702</c:v>
                </c:pt>
                <c:pt idx="848">
                  <c:v>-43.887999999999202</c:v>
                </c:pt>
                <c:pt idx="849">
                  <c:v>-43.843999999999497</c:v>
                </c:pt>
                <c:pt idx="850">
                  <c:v>-43.799999999998697</c:v>
                </c:pt>
                <c:pt idx="851">
                  <c:v>-43.761999999999198</c:v>
                </c:pt>
                <c:pt idx="852">
                  <c:v>-43.727999999999703</c:v>
                </c:pt>
                <c:pt idx="853">
                  <c:v>-43.683499999999597</c:v>
                </c:pt>
                <c:pt idx="854">
                  <c:v>-43.656999999999499</c:v>
                </c:pt>
                <c:pt idx="855">
                  <c:v>-43.622999999999799</c:v>
                </c:pt>
                <c:pt idx="856">
                  <c:v>-43.5949999999998</c:v>
                </c:pt>
                <c:pt idx="857">
                  <c:v>-43.548999999999801</c:v>
                </c:pt>
                <c:pt idx="858">
                  <c:v>-43.510999999999903</c:v>
                </c:pt>
                <c:pt idx="859">
                  <c:v>-43.480499999999601</c:v>
                </c:pt>
                <c:pt idx="860">
                  <c:v>-43.451999999998797</c:v>
                </c:pt>
                <c:pt idx="861">
                  <c:v>-43.405999999999501</c:v>
                </c:pt>
                <c:pt idx="862">
                  <c:v>-43.3729999999995</c:v>
                </c:pt>
                <c:pt idx="863">
                  <c:v>-43.343999999999802</c:v>
                </c:pt>
                <c:pt idx="864">
                  <c:v>-43.307999999999801</c:v>
                </c:pt>
                <c:pt idx="865">
                  <c:v>-43.285999999999902</c:v>
                </c:pt>
                <c:pt idx="866">
                  <c:v>-43.259999999999501</c:v>
                </c:pt>
                <c:pt idx="867">
                  <c:v>-43.206999999999702</c:v>
                </c:pt>
                <c:pt idx="868">
                  <c:v>-43.173999999999801</c:v>
                </c:pt>
                <c:pt idx="869">
                  <c:v>-43.135999999999299</c:v>
                </c:pt>
                <c:pt idx="870">
                  <c:v>-43.112999999999502</c:v>
                </c:pt>
                <c:pt idx="871">
                  <c:v>-43.077999999999797</c:v>
                </c:pt>
                <c:pt idx="872">
                  <c:v>-43.038999999999497</c:v>
                </c:pt>
                <c:pt idx="873">
                  <c:v>-42.999999999998501</c:v>
                </c:pt>
                <c:pt idx="874">
                  <c:v>-42.933999999999301</c:v>
                </c:pt>
                <c:pt idx="875">
                  <c:v>-42.898999999999198</c:v>
                </c:pt>
                <c:pt idx="876">
                  <c:v>-42.831999999999198</c:v>
                </c:pt>
                <c:pt idx="877">
                  <c:v>-42.761999999997698</c:v>
                </c:pt>
                <c:pt idx="878">
                  <c:v>-42.710999999996197</c:v>
                </c:pt>
                <c:pt idx="879">
                  <c:v>-42.654999999999802</c:v>
                </c:pt>
                <c:pt idx="880">
                  <c:v>-42.620499999999701</c:v>
                </c:pt>
                <c:pt idx="881">
                  <c:v>-42.563999999999297</c:v>
                </c:pt>
                <c:pt idx="882">
                  <c:v>-42.5319999999994</c:v>
                </c:pt>
                <c:pt idx="883">
                  <c:v>-42.489999999997799</c:v>
                </c:pt>
                <c:pt idx="884">
                  <c:v>-42.426999999999801</c:v>
                </c:pt>
                <c:pt idx="885">
                  <c:v>-42.382999999999797</c:v>
                </c:pt>
                <c:pt idx="886">
                  <c:v>-42.347499999999698</c:v>
                </c:pt>
                <c:pt idx="887">
                  <c:v>-42.305999999997901</c:v>
                </c:pt>
                <c:pt idx="888">
                  <c:v>-42.248999999999597</c:v>
                </c:pt>
                <c:pt idx="889">
                  <c:v>-42.210999999998997</c:v>
                </c:pt>
                <c:pt idx="890">
                  <c:v>-42.174999999999201</c:v>
                </c:pt>
                <c:pt idx="891">
                  <c:v>-42.1339999999987</c:v>
                </c:pt>
                <c:pt idx="892">
                  <c:v>-42.0719999999991</c:v>
                </c:pt>
                <c:pt idx="893">
                  <c:v>-42.015999999999799</c:v>
                </c:pt>
                <c:pt idx="894">
                  <c:v>-41.968999999999802</c:v>
                </c:pt>
                <c:pt idx="895">
                  <c:v>-41.897999999999598</c:v>
                </c:pt>
                <c:pt idx="896">
                  <c:v>-41.864999999998901</c:v>
                </c:pt>
                <c:pt idx="897">
                  <c:v>-41.803999999997302</c:v>
                </c:pt>
                <c:pt idx="898">
                  <c:v>-41.742999999999803</c:v>
                </c:pt>
                <c:pt idx="899">
                  <c:v>-41.706999999999901</c:v>
                </c:pt>
                <c:pt idx="900">
                  <c:v>-41.644999999998802</c:v>
                </c:pt>
                <c:pt idx="901">
                  <c:v>-41.586999999999499</c:v>
                </c:pt>
                <c:pt idx="902">
                  <c:v>-41.537999999999798</c:v>
                </c:pt>
                <c:pt idx="903">
                  <c:v>-41.480999999999803</c:v>
                </c:pt>
                <c:pt idx="904">
                  <c:v>-41.430999999999003</c:v>
                </c:pt>
                <c:pt idx="905">
                  <c:v>-41.3639999999995</c:v>
                </c:pt>
                <c:pt idx="906">
                  <c:v>-41.310999999999801</c:v>
                </c:pt>
                <c:pt idx="907">
                  <c:v>-41.262999999999202</c:v>
                </c:pt>
                <c:pt idx="908">
                  <c:v>-41.2139999999998</c:v>
                </c:pt>
                <c:pt idx="909">
                  <c:v>-41.156999999999698</c:v>
                </c:pt>
                <c:pt idx="910">
                  <c:v>-41.1009999999998</c:v>
                </c:pt>
                <c:pt idx="911">
                  <c:v>-41.063999999999801</c:v>
                </c:pt>
                <c:pt idx="912">
                  <c:v>-40.985999999999898</c:v>
                </c:pt>
                <c:pt idx="913">
                  <c:v>-40.9299999999986</c:v>
                </c:pt>
                <c:pt idx="914">
                  <c:v>-40.867999999999903</c:v>
                </c:pt>
                <c:pt idx="915">
                  <c:v>-40.808999999999202</c:v>
                </c:pt>
                <c:pt idx="916">
                  <c:v>-40.755999999999098</c:v>
                </c:pt>
                <c:pt idx="917">
                  <c:v>-40.692999999999103</c:v>
                </c:pt>
                <c:pt idx="918">
                  <c:v>-40.636999999999901</c:v>
                </c:pt>
                <c:pt idx="919">
                  <c:v>-40.565999999999697</c:v>
                </c:pt>
                <c:pt idx="920">
                  <c:v>-40.519999999999897</c:v>
                </c:pt>
                <c:pt idx="921">
                  <c:v>-40.438999999999702</c:v>
                </c:pt>
                <c:pt idx="922">
                  <c:v>-40.395499999999799</c:v>
                </c:pt>
                <c:pt idx="923">
                  <c:v>-40.331999999999901</c:v>
                </c:pt>
                <c:pt idx="924">
                  <c:v>-40.2579999999992</c:v>
                </c:pt>
                <c:pt idx="925">
                  <c:v>-40.169999999999298</c:v>
                </c:pt>
                <c:pt idx="926">
                  <c:v>-40.095999999999897</c:v>
                </c:pt>
                <c:pt idx="927">
                  <c:v>-40.016999999999697</c:v>
                </c:pt>
                <c:pt idx="928">
                  <c:v>-39.964999999999598</c:v>
                </c:pt>
                <c:pt idx="929">
                  <c:v>-39.8829999999991</c:v>
                </c:pt>
                <c:pt idx="930">
                  <c:v>-39.818999999999001</c:v>
                </c:pt>
                <c:pt idx="931">
                  <c:v>-39.747999999999699</c:v>
                </c:pt>
                <c:pt idx="932">
                  <c:v>-39.682999999999403</c:v>
                </c:pt>
                <c:pt idx="933">
                  <c:v>-39.604999999997702</c:v>
                </c:pt>
                <c:pt idx="934">
                  <c:v>-39.522999999999897</c:v>
                </c:pt>
                <c:pt idx="935">
                  <c:v>-39.4959999999991</c:v>
                </c:pt>
                <c:pt idx="936">
                  <c:v>-39.397999999999001</c:v>
                </c:pt>
                <c:pt idx="937">
                  <c:v>-39.316999999999403</c:v>
                </c:pt>
                <c:pt idx="938">
                  <c:v>-39.223999999998703</c:v>
                </c:pt>
                <c:pt idx="939">
                  <c:v>-39.152999999999899</c:v>
                </c:pt>
                <c:pt idx="940">
                  <c:v>-39.068999999997999</c:v>
                </c:pt>
                <c:pt idx="941">
                  <c:v>-38.985999999999898</c:v>
                </c:pt>
                <c:pt idx="942">
                  <c:v>-38.919999999999099</c:v>
                </c:pt>
                <c:pt idx="943">
                  <c:v>-38.828999999999603</c:v>
                </c:pt>
                <c:pt idx="944">
                  <c:v>-38.746999999999801</c:v>
                </c:pt>
                <c:pt idx="945">
                  <c:v>-38.617999999999803</c:v>
                </c:pt>
                <c:pt idx="946">
                  <c:v>-38.573999999999202</c:v>
                </c:pt>
                <c:pt idx="947">
                  <c:v>-38.456999999999901</c:v>
                </c:pt>
                <c:pt idx="948">
                  <c:v>-38.368999999999701</c:v>
                </c:pt>
                <c:pt idx="949">
                  <c:v>-38.317999999999302</c:v>
                </c:pt>
                <c:pt idx="950">
                  <c:v>-38.214999999999101</c:v>
                </c:pt>
                <c:pt idx="951">
                  <c:v>-38.120999999999903</c:v>
                </c:pt>
                <c:pt idx="952">
                  <c:v>-37.953999999999802</c:v>
                </c:pt>
                <c:pt idx="953">
                  <c:v>-37.869</c:v>
                </c:pt>
                <c:pt idx="954">
                  <c:v>-37.777999999999103</c:v>
                </c:pt>
                <c:pt idx="955">
                  <c:v>-37.669999999999803</c:v>
                </c:pt>
                <c:pt idx="956">
                  <c:v>-37.579999999998797</c:v>
                </c:pt>
                <c:pt idx="957">
                  <c:v>-37.469999999999899</c:v>
                </c:pt>
                <c:pt idx="958">
                  <c:v>-37.390999999998897</c:v>
                </c:pt>
                <c:pt idx="959">
                  <c:v>-37.320999999999401</c:v>
                </c:pt>
                <c:pt idx="960">
                  <c:v>-37.226999999999499</c:v>
                </c:pt>
                <c:pt idx="961">
                  <c:v>-37.132999999999903</c:v>
                </c:pt>
                <c:pt idx="962">
                  <c:v>-37.013999999999903</c:v>
                </c:pt>
                <c:pt idx="963">
                  <c:v>-36.913999999999803</c:v>
                </c:pt>
                <c:pt idx="964">
                  <c:v>-36.780999999998997</c:v>
                </c:pt>
                <c:pt idx="965">
                  <c:v>-36.612999999999197</c:v>
                </c:pt>
                <c:pt idx="966">
                  <c:v>-36.516999999999598</c:v>
                </c:pt>
                <c:pt idx="967">
                  <c:v>-36.425999999999597</c:v>
                </c:pt>
                <c:pt idx="968">
                  <c:v>-36.331999999999702</c:v>
                </c:pt>
                <c:pt idx="969">
                  <c:v>-36.209999999999503</c:v>
                </c:pt>
                <c:pt idx="970">
                  <c:v>-36.056999999999597</c:v>
                </c:pt>
                <c:pt idx="971">
                  <c:v>-35.9589999999993</c:v>
                </c:pt>
                <c:pt idx="972">
                  <c:v>-35.832999999999799</c:v>
                </c:pt>
                <c:pt idx="973">
                  <c:v>-35.7039999999974</c:v>
                </c:pt>
                <c:pt idx="974">
                  <c:v>-35.5439999999994</c:v>
                </c:pt>
                <c:pt idx="975">
                  <c:v>-35.3659999999999</c:v>
                </c:pt>
                <c:pt idx="976">
                  <c:v>-35.2269999999981</c:v>
                </c:pt>
                <c:pt idx="977">
                  <c:v>-35.061999999999898</c:v>
                </c:pt>
                <c:pt idx="978">
                  <c:v>-34.8939999999997</c:v>
                </c:pt>
                <c:pt idx="979">
                  <c:v>-34.7409999999999</c:v>
                </c:pt>
                <c:pt idx="980">
                  <c:v>-34.5879999999989</c:v>
                </c:pt>
                <c:pt idx="981">
                  <c:v>-34.365999999999303</c:v>
                </c:pt>
                <c:pt idx="982">
                  <c:v>-34.232999999999798</c:v>
                </c:pt>
                <c:pt idx="983">
                  <c:v>-33.949999999999697</c:v>
                </c:pt>
                <c:pt idx="984">
                  <c:v>-33.712999999999198</c:v>
                </c:pt>
                <c:pt idx="985">
                  <c:v>-33.447999999999901</c:v>
                </c:pt>
                <c:pt idx="986">
                  <c:v>-33.232999999999699</c:v>
                </c:pt>
                <c:pt idx="987">
                  <c:v>-33.0249999999997</c:v>
                </c:pt>
                <c:pt idx="988">
                  <c:v>-32.739999999999903</c:v>
                </c:pt>
                <c:pt idx="989">
                  <c:v>-32.555999999999798</c:v>
                </c:pt>
                <c:pt idx="990">
                  <c:v>-32.415999999999997</c:v>
                </c:pt>
                <c:pt idx="991">
                  <c:v>-32.033999999998798</c:v>
                </c:pt>
                <c:pt idx="992">
                  <c:v>-31.681999999999899</c:v>
                </c:pt>
                <c:pt idx="993">
                  <c:v>-31.082999999999899</c:v>
                </c:pt>
                <c:pt idx="994">
                  <c:v>-30.651999999999902</c:v>
                </c:pt>
                <c:pt idx="995">
                  <c:v>-30.341999999999899</c:v>
                </c:pt>
                <c:pt idx="996">
                  <c:v>-29.597999999999601</c:v>
                </c:pt>
                <c:pt idx="997">
                  <c:v>-28.388000000000002</c:v>
                </c:pt>
                <c:pt idx="998">
                  <c:v>-27.0569999999998</c:v>
                </c:pt>
                <c:pt idx="999">
                  <c:v>-24.645999999999798</c:v>
                </c:pt>
              </c:numCache>
            </c:numRef>
          </c:xVal>
          <c:yVal>
            <c:numRef>
              <c:f>'[NR-U indoor sub7 calibration_final_v3.xlsx](15,30,20,40),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E6E5-4378-BE46-1BC393D4D50B}"/>
            </c:ext>
          </c:extLst>
        </c:ser>
        <c:ser>
          <c:idx val="9"/>
          <c:order val="9"/>
          <c:tx>
            <c:strRef>
              <c:f>'[NR-U indoor sub7 calibration_final_v3.xlsx](15,30,20,40), UE RSSI'!$K$1</c:f>
              <c:strCache>
                <c:ptCount val="1"/>
                <c:pt idx="0">
                  <c:v>interdigital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calibration_final_v3.xlsx](15,30,20,40), UE RSSI'!$K$2:$K$1001</c:f>
              <c:numCache>
                <c:formatCode>General</c:formatCode>
                <c:ptCount val="1000"/>
                <c:pt idx="0">
                  <c:v>-81.95928866956973</c:v>
                </c:pt>
                <c:pt idx="1">
                  <c:v>-81.376591945655079</c:v>
                </c:pt>
                <c:pt idx="2">
                  <c:v>-80.753458626111609</c:v>
                </c:pt>
                <c:pt idx="3">
                  <c:v>-80.441931787169835</c:v>
                </c:pt>
                <c:pt idx="4">
                  <c:v>-80.176144337277307</c:v>
                </c:pt>
                <c:pt idx="5">
                  <c:v>-79.888320987927017</c:v>
                </c:pt>
                <c:pt idx="6">
                  <c:v>-79.482011926606447</c:v>
                </c:pt>
                <c:pt idx="7">
                  <c:v>-79.205618539725336</c:v>
                </c:pt>
                <c:pt idx="8">
                  <c:v>-78.878202904969328</c:v>
                </c:pt>
                <c:pt idx="9">
                  <c:v>-78.689267735152868</c:v>
                </c:pt>
                <c:pt idx="10">
                  <c:v>-78.399336789763623</c:v>
                </c:pt>
                <c:pt idx="11">
                  <c:v>-78.188268099275632</c:v>
                </c:pt>
                <c:pt idx="12">
                  <c:v>-77.936233257844407</c:v>
                </c:pt>
                <c:pt idx="13">
                  <c:v>-77.658615242801133</c:v>
                </c:pt>
                <c:pt idx="14">
                  <c:v>-77.512085802023407</c:v>
                </c:pt>
                <c:pt idx="15">
                  <c:v>-77.312082307154299</c:v>
                </c:pt>
                <c:pt idx="16">
                  <c:v>-77.203502044527042</c:v>
                </c:pt>
                <c:pt idx="17">
                  <c:v>-77.020870255785979</c:v>
                </c:pt>
                <c:pt idx="18">
                  <c:v>-76.854131006042508</c:v>
                </c:pt>
                <c:pt idx="19">
                  <c:v>-76.655250898905038</c:v>
                </c:pt>
                <c:pt idx="20">
                  <c:v>-76.539233948643172</c:v>
                </c:pt>
                <c:pt idx="21">
                  <c:v>-76.293468047714839</c:v>
                </c:pt>
                <c:pt idx="22">
                  <c:v>-76.077141850738215</c:v>
                </c:pt>
                <c:pt idx="23">
                  <c:v>-75.928125122983971</c:v>
                </c:pt>
                <c:pt idx="24">
                  <c:v>-75.854845160406114</c:v>
                </c:pt>
                <c:pt idx="25">
                  <c:v>-75.770238811802457</c:v>
                </c:pt>
                <c:pt idx="26">
                  <c:v>-75.6309816113517</c:v>
                </c:pt>
                <c:pt idx="27">
                  <c:v>-75.472307569747016</c:v>
                </c:pt>
                <c:pt idx="28">
                  <c:v>-75.343919231265176</c:v>
                </c:pt>
                <c:pt idx="29">
                  <c:v>-75.22672467249761</c:v>
                </c:pt>
                <c:pt idx="30">
                  <c:v>-75.132449761985214</c:v>
                </c:pt>
                <c:pt idx="31">
                  <c:v>-75.035968273871347</c:v>
                </c:pt>
                <c:pt idx="32">
                  <c:v>-74.959481392803823</c:v>
                </c:pt>
                <c:pt idx="33">
                  <c:v>-74.874367373369878</c:v>
                </c:pt>
                <c:pt idx="34">
                  <c:v>-74.77005029766454</c:v>
                </c:pt>
                <c:pt idx="35">
                  <c:v>-74.697761966499371</c:v>
                </c:pt>
                <c:pt idx="36">
                  <c:v>-74.593113655055191</c:v>
                </c:pt>
                <c:pt idx="37">
                  <c:v>-74.511964222741511</c:v>
                </c:pt>
                <c:pt idx="38">
                  <c:v>-74.366598627690607</c:v>
                </c:pt>
                <c:pt idx="39">
                  <c:v>-74.272091627119465</c:v>
                </c:pt>
                <c:pt idx="40">
                  <c:v>-74.106803990762828</c:v>
                </c:pt>
                <c:pt idx="41">
                  <c:v>-73.959011184648062</c:v>
                </c:pt>
                <c:pt idx="42">
                  <c:v>-73.875606613778729</c:v>
                </c:pt>
                <c:pt idx="43">
                  <c:v>-73.805722133617166</c:v>
                </c:pt>
                <c:pt idx="44">
                  <c:v>-73.700226475564563</c:v>
                </c:pt>
                <c:pt idx="45">
                  <c:v>-73.634450315798517</c:v>
                </c:pt>
                <c:pt idx="46">
                  <c:v>-73.530131874873661</c:v>
                </c:pt>
                <c:pt idx="47">
                  <c:v>-73.454387060429838</c:v>
                </c:pt>
                <c:pt idx="48">
                  <c:v>-73.344525101570241</c:v>
                </c:pt>
                <c:pt idx="49">
                  <c:v>-73.274246592722704</c:v>
                </c:pt>
                <c:pt idx="50">
                  <c:v>-73.175073214455438</c:v>
                </c:pt>
                <c:pt idx="51">
                  <c:v>-73.07554888656361</c:v>
                </c:pt>
                <c:pt idx="52">
                  <c:v>-72.995001786965787</c:v>
                </c:pt>
                <c:pt idx="53">
                  <c:v>-72.907574967821418</c:v>
                </c:pt>
                <c:pt idx="54">
                  <c:v>-72.817170742156136</c:v>
                </c:pt>
                <c:pt idx="55">
                  <c:v>-72.760367956751367</c:v>
                </c:pt>
                <c:pt idx="56">
                  <c:v>-72.692911249464487</c:v>
                </c:pt>
                <c:pt idx="57">
                  <c:v>-72.609203719451358</c:v>
                </c:pt>
                <c:pt idx="58">
                  <c:v>-72.542897247712588</c:v>
                </c:pt>
                <c:pt idx="59">
                  <c:v>-72.480470459916134</c:v>
                </c:pt>
                <c:pt idx="60">
                  <c:v>-72.42096940609639</c:v>
                </c:pt>
                <c:pt idx="61">
                  <c:v>-72.337555601038545</c:v>
                </c:pt>
                <c:pt idx="62">
                  <c:v>-72.278184974281743</c:v>
                </c:pt>
                <c:pt idx="63">
                  <c:v>-72.203588519906447</c:v>
                </c:pt>
                <c:pt idx="64">
                  <c:v>-72.120552042762796</c:v>
                </c:pt>
                <c:pt idx="65">
                  <c:v>-72.055512757531403</c:v>
                </c:pt>
                <c:pt idx="66">
                  <c:v>-71.987781155967809</c:v>
                </c:pt>
                <c:pt idx="67">
                  <c:v>-71.904974039133762</c:v>
                </c:pt>
                <c:pt idx="68">
                  <c:v>-71.842664519459632</c:v>
                </c:pt>
                <c:pt idx="69">
                  <c:v>-71.770546110706448</c:v>
                </c:pt>
                <c:pt idx="70">
                  <c:v>-71.708502155535527</c:v>
                </c:pt>
                <c:pt idx="71">
                  <c:v>-71.639735533631082</c:v>
                </c:pt>
                <c:pt idx="72">
                  <c:v>-71.586902494560633</c:v>
                </c:pt>
                <c:pt idx="73">
                  <c:v>-71.516679089621533</c:v>
                </c:pt>
                <c:pt idx="74">
                  <c:v>-71.437690824998171</c:v>
                </c:pt>
                <c:pt idx="75">
                  <c:v>-71.355499621289056</c:v>
                </c:pt>
                <c:pt idx="76">
                  <c:v>-71.292966378974782</c:v>
                </c:pt>
                <c:pt idx="77">
                  <c:v>-71.243780288213031</c:v>
                </c:pt>
                <c:pt idx="78">
                  <c:v>-71.16582789192924</c:v>
                </c:pt>
                <c:pt idx="79">
                  <c:v>-71.108116132047769</c:v>
                </c:pt>
                <c:pt idx="80">
                  <c:v>-71.034259955868976</c:v>
                </c:pt>
                <c:pt idx="81">
                  <c:v>-70.997693838816318</c:v>
                </c:pt>
                <c:pt idx="82">
                  <c:v>-70.92654747949868</c:v>
                </c:pt>
                <c:pt idx="83">
                  <c:v>-70.866654955836935</c:v>
                </c:pt>
                <c:pt idx="84">
                  <c:v>-70.807253062872832</c:v>
                </c:pt>
                <c:pt idx="85">
                  <c:v>-70.763803617630444</c:v>
                </c:pt>
                <c:pt idx="86">
                  <c:v>-70.676041883723812</c:v>
                </c:pt>
                <c:pt idx="87">
                  <c:v>-70.617088646081726</c:v>
                </c:pt>
                <c:pt idx="88">
                  <c:v>-70.565695048035295</c:v>
                </c:pt>
                <c:pt idx="89">
                  <c:v>-70.511141871044316</c:v>
                </c:pt>
                <c:pt idx="90">
                  <c:v>-70.46633275217151</c:v>
                </c:pt>
                <c:pt idx="91">
                  <c:v>-70.42030294675871</c:v>
                </c:pt>
                <c:pt idx="92">
                  <c:v>-70.387181014513459</c:v>
                </c:pt>
                <c:pt idx="93">
                  <c:v>-70.313353176388816</c:v>
                </c:pt>
                <c:pt idx="94">
                  <c:v>-70.272060698241503</c:v>
                </c:pt>
                <c:pt idx="95">
                  <c:v>-70.202747243344646</c:v>
                </c:pt>
                <c:pt idx="96">
                  <c:v>-70.159121273336467</c:v>
                </c:pt>
                <c:pt idx="97">
                  <c:v>-70.118280219682333</c:v>
                </c:pt>
                <c:pt idx="98">
                  <c:v>-70.070105911748797</c:v>
                </c:pt>
                <c:pt idx="99">
                  <c:v>-70.019548915952228</c:v>
                </c:pt>
                <c:pt idx="100">
                  <c:v>-69.983124582002631</c:v>
                </c:pt>
                <c:pt idx="101">
                  <c:v>-69.916438393460425</c:v>
                </c:pt>
                <c:pt idx="102">
                  <c:v>-69.858407883443022</c:v>
                </c:pt>
                <c:pt idx="103">
                  <c:v>-69.804133491687324</c:v>
                </c:pt>
                <c:pt idx="104">
                  <c:v>-69.741851087018929</c:v>
                </c:pt>
                <c:pt idx="105">
                  <c:v>-69.688430266416916</c:v>
                </c:pt>
                <c:pt idx="106">
                  <c:v>-69.606444260614396</c:v>
                </c:pt>
                <c:pt idx="107">
                  <c:v>-69.540456327725778</c:v>
                </c:pt>
                <c:pt idx="108">
                  <c:v>-69.491197213146222</c:v>
                </c:pt>
                <c:pt idx="109">
                  <c:v>-69.45836353271315</c:v>
                </c:pt>
                <c:pt idx="110">
                  <c:v>-69.404674951836796</c:v>
                </c:pt>
                <c:pt idx="111">
                  <c:v>-69.340600209877223</c:v>
                </c:pt>
                <c:pt idx="112">
                  <c:v>-69.286284776988538</c:v>
                </c:pt>
                <c:pt idx="113">
                  <c:v>-69.231864511319174</c:v>
                </c:pt>
                <c:pt idx="114">
                  <c:v>-69.185859913801536</c:v>
                </c:pt>
                <c:pt idx="115">
                  <c:v>-69.140076341988078</c:v>
                </c:pt>
                <c:pt idx="116">
                  <c:v>-69.074324038012463</c:v>
                </c:pt>
                <c:pt idx="117">
                  <c:v>-69.028147002737427</c:v>
                </c:pt>
                <c:pt idx="118">
                  <c:v>-68.984547344654274</c:v>
                </c:pt>
                <c:pt idx="119">
                  <c:v>-68.932143344798092</c:v>
                </c:pt>
                <c:pt idx="120">
                  <c:v>-68.888848059188462</c:v>
                </c:pt>
                <c:pt idx="121">
                  <c:v>-68.831970369602601</c:v>
                </c:pt>
                <c:pt idx="122">
                  <c:v>-68.783690953363219</c:v>
                </c:pt>
                <c:pt idx="123">
                  <c:v>-68.740063261256779</c:v>
                </c:pt>
                <c:pt idx="124">
                  <c:v>-68.680909975275057</c:v>
                </c:pt>
                <c:pt idx="125">
                  <c:v>-68.639786458409844</c:v>
                </c:pt>
                <c:pt idx="126">
                  <c:v>-68.593687773103909</c:v>
                </c:pt>
                <c:pt idx="127">
                  <c:v>-68.56102352010231</c:v>
                </c:pt>
                <c:pt idx="128">
                  <c:v>-68.499107069067833</c:v>
                </c:pt>
                <c:pt idx="129">
                  <c:v>-68.442468462605277</c:v>
                </c:pt>
                <c:pt idx="130">
                  <c:v>-68.397048858629361</c:v>
                </c:pt>
                <c:pt idx="131">
                  <c:v>-68.342274259719574</c:v>
                </c:pt>
                <c:pt idx="132">
                  <c:v>-68.285157393322891</c:v>
                </c:pt>
                <c:pt idx="133">
                  <c:v>-68.2432199829056</c:v>
                </c:pt>
                <c:pt idx="134">
                  <c:v>-68.204650369746417</c:v>
                </c:pt>
                <c:pt idx="135">
                  <c:v>-68.162949902773263</c:v>
                </c:pt>
                <c:pt idx="136">
                  <c:v>-68.09641248601892</c:v>
                </c:pt>
                <c:pt idx="137">
                  <c:v>-68.060309617137449</c:v>
                </c:pt>
                <c:pt idx="138">
                  <c:v>-68.01971115418894</c:v>
                </c:pt>
                <c:pt idx="139">
                  <c:v>-67.965028307714974</c:v>
                </c:pt>
                <c:pt idx="140">
                  <c:v>-67.890301560002513</c:v>
                </c:pt>
                <c:pt idx="141">
                  <c:v>-67.842715692647388</c:v>
                </c:pt>
                <c:pt idx="142">
                  <c:v>-67.807098467537259</c:v>
                </c:pt>
                <c:pt idx="143">
                  <c:v>-67.772559427072508</c:v>
                </c:pt>
                <c:pt idx="144">
                  <c:v>-67.742567995654042</c:v>
                </c:pt>
                <c:pt idx="145">
                  <c:v>-67.689010343205808</c:v>
                </c:pt>
                <c:pt idx="146">
                  <c:v>-67.64857042097367</c:v>
                </c:pt>
                <c:pt idx="147">
                  <c:v>-67.609180509782902</c:v>
                </c:pt>
                <c:pt idx="148">
                  <c:v>-67.551640871439616</c:v>
                </c:pt>
                <c:pt idx="149">
                  <c:v>-67.514229312800836</c:v>
                </c:pt>
                <c:pt idx="150">
                  <c:v>-67.463368608564494</c:v>
                </c:pt>
                <c:pt idx="151">
                  <c:v>-67.427751896286765</c:v>
                </c:pt>
                <c:pt idx="152">
                  <c:v>-67.39167885970663</c:v>
                </c:pt>
                <c:pt idx="153">
                  <c:v>-67.34631337514665</c:v>
                </c:pt>
                <c:pt idx="154">
                  <c:v>-67.283182313936351</c:v>
                </c:pt>
                <c:pt idx="155">
                  <c:v>-67.237591303167349</c:v>
                </c:pt>
                <c:pt idx="156">
                  <c:v>-67.204847940528694</c:v>
                </c:pt>
                <c:pt idx="157">
                  <c:v>-67.17464066498367</c:v>
                </c:pt>
                <c:pt idx="158">
                  <c:v>-67.126519402503035</c:v>
                </c:pt>
                <c:pt idx="159">
                  <c:v>-67.089466811309393</c:v>
                </c:pt>
                <c:pt idx="160">
                  <c:v>-67.04889406575694</c:v>
                </c:pt>
                <c:pt idx="161">
                  <c:v>-66.999947118996147</c:v>
                </c:pt>
                <c:pt idx="162">
                  <c:v>-66.971819136926584</c:v>
                </c:pt>
                <c:pt idx="163">
                  <c:v>-66.938231948107457</c:v>
                </c:pt>
                <c:pt idx="164">
                  <c:v>-66.898220684436851</c:v>
                </c:pt>
                <c:pt idx="165">
                  <c:v>-66.856468887141176</c:v>
                </c:pt>
                <c:pt idx="166">
                  <c:v>-66.806716709267349</c:v>
                </c:pt>
                <c:pt idx="167">
                  <c:v>-66.768015319424762</c:v>
                </c:pt>
                <c:pt idx="168">
                  <c:v>-66.717251551805546</c:v>
                </c:pt>
                <c:pt idx="169">
                  <c:v>-66.666461206801884</c:v>
                </c:pt>
                <c:pt idx="170">
                  <c:v>-66.631238200334025</c:v>
                </c:pt>
                <c:pt idx="171">
                  <c:v>-66.605079742910945</c:v>
                </c:pt>
                <c:pt idx="172">
                  <c:v>-66.568655951244352</c:v>
                </c:pt>
                <c:pt idx="173">
                  <c:v>-66.543125062691018</c:v>
                </c:pt>
                <c:pt idx="174">
                  <c:v>-66.510672394450452</c:v>
                </c:pt>
                <c:pt idx="175">
                  <c:v>-66.468069141781271</c:v>
                </c:pt>
                <c:pt idx="176">
                  <c:v>-66.434390894706695</c:v>
                </c:pt>
                <c:pt idx="177">
                  <c:v>-66.391005882502782</c:v>
                </c:pt>
                <c:pt idx="178">
                  <c:v>-66.334656194579537</c:v>
                </c:pt>
                <c:pt idx="179">
                  <c:v>-66.288115288885749</c:v>
                </c:pt>
                <c:pt idx="180">
                  <c:v>-66.222583723569045</c:v>
                </c:pt>
                <c:pt idx="181">
                  <c:v>-66.192526394574003</c:v>
                </c:pt>
                <c:pt idx="182">
                  <c:v>-66.150993606009052</c:v>
                </c:pt>
                <c:pt idx="183">
                  <c:v>-66.118126048821338</c:v>
                </c:pt>
                <c:pt idx="184">
                  <c:v>-66.066864946179976</c:v>
                </c:pt>
                <c:pt idx="185">
                  <c:v>-66.003170907560133</c:v>
                </c:pt>
                <c:pt idx="186">
                  <c:v>-65.974162896852462</c:v>
                </c:pt>
                <c:pt idx="187">
                  <c:v>-65.926352993849392</c:v>
                </c:pt>
                <c:pt idx="188">
                  <c:v>-65.888363168892809</c:v>
                </c:pt>
                <c:pt idx="189">
                  <c:v>-65.85339990027903</c:v>
                </c:pt>
                <c:pt idx="190">
                  <c:v>-65.828454572603007</c:v>
                </c:pt>
                <c:pt idx="191">
                  <c:v>-65.800375796737057</c:v>
                </c:pt>
                <c:pt idx="192">
                  <c:v>-65.768298126628693</c:v>
                </c:pt>
                <c:pt idx="193">
                  <c:v>-65.730231756726482</c:v>
                </c:pt>
                <c:pt idx="194">
                  <c:v>-65.683538462782522</c:v>
                </c:pt>
                <c:pt idx="195">
                  <c:v>-65.640292276606587</c:v>
                </c:pt>
                <c:pt idx="196">
                  <c:v>-65.594011098401126</c:v>
                </c:pt>
                <c:pt idx="197">
                  <c:v>-65.574048115876337</c:v>
                </c:pt>
                <c:pt idx="198">
                  <c:v>-65.519613122014661</c:v>
                </c:pt>
                <c:pt idx="199">
                  <c:v>-65.487734679301923</c:v>
                </c:pt>
                <c:pt idx="200">
                  <c:v>-65.453440322334387</c:v>
                </c:pt>
                <c:pt idx="201">
                  <c:v>-65.396728190465836</c:v>
                </c:pt>
                <c:pt idx="202">
                  <c:v>-65.352586567625934</c:v>
                </c:pt>
                <c:pt idx="203">
                  <c:v>-65.322803971184143</c:v>
                </c:pt>
                <c:pt idx="204">
                  <c:v>-65.250870789683205</c:v>
                </c:pt>
                <c:pt idx="205">
                  <c:v>-65.215547967115654</c:v>
                </c:pt>
                <c:pt idx="206">
                  <c:v>-65.178910525453347</c:v>
                </c:pt>
                <c:pt idx="207">
                  <c:v>-65.151724432110228</c:v>
                </c:pt>
                <c:pt idx="208">
                  <c:v>-65.112488603247897</c:v>
                </c:pt>
                <c:pt idx="209">
                  <c:v>-65.079531326738163</c:v>
                </c:pt>
                <c:pt idx="210">
                  <c:v>-65.041728969541708</c:v>
                </c:pt>
                <c:pt idx="211">
                  <c:v>-65.002891445204014</c:v>
                </c:pt>
                <c:pt idx="212">
                  <c:v>-64.979226678306077</c:v>
                </c:pt>
                <c:pt idx="213">
                  <c:v>-64.926250650815859</c:v>
                </c:pt>
                <c:pt idx="214">
                  <c:v>-64.882577027242348</c:v>
                </c:pt>
                <c:pt idx="215">
                  <c:v>-64.852070703999445</c:v>
                </c:pt>
                <c:pt idx="216">
                  <c:v>-64.824595431104598</c:v>
                </c:pt>
                <c:pt idx="217">
                  <c:v>-64.791719269631059</c:v>
                </c:pt>
                <c:pt idx="218">
                  <c:v>-64.748629745884514</c:v>
                </c:pt>
                <c:pt idx="219">
                  <c:v>-64.70359933349765</c:v>
                </c:pt>
                <c:pt idx="220">
                  <c:v>-64.662810137497175</c:v>
                </c:pt>
                <c:pt idx="221">
                  <c:v>-64.624334075853</c:v>
                </c:pt>
                <c:pt idx="222">
                  <c:v>-64.593650557985143</c:v>
                </c:pt>
                <c:pt idx="223">
                  <c:v>-64.561681571212588</c:v>
                </c:pt>
                <c:pt idx="224">
                  <c:v>-64.536449601214571</c:v>
                </c:pt>
                <c:pt idx="225">
                  <c:v>-64.498053393168789</c:v>
                </c:pt>
                <c:pt idx="226">
                  <c:v>-64.468493717954047</c:v>
                </c:pt>
                <c:pt idx="227">
                  <c:v>-64.417460292456724</c:v>
                </c:pt>
                <c:pt idx="228">
                  <c:v>-64.387334415273415</c:v>
                </c:pt>
                <c:pt idx="229">
                  <c:v>-64.359285935097063</c:v>
                </c:pt>
                <c:pt idx="230">
                  <c:v>-64.326221174723898</c:v>
                </c:pt>
                <c:pt idx="231">
                  <c:v>-64.290435991648621</c:v>
                </c:pt>
                <c:pt idx="232">
                  <c:v>-64.255253370281224</c:v>
                </c:pt>
                <c:pt idx="233">
                  <c:v>-64.210774788175584</c:v>
                </c:pt>
                <c:pt idx="234">
                  <c:v>-64.184598211942699</c:v>
                </c:pt>
                <c:pt idx="235">
                  <c:v>-64.150405110422042</c:v>
                </c:pt>
                <c:pt idx="236">
                  <c:v>-64.113274609707688</c:v>
                </c:pt>
                <c:pt idx="237">
                  <c:v>-64.070720282322512</c:v>
                </c:pt>
                <c:pt idx="238">
                  <c:v>-64.045329724478478</c:v>
                </c:pt>
                <c:pt idx="239">
                  <c:v>-64.006388562846979</c:v>
                </c:pt>
                <c:pt idx="240">
                  <c:v>-63.976686531844592</c:v>
                </c:pt>
                <c:pt idx="241">
                  <c:v>-63.932262360414988</c:v>
                </c:pt>
                <c:pt idx="242">
                  <c:v>-63.900143370291381</c:v>
                </c:pt>
                <c:pt idx="243">
                  <c:v>-63.846378540113278</c:v>
                </c:pt>
                <c:pt idx="244">
                  <c:v>-63.814077159287237</c:v>
                </c:pt>
                <c:pt idx="245">
                  <c:v>-63.771758995861042</c:v>
                </c:pt>
                <c:pt idx="246">
                  <c:v>-63.729073460055638</c:v>
                </c:pt>
                <c:pt idx="247">
                  <c:v>-63.683411674473035</c:v>
                </c:pt>
                <c:pt idx="248">
                  <c:v>-63.652834102577387</c:v>
                </c:pt>
                <c:pt idx="249">
                  <c:v>-63.616004465405318</c:v>
                </c:pt>
                <c:pt idx="250">
                  <c:v>-63.559372559703021</c:v>
                </c:pt>
                <c:pt idx="251">
                  <c:v>-63.522760862638947</c:v>
                </c:pt>
                <c:pt idx="252">
                  <c:v>-63.482420454498708</c:v>
                </c:pt>
                <c:pt idx="253">
                  <c:v>-63.449939401333054</c:v>
                </c:pt>
                <c:pt idx="254">
                  <c:v>-63.421729533033513</c:v>
                </c:pt>
                <c:pt idx="255">
                  <c:v>-63.3877724526942</c:v>
                </c:pt>
                <c:pt idx="256">
                  <c:v>-63.348542183499958</c:v>
                </c:pt>
                <c:pt idx="257">
                  <c:v>-63.315956507098818</c:v>
                </c:pt>
                <c:pt idx="258">
                  <c:v>-63.287650443663878</c:v>
                </c:pt>
                <c:pt idx="259">
                  <c:v>-63.259552086790833</c:v>
                </c:pt>
                <c:pt idx="260">
                  <c:v>-63.214050740101854</c:v>
                </c:pt>
                <c:pt idx="261">
                  <c:v>-63.18758874039132</c:v>
                </c:pt>
                <c:pt idx="262">
                  <c:v>-63.120103118670173</c:v>
                </c:pt>
                <c:pt idx="263">
                  <c:v>-63.084951905726484</c:v>
                </c:pt>
                <c:pt idx="264">
                  <c:v>-63.046486303699751</c:v>
                </c:pt>
                <c:pt idx="265">
                  <c:v>-63.002000336079846</c:v>
                </c:pt>
                <c:pt idx="266">
                  <c:v>-62.962806051835273</c:v>
                </c:pt>
                <c:pt idx="267">
                  <c:v>-62.927299288534478</c:v>
                </c:pt>
                <c:pt idx="268">
                  <c:v>-62.893197678737629</c:v>
                </c:pt>
                <c:pt idx="269">
                  <c:v>-62.866521683646944</c:v>
                </c:pt>
                <c:pt idx="270">
                  <c:v>-62.798544101822436</c:v>
                </c:pt>
                <c:pt idx="271">
                  <c:v>-62.759930551401098</c:v>
                </c:pt>
                <c:pt idx="272">
                  <c:v>-62.730256735170855</c:v>
                </c:pt>
                <c:pt idx="273">
                  <c:v>-62.699575590025496</c:v>
                </c:pt>
                <c:pt idx="274">
                  <c:v>-62.674158345968493</c:v>
                </c:pt>
                <c:pt idx="275">
                  <c:v>-62.627606805986872</c:v>
                </c:pt>
                <c:pt idx="276">
                  <c:v>-62.581208906149271</c:v>
                </c:pt>
                <c:pt idx="277">
                  <c:v>-62.551021567278241</c:v>
                </c:pt>
                <c:pt idx="278">
                  <c:v>-62.514727603255821</c:v>
                </c:pt>
                <c:pt idx="279">
                  <c:v>-62.490081237968511</c:v>
                </c:pt>
                <c:pt idx="280">
                  <c:v>-62.452125216109053</c:v>
                </c:pt>
                <c:pt idx="281">
                  <c:v>-62.419866857094455</c:v>
                </c:pt>
                <c:pt idx="282">
                  <c:v>-62.379052060217447</c:v>
                </c:pt>
                <c:pt idx="283">
                  <c:v>-62.33980934681658</c:v>
                </c:pt>
                <c:pt idx="284">
                  <c:v>-62.297942428762148</c:v>
                </c:pt>
                <c:pt idx="285">
                  <c:v>-62.269350026196136</c:v>
                </c:pt>
                <c:pt idx="286">
                  <c:v>-62.245756726033335</c:v>
                </c:pt>
                <c:pt idx="287">
                  <c:v>-62.202537165345476</c:v>
                </c:pt>
                <c:pt idx="288">
                  <c:v>-62.150176891065954</c:v>
                </c:pt>
                <c:pt idx="289">
                  <c:v>-62.097013709675373</c:v>
                </c:pt>
                <c:pt idx="290">
                  <c:v>-62.075092329794799</c:v>
                </c:pt>
                <c:pt idx="291">
                  <c:v>-62.042680422348433</c:v>
                </c:pt>
                <c:pt idx="292">
                  <c:v>-62.004726039266664</c:v>
                </c:pt>
                <c:pt idx="293">
                  <c:v>-61.971435626119018</c:v>
                </c:pt>
                <c:pt idx="294">
                  <c:v>-61.929632497150322</c:v>
                </c:pt>
                <c:pt idx="295">
                  <c:v>-61.879633311404191</c:v>
                </c:pt>
                <c:pt idx="296">
                  <c:v>-61.848735414325319</c:v>
                </c:pt>
                <c:pt idx="297">
                  <c:v>-61.810909136182339</c:v>
                </c:pt>
                <c:pt idx="298">
                  <c:v>-61.785603227285179</c:v>
                </c:pt>
                <c:pt idx="299">
                  <c:v>-61.749218886307759</c:v>
                </c:pt>
                <c:pt idx="300">
                  <c:v>-61.720359608944271</c:v>
                </c:pt>
                <c:pt idx="301">
                  <c:v>-61.667863483043732</c:v>
                </c:pt>
                <c:pt idx="302">
                  <c:v>-61.634381001756921</c:v>
                </c:pt>
                <c:pt idx="303">
                  <c:v>-61.605406236348678</c:v>
                </c:pt>
                <c:pt idx="304">
                  <c:v>-61.571621350908259</c:v>
                </c:pt>
                <c:pt idx="305">
                  <c:v>-61.523917549982912</c:v>
                </c:pt>
                <c:pt idx="306">
                  <c:v>-61.490091544651747</c:v>
                </c:pt>
                <c:pt idx="307">
                  <c:v>-61.440113078602302</c:v>
                </c:pt>
                <c:pt idx="308">
                  <c:v>-61.395078190488363</c:v>
                </c:pt>
                <c:pt idx="309">
                  <c:v>-61.366215299721851</c:v>
                </c:pt>
                <c:pt idx="310">
                  <c:v>-61.33144203856618</c:v>
                </c:pt>
                <c:pt idx="311">
                  <c:v>-61.28612981244985</c:v>
                </c:pt>
                <c:pt idx="312">
                  <c:v>-61.241640196718748</c:v>
                </c:pt>
                <c:pt idx="313">
                  <c:v>-61.209923129722441</c:v>
                </c:pt>
                <c:pt idx="314">
                  <c:v>-61.174328153319834</c:v>
                </c:pt>
                <c:pt idx="315">
                  <c:v>-61.120313869026091</c:v>
                </c:pt>
                <c:pt idx="316">
                  <c:v>-61.080479484541605</c:v>
                </c:pt>
                <c:pt idx="317">
                  <c:v>-61.043448827319452</c:v>
                </c:pt>
                <c:pt idx="318">
                  <c:v>-61.015184928961304</c:v>
                </c:pt>
                <c:pt idx="319">
                  <c:v>-60.97296928127318</c:v>
                </c:pt>
                <c:pt idx="320">
                  <c:v>-60.940203375560159</c:v>
                </c:pt>
                <c:pt idx="321">
                  <c:v>-60.917180016304457</c:v>
                </c:pt>
                <c:pt idx="322">
                  <c:v>-60.884738286094375</c:v>
                </c:pt>
                <c:pt idx="323">
                  <c:v>-60.825413495182886</c:v>
                </c:pt>
                <c:pt idx="324">
                  <c:v>-60.790157736232352</c:v>
                </c:pt>
                <c:pt idx="325">
                  <c:v>-60.758706541345546</c:v>
                </c:pt>
                <c:pt idx="326">
                  <c:v>-60.71006589839596</c:v>
                </c:pt>
                <c:pt idx="327">
                  <c:v>-60.679763029908592</c:v>
                </c:pt>
                <c:pt idx="328">
                  <c:v>-60.639378111595079</c:v>
                </c:pt>
                <c:pt idx="329">
                  <c:v>-60.600234800094256</c:v>
                </c:pt>
                <c:pt idx="330">
                  <c:v>-60.557944918365067</c:v>
                </c:pt>
                <c:pt idx="331">
                  <c:v>-60.527279071998478</c:v>
                </c:pt>
                <c:pt idx="332">
                  <c:v>-60.478936243153527</c:v>
                </c:pt>
                <c:pt idx="333">
                  <c:v>-60.434724319864785</c:v>
                </c:pt>
                <c:pt idx="334">
                  <c:v>-60.408443570072706</c:v>
                </c:pt>
                <c:pt idx="335">
                  <c:v>-60.378398728306379</c:v>
                </c:pt>
                <c:pt idx="336">
                  <c:v>-60.336362344272622</c:v>
                </c:pt>
                <c:pt idx="337">
                  <c:v>-60.310714816768211</c:v>
                </c:pt>
                <c:pt idx="338">
                  <c:v>-60.285401170613923</c:v>
                </c:pt>
                <c:pt idx="339">
                  <c:v>-60.236832171781622</c:v>
                </c:pt>
                <c:pt idx="340">
                  <c:v>-60.210026848373886</c:v>
                </c:pt>
                <c:pt idx="341">
                  <c:v>-60.180953288626384</c:v>
                </c:pt>
                <c:pt idx="342">
                  <c:v>-60.143353242563066</c:v>
                </c:pt>
                <c:pt idx="343">
                  <c:v>-60.109533391320554</c:v>
                </c:pt>
                <c:pt idx="344">
                  <c:v>-60.078092275960145</c:v>
                </c:pt>
                <c:pt idx="345">
                  <c:v>-60.046223374363151</c:v>
                </c:pt>
                <c:pt idx="346">
                  <c:v>-60.015111698049047</c:v>
                </c:pt>
                <c:pt idx="347">
                  <c:v>-59.968324397325702</c:v>
                </c:pt>
                <c:pt idx="348">
                  <c:v>-59.931520278966296</c:v>
                </c:pt>
                <c:pt idx="349">
                  <c:v>-59.885961902439675</c:v>
                </c:pt>
                <c:pt idx="350">
                  <c:v>-59.850550944943734</c:v>
                </c:pt>
                <c:pt idx="351">
                  <c:v>-59.814728877094716</c:v>
                </c:pt>
                <c:pt idx="352">
                  <c:v>-59.794724994500719</c:v>
                </c:pt>
                <c:pt idx="353">
                  <c:v>-59.752495767545611</c:v>
                </c:pt>
                <c:pt idx="354">
                  <c:v>-59.715120077734127</c:v>
                </c:pt>
                <c:pt idx="355">
                  <c:v>-59.674699967334021</c:v>
                </c:pt>
                <c:pt idx="356">
                  <c:v>-59.634206315486367</c:v>
                </c:pt>
                <c:pt idx="357">
                  <c:v>-59.600466940480139</c:v>
                </c:pt>
                <c:pt idx="358">
                  <c:v>-59.554135353546641</c:v>
                </c:pt>
                <c:pt idx="359">
                  <c:v>-59.520935424501758</c:v>
                </c:pt>
                <c:pt idx="360">
                  <c:v>-59.488988674948608</c:v>
                </c:pt>
                <c:pt idx="361">
                  <c:v>-59.452328150288011</c:v>
                </c:pt>
                <c:pt idx="362">
                  <c:v>-59.412835927216484</c:v>
                </c:pt>
                <c:pt idx="363">
                  <c:v>-59.389859284014058</c:v>
                </c:pt>
                <c:pt idx="364">
                  <c:v>-59.356350185626837</c:v>
                </c:pt>
                <c:pt idx="365">
                  <c:v>-59.318080674485572</c:v>
                </c:pt>
                <c:pt idx="366">
                  <c:v>-59.271634284199436</c:v>
                </c:pt>
                <c:pt idx="367">
                  <c:v>-59.240551806183028</c:v>
                </c:pt>
                <c:pt idx="368">
                  <c:v>-59.206384614861562</c:v>
                </c:pt>
                <c:pt idx="369">
                  <c:v>-59.169208179726411</c:v>
                </c:pt>
                <c:pt idx="370">
                  <c:v>-59.125585397746725</c:v>
                </c:pt>
                <c:pt idx="371">
                  <c:v>-59.076494700025151</c:v>
                </c:pt>
                <c:pt idx="372">
                  <c:v>-59.045744058598153</c:v>
                </c:pt>
                <c:pt idx="373">
                  <c:v>-58.998948489799602</c:v>
                </c:pt>
                <c:pt idx="374">
                  <c:v>-58.948117490438392</c:v>
                </c:pt>
                <c:pt idx="375">
                  <c:v>-58.910376340469568</c:v>
                </c:pt>
                <c:pt idx="376">
                  <c:v>-58.88161469472594</c:v>
                </c:pt>
                <c:pt idx="377">
                  <c:v>-58.845929993248923</c:v>
                </c:pt>
                <c:pt idx="378">
                  <c:v>-58.812356233482177</c:v>
                </c:pt>
                <c:pt idx="379">
                  <c:v>-58.769896630679703</c:v>
                </c:pt>
                <c:pt idx="380">
                  <c:v>-58.712875528250791</c:v>
                </c:pt>
                <c:pt idx="381">
                  <c:v>-58.67960048750254</c:v>
                </c:pt>
                <c:pt idx="382">
                  <c:v>-58.645006636513727</c:v>
                </c:pt>
                <c:pt idx="383">
                  <c:v>-58.603299558316301</c:v>
                </c:pt>
                <c:pt idx="384">
                  <c:v>-58.567721980480279</c:v>
                </c:pt>
                <c:pt idx="385">
                  <c:v>-58.545137348966996</c:v>
                </c:pt>
                <c:pt idx="386">
                  <c:v>-58.522172503233776</c:v>
                </c:pt>
                <c:pt idx="387">
                  <c:v>-58.495228362577038</c:v>
                </c:pt>
                <c:pt idx="388">
                  <c:v>-58.450253990093927</c:v>
                </c:pt>
                <c:pt idx="389">
                  <c:v>-58.413786740491176</c:v>
                </c:pt>
                <c:pt idx="390">
                  <c:v>-58.383950949398859</c:v>
                </c:pt>
                <c:pt idx="391">
                  <c:v>-58.347328236069067</c:v>
                </c:pt>
                <c:pt idx="392">
                  <c:v>-58.303938769421549</c:v>
                </c:pt>
                <c:pt idx="393">
                  <c:v>-58.262813487650554</c:v>
                </c:pt>
                <c:pt idx="394">
                  <c:v>-58.218849170040798</c:v>
                </c:pt>
                <c:pt idx="395">
                  <c:v>-58.186332463303081</c:v>
                </c:pt>
                <c:pt idx="396">
                  <c:v>-58.16316563613173</c:v>
                </c:pt>
                <c:pt idx="397">
                  <c:v>-58.138798847385544</c:v>
                </c:pt>
                <c:pt idx="398">
                  <c:v>-58.092836979911461</c:v>
                </c:pt>
                <c:pt idx="399">
                  <c:v>-58.065859868902805</c:v>
                </c:pt>
                <c:pt idx="400">
                  <c:v>-58.043056688964221</c:v>
                </c:pt>
                <c:pt idx="401">
                  <c:v>-58.004871366478184</c:v>
                </c:pt>
                <c:pt idx="402">
                  <c:v>-57.953016383342757</c:v>
                </c:pt>
                <c:pt idx="403">
                  <c:v>-57.925908135149342</c:v>
                </c:pt>
                <c:pt idx="404">
                  <c:v>-57.868095730416982</c:v>
                </c:pt>
                <c:pt idx="405">
                  <c:v>-57.838367263446592</c:v>
                </c:pt>
                <c:pt idx="406">
                  <c:v>-57.786307846139671</c:v>
                </c:pt>
                <c:pt idx="407">
                  <c:v>-57.766705485819791</c:v>
                </c:pt>
                <c:pt idx="408">
                  <c:v>-57.747757158656498</c:v>
                </c:pt>
                <c:pt idx="409">
                  <c:v>-57.711214767467062</c:v>
                </c:pt>
                <c:pt idx="410">
                  <c:v>-57.67026632447984</c:v>
                </c:pt>
                <c:pt idx="411">
                  <c:v>-57.611282322002857</c:v>
                </c:pt>
                <c:pt idx="412">
                  <c:v>-57.582398336060855</c:v>
                </c:pt>
                <c:pt idx="413">
                  <c:v>-57.55254925415597</c:v>
                </c:pt>
                <c:pt idx="414">
                  <c:v>-57.524085573778549</c:v>
                </c:pt>
                <c:pt idx="415">
                  <c:v>-57.490734218254744</c:v>
                </c:pt>
                <c:pt idx="416">
                  <c:v>-57.434928264191875</c:v>
                </c:pt>
                <c:pt idx="417">
                  <c:v>-57.393899750085417</c:v>
                </c:pt>
                <c:pt idx="418">
                  <c:v>-57.357498334689268</c:v>
                </c:pt>
                <c:pt idx="419">
                  <c:v>-57.328029656927882</c:v>
                </c:pt>
                <c:pt idx="420">
                  <c:v>-57.295589234293452</c:v>
                </c:pt>
                <c:pt idx="421">
                  <c:v>-57.263059515192793</c:v>
                </c:pt>
                <c:pt idx="422">
                  <c:v>-57.227935617754014</c:v>
                </c:pt>
                <c:pt idx="423">
                  <c:v>-57.206176792370236</c:v>
                </c:pt>
                <c:pt idx="424">
                  <c:v>-57.148767141500571</c:v>
                </c:pt>
                <c:pt idx="425">
                  <c:v>-57.107586405170565</c:v>
                </c:pt>
                <c:pt idx="426">
                  <c:v>-57.064872459723645</c:v>
                </c:pt>
                <c:pt idx="427">
                  <c:v>-57.016800025752417</c:v>
                </c:pt>
                <c:pt idx="428">
                  <c:v>-56.956656503076545</c:v>
                </c:pt>
                <c:pt idx="429">
                  <c:v>-56.91682189824018</c:v>
                </c:pt>
                <c:pt idx="430">
                  <c:v>-56.887752458025986</c:v>
                </c:pt>
                <c:pt idx="431">
                  <c:v>-56.853152437193003</c:v>
                </c:pt>
                <c:pt idx="432">
                  <c:v>-56.815124628519449</c:v>
                </c:pt>
                <c:pt idx="433">
                  <c:v>-56.767630349458159</c:v>
                </c:pt>
                <c:pt idx="434">
                  <c:v>-56.728525991698049</c:v>
                </c:pt>
                <c:pt idx="435">
                  <c:v>-56.700600399053414</c:v>
                </c:pt>
                <c:pt idx="436">
                  <c:v>-56.661382343992493</c:v>
                </c:pt>
                <c:pt idx="437">
                  <c:v>-56.629435719979035</c:v>
                </c:pt>
                <c:pt idx="438">
                  <c:v>-56.59133236122581</c:v>
                </c:pt>
                <c:pt idx="439">
                  <c:v>-56.538455899943912</c:v>
                </c:pt>
                <c:pt idx="440">
                  <c:v>-56.502165270070904</c:v>
                </c:pt>
                <c:pt idx="441">
                  <c:v>-56.464369380475993</c:v>
                </c:pt>
                <c:pt idx="442">
                  <c:v>-56.438067307658784</c:v>
                </c:pt>
                <c:pt idx="443">
                  <c:v>-56.418689483208865</c:v>
                </c:pt>
                <c:pt idx="444">
                  <c:v>-56.3917319793606</c:v>
                </c:pt>
                <c:pt idx="445">
                  <c:v>-56.364424045116913</c:v>
                </c:pt>
                <c:pt idx="446">
                  <c:v>-56.319743950752382</c:v>
                </c:pt>
                <c:pt idx="447">
                  <c:v>-56.280488172910353</c:v>
                </c:pt>
                <c:pt idx="448">
                  <c:v>-56.24409350188229</c:v>
                </c:pt>
                <c:pt idx="449">
                  <c:v>-56.212232916750509</c:v>
                </c:pt>
                <c:pt idx="450">
                  <c:v>-56.169889886009628</c:v>
                </c:pt>
                <c:pt idx="451">
                  <c:v>-56.129369497468502</c:v>
                </c:pt>
                <c:pt idx="452">
                  <c:v>-56.096172462607051</c:v>
                </c:pt>
                <c:pt idx="453">
                  <c:v>-56.056257286928457</c:v>
                </c:pt>
                <c:pt idx="454">
                  <c:v>-56.012049712726892</c:v>
                </c:pt>
                <c:pt idx="455">
                  <c:v>-55.96725384851127</c:v>
                </c:pt>
                <c:pt idx="456">
                  <c:v>-55.94505008660002</c:v>
                </c:pt>
                <c:pt idx="457">
                  <c:v>-55.884552704318452</c:v>
                </c:pt>
                <c:pt idx="458">
                  <c:v>-55.854665031373443</c:v>
                </c:pt>
                <c:pt idx="459">
                  <c:v>-55.806737634077756</c:v>
                </c:pt>
                <c:pt idx="460">
                  <c:v>-55.768701061958815</c:v>
                </c:pt>
                <c:pt idx="461">
                  <c:v>-55.754413480275758</c:v>
                </c:pt>
                <c:pt idx="462">
                  <c:v>-55.730745753725763</c:v>
                </c:pt>
                <c:pt idx="463">
                  <c:v>-55.702340879966442</c:v>
                </c:pt>
                <c:pt idx="464">
                  <c:v>-55.669851402712936</c:v>
                </c:pt>
                <c:pt idx="465">
                  <c:v>-55.634142266721625</c:v>
                </c:pt>
                <c:pt idx="466">
                  <c:v>-55.605919316142</c:v>
                </c:pt>
                <c:pt idx="467">
                  <c:v>-55.571220931400916</c:v>
                </c:pt>
                <c:pt idx="468">
                  <c:v>-55.53865341894037</c:v>
                </c:pt>
                <c:pt idx="469">
                  <c:v>-55.50105988864199</c:v>
                </c:pt>
                <c:pt idx="470">
                  <c:v>-55.459335721529399</c:v>
                </c:pt>
                <c:pt idx="471">
                  <c:v>-55.429506988386365</c:v>
                </c:pt>
                <c:pt idx="472">
                  <c:v>-55.398722332042183</c:v>
                </c:pt>
                <c:pt idx="473">
                  <c:v>-55.362715390245832</c:v>
                </c:pt>
                <c:pt idx="474">
                  <c:v>-55.320531993875946</c:v>
                </c:pt>
                <c:pt idx="475">
                  <c:v>-55.277727017537472</c:v>
                </c:pt>
                <c:pt idx="476">
                  <c:v>-55.23946428432933</c:v>
                </c:pt>
                <c:pt idx="477">
                  <c:v>-55.207660917890948</c:v>
                </c:pt>
                <c:pt idx="478">
                  <c:v>-55.163968374951423</c:v>
                </c:pt>
                <c:pt idx="479">
                  <c:v>-55.128922157640218</c:v>
                </c:pt>
                <c:pt idx="480">
                  <c:v>-55.094408872480777</c:v>
                </c:pt>
                <c:pt idx="481">
                  <c:v>-55.06958675601367</c:v>
                </c:pt>
                <c:pt idx="482">
                  <c:v>-55.031711674198448</c:v>
                </c:pt>
                <c:pt idx="483">
                  <c:v>-55.003829224291792</c:v>
                </c:pt>
                <c:pt idx="484">
                  <c:v>-54.971874055325983</c:v>
                </c:pt>
                <c:pt idx="485">
                  <c:v>-54.942967373248834</c:v>
                </c:pt>
                <c:pt idx="486">
                  <c:v>-54.913815127624353</c:v>
                </c:pt>
                <c:pt idx="487">
                  <c:v>-54.883872640553967</c:v>
                </c:pt>
                <c:pt idx="488">
                  <c:v>-54.841514884889023</c:v>
                </c:pt>
                <c:pt idx="489">
                  <c:v>-54.800588586756376</c:v>
                </c:pt>
                <c:pt idx="490">
                  <c:v>-54.760184411335821</c:v>
                </c:pt>
                <c:pt idx="491">
                  <c:v>-54.723647983351427</c:v>
                </c:pt>
                <c:pt idx="492">
                  <c:v>-54.686202900066789</c:v>
                </c:pt>
                <c:pt idx="493">
                  <c:v>-54.651871300215632</c:v>
                </c:pt>
                <c:pt idx="494">
                  <c:v>-54.613539706049302</c:v>
                </c:pt>
                <c:pt idx="495">
                  <c:v>-54.567220385129616</c:v>
                </c:pt>
                <c:pt idx="496">
                  <c:v>-54.517405852510251</c:v>
                </c:pt>
                <c:pt idx="497">
                  <c:v>-54.493448499713722</c:v>
                </c:pt>
                <c:pt idx="498">
                  <c:v>-54.432549350115551</c:v>
                </c:pt>
                <c:pt idx="499">
                  <c:v>-54.38405278061974</c:v>
                </c:pt>
                <c:pt idx="500">
                  <c:v>-54.332958358447293</c:v>
                </c:pt>
                <c:pt idx="501">
                  <c:v>-54.298165186652497</c:v>
                </c:pt>
                <c:pt idx="502">
                  <c:v>-54.277533180024648</c:v>
                </c:pt>
                <c:pt idx="503">
                  <c:v>-54.224662240313975</c:v>
                </c:pt>
                <c:pt idx="504">
                  <c:v>-54.190457798155947</c:v>
                </c:pt>
                <c:pt idx="505">
                  <c:v>-54.166755433436705</c:v>
                </c:pt>
                <c:pt idx="506">
                  <c:v>-54.135836893661917</c:v>
                </c:pt>
                <c:pt idx="507">
                  <c:v>-54.105483967044648</c:v>
                </c:pt>
                <c:pt idx="508">
                  <c:v>-54.057313481570489</c:v>
                </c:pt>
                <c:pt idx="509">
                  <c:v>-54.016981360317352</c:v>
                </c:pt>
                <c:pt idx="510">
                  <c:v>-53.983481237788233</c:v>
                </c:pt>
                <c:pt idx="511">
                  <c:v>-53.951123758197454</c:v>
                </c:pt>
                <c:pt idx="512">
                  <c:v>-53.917552898930388</c:v>
                </c:pt>
                <c:pt idx="513">
                  <c:v>-53.882282225529288</c:v>
                </c:pt>
                <c:pt idx="514">
                  <c:v>-53.842917590658821</c:v>
                </c:pt>
                <c:pt idx="515">
                  <c:v>-53.807185516403862</c:v>
                </c:pt>
                <c:pt idx="516">
                  <c:v>-53.765692236110411</c:v>
                </c:pt>
                <c:pt idx="517">
                  <c:v>-53.73883156318697</c:v>
                </c:pt>
                <c:pt idx="518">
                  <c:v>-53.707396093993836</c:v>
                </c:pt>
                <c:pt idx="519">
                  <c:v>-53.657815520590923</c:v>
                </c:pt>
                <c:pt idx="520">
                  <c:v>-53.622619090821011</c:v>
                </c:pt>
                <c:pt idx="521">
                  <c:v>-53.584505533579417</c:v>
                </c:pt>
                <c:pt idx="522">
                  <c:v>-53.554075513519344</c:v>
                </c:pt>
                <c:pt idx="523">
                  <c:v>-53.525239065733686</c:v>
                </c:pt>
                <c:pt idx="524">
                  <c:v>-53.48233958486243</c:v>
                </c:pt>
                <c:pt idx="525">
                  <c:v>-53.461427335460769</c:v>
                </c:pt>
                <c:pt idx="526">
                  <c:v>-53.428371842570414</c:v>
                </c:pt>
                <c:pt idx="527">
                  <c:v>-53.399118328178702</c:v>
                </c:pt>
                <c:pt idx="528">
                  <c:v>-53.375507566527631</c:v>
                </c:pt>
                <c:pt idx="529">
                  <c:v>-53.33869447300485</c:v>
                </c:pt>
                <c:pt idx="530">
                  <c:v>-53.31690422496051</c:v>
                </c:pt>
                <c:pt idx="531">
                  <c:v>-53.295066804144426</c:v>
                </c:pt>
                <c:pt idx="532">
                  <c:v>-53.268866240881508</c:v>
                </c:pt>
                <c:pt idx="533">
                  <c:v>-53.230185825939891</c:v>
                </c:pt>
                <c:pt idx="534">
                  <c:v>-53.212292914769584</c:v>
                </c:pt>
                <c:pt idx="535">
                  <c:v>-53.173237589496651</c:v>
                </c:pt>
                <c:pt idx="536">
                  <c:v>-53.132452082305363</c:v>
                </c:pt>
                <c:pt idx="537">
                  <c:v>-53.097437799743354</c:v>
                </c:pt>
                <c:pt idx="538">
                  <c:v>-53.062721617403206</c:v>
                </c:pt>
                <c:pt idx="539">
                  <c:v>-53.030321975606029</c:v>
                </c:pt>
                <c:pt idx="540">
                  <c:v>-53.002660141364217</c:v>
                </c:pt>
                <c:pt idx="541">
                  <c:v>-52.963543971962736</c:v>
                </c:pt>
                <c:pt idx="542">
                  <c:v>-52.926335091621482</c:v>
                </c:pt>
                <c:pt idx="543">
                  <c:v>-52.893595169262937</c:v>
                </c:pt>
                <c:pt idx="544">
                  <c:v>-52.864791533775154</c:v>
                </c:pt>
                <c:pt idx="545">
                  <c:v>-52.832328372577614</c:v>
                </c:pt>
                <c:pt idx="546">
                  <c:v>-52.807855716694171</c:v>
                </c:pt>
                <c:pt idx="547">
                  <c:v>-52.787679102965228</c:v>
                </c:pt>
                <c:pt idx="548">
                  <c:v>-52.751722602233372</c:v>
                </c:pt>
                <c:pt idx="549">
                  <c:v>-52.728918155068158</c:v>
                </c:pt>
                <c:pt idx="550">
                  <c:v>-52.699910635525399</c:v>
                </c:pt>
                <c:pt idx="551">
                  <c:v>-52.668478422782719</c:v>
                </c:pt>
                <c:pt idx="552">
                  <c:v>-52.63240486860866</c:v>
                </c:pt>
                <c:pt idx="553">
                  <c:v>-52.599864951715041</c:v>
                </c:pt>
                <c:pt idx="554">
                  <c:v>-52.569955255134317</c:v>
                </c:pt>
                <c:pt idx="555">
                  <c:v>-52.548422119377591</c:v>
                </c:pt>
                <c:pt idx="556">
                  <c:v>-52.517509263389023</c:v>
                </c:pt>
                <c:pt idx="557">
                  <c:v>-52.472363710197001</c:v>
                </c:pt>
                <c:pt idx="558">
                  <c:v>-52.441548806371301</c:v>
                </c:pt>
                <c:pt idx="559">
                  <c:v>-52.40528073251933</c:v>
                </c:pt>
                <c:pt idx="560">
                  <c:v>-52.371231476954783</c:v>
                </c:pt>
                <c:pt idx="561">
                  <c:v>-52.348670668389829</c:v>
                </c:pt>
                <c:pt idx="562">
                  <c:v>-52.312994996881606</c:v>
                </c:pt>
                <c:pt idx="563">
                  <c:v>-52.294057029497033</c:v>
                </c:pt>
                <c:pt idx="564">
                  <c:v>-52.263430920948323</c:v>
                </c:pt>
                <c:pt idx="565">
                  <c:v>-52.224469523391278</c:v>
                </c:pt>
                <c:pt idx="566">
                  <c:v>-52.195235236421169</c:v>
                </c:pt>
                <c:pt idx="567">
                  <c:v>-52.17996283743571</c:v>
                </c:pt>
                <c:pt idx="568">
                  <c:v>-52.149393492471248</c:v>
                </c:pt>
                <c:pt idx="569">
                  <c:v>-52.117859328211395</c:v>
                </c:pt>
                <c:pt idx="570">
                  <c:v>-52.089226113480784</c:v>
                </c:pt>
                <c:pt idx="571">
                  <c:v>-52.043825693492373</c:v>
                </c:pt>
                <c:pt idx="572">
                  <c:v>-52.027861287639759</c:v>
                </c:pt>
                <c:pt idx="573">
                  <c:v>-52.009424999042885</c:v>
                </c:pt>
                <c:pt idx="574">
                  <c:v>-51.972217061664111</c:v>
                </c:pt>
                <c:pt idx="575">
                  <c:v>-51.943264521736126</c:v>
                </c:pt>
                <c:pt idx="576">
                  <c:v>-51.912312084911491</c:v>
                </c:pt>
                <c:pt idx="577">
                  <c:v>-51.895497123577776</c:v>
                </c:pt>
                <c:pt idx="578">
                  <c:v>-51.853122163561636</c:v>
                </c:pt>
                <c:pt idx="579">
                  <c:v>-51.82699968532458</c:v>
                </c:pt>
                <c:pt idx="580">
                  <c:v>-51.798194355571084</c:v>
                </c:pt>
                <c:pt idx="581">
                  <c:v>-51.761453947493237</c:v>
                </c:pt>
                <c:pt idx="582">
                  <c:v>-51.741812658805017</c:v>
                </c:pt>
                <c:pt idx="583">
                  <c:v>-51.704686731625138</c:v>
                </c:pt>
                <c:pt idx="584">
                  <c:v>-51.673019705005075</c:v>
                </c:pt>
                <c:pt idx="585">
                  <c:v>-51.636948152185042</c:v>
                </c:pt>
                <c:pt idx="586">
                  <c:v>-51.611431366742153</c:v>
                </c:pt>
                <c:pt idx="587">
                  <c:v>-51.586471067373253</c:v>
                </c:pt>
                <c:pt idx="588">
                  <c:v>-51.564027494022469</c:v>
                </c:pt>
                <c:pt idx="589">
                  <c:v>-51.52647430830423</c:v>
                </c:pt>
                <c:pt idx="590">
                  <c:v>-51.494088480676282</c:v>
                </c:pt>
                <c:pt idx="591">
                  <c:v>-51.466602721531103</c:v>
                </c:pt>
                <c:pt idx="592">
                  <c:v>-51.444823141639432</c:v>
                </c:pt>
                <c:pt idx="593">
                  <c:v>-51.428386092114849</c:v>
                </c:pt>
                <c:pt idx="594">
                  <c:v>-51.39385255295602</c:v>
                </c:pt>
                <c:pt idx="595">
                  <c:v>-51.376771745588549</c:v>
                </c:pt>
                <c:pt idx="596">
                  <c:v>-51.35352759100499</c:v>
                </c:pt>
                <c:pt idx="597">
                  <c:v>-51.314407092014527</c:v>
                </c:pt>
                <c:pt idx="598">
                  <c:v>-51.28693386547247</c:v>
                </c:pt>
                <c:pt idx="599">
                  <c:v>-51.253232588798511</c:v>
                </c:pt>
                <c:pt idx="600">
                  <c:v>-51.228504931590614</c:v>
                </c:pt>
                <c:pt idx="601">
                  <c:v>-51.195342347440786</c:v>
                </c:pt>
                <c:pt idx="602">
                  <c:v>-51.171706185412795</c:v>
                </c:pt>
                <c:pt idx="603">
                  <c:v>-51.135919259886442</c:v>
                </c:pt>
                <c:pt idx="604">
                  <c:v>-51.101345924808918</c:v>
                </c:pt>
                <c:pt idx="605">
                  <c:v>-51.071955267932211</c:v>
                </c:pt>
                <c:pt idx="606">
                  <c:v>-51.054624760662783</c:v>
                </c:pt>
                <c:pt idx="607">
                  <c:v>-51.0300818641511</c:v>
                </c:pt>
                <c:pt idx="608">
                  <c:v>-50.981100826165473</c:v>
                </c:pt>
                <c:pt idx="609">
                  <c:v>-50.942388862898312</c:v>
                </c:pt>
                <c:pt idx="610">
                  <c:v>-50.905949354365319</c:v>
                </c:pt>
                <c:pt idx="611">
                  <c:v>-50.880242628914459</c:v>
                </c:pt>
                <c:pt idx="612">
                  <c:v>-50.860160995746575</c:v>
                </c:pt>
                <c:pt idx="613">
                  <c:v>-50.834931473869176</c:v>
                </c:pt>
                <c:pt idx="614">
                  <c:v>-50.805377965605345</c:v>
                </c:pt>
                <c:pt idx="615">
                  <c:v>-50.773348530607095</c:v>
                </c:pt>
                <c:pt idx="616">
                  <c:v>-50.74956848246682</c:v>
                </c:pt>
                <c:pt idx="617">
                  <c:v>-50.712363073127584</c:v>
                </c:pt>
                <c:pt idx="618">
                  <c:v>-50.680413097189536</c:v>
                </c:pt>
                <c:pt idx="619">
                  <c:v>-50.64048492879089</c:v>
                </c:pt>
                <c:pt idx="620">
                  <c:v>-50.610390765669223</c:v>
                </c:pt>
                <c:pt idx="621">
                  <c:v>-50.58407371506128</c:v>
                </c:pt>
                <c:pt idx="622">
                  <c:v>-50.552038159798052</c:v>
                </c:pt>
                <c:pt idx="623">
                  <c:v>-50.525520649809003</c:v>
                </c:pt>
                <c:pt idx="624">
                  <c:v>-50.493424546358142</c:v>
                </c:pt>
                <c:pt idx="625">
                  <c:v>-50.468407565579717</c:v>
                </c:pt>
                <c:pt idx="626">
                  <c:v>-50.445317616799954</c:v>
                </c:pt>
                <c:pt idx="627">
                  <c:v>-50.409000513066893</c:v>
                </c:pt>
                <c:pt idx="628">
                  <c:v>-50.362662495837569</c:v>
                </c:pt>
                <c:pt idx="629">
                  <c:v>-50.337011944606431</c:v>
                </c:pt>
                <c:pt idx="630">
                  <c:v>-50.304409248990112</c:v>
                </c:pt>
                <c:pt idx="631">
                  <c:v>-50.273212786668083</c:v>
                </c:pt>
                <c:pt idx="632">
                  <c:v>-50.240766646634498</c:v>
                </c:pt>
                <c:pt idx="633">
                  <c:v>-50.203826468624463</c:v>
                </c:pt>
                <c:pt idx="634">
                  <c:v>-50.155908587468971</c:v>
                </c:pt>
                <c:pt idx="635">
                  <c:v>-50.097303752165907</c:v>
                </c:pt>
                <c:pt idx="636">
                  <c:v>-50.076262340644071</c:v>
                </c:pt>
                <c:pt idx="637">
                  <c:v>-50.051949916487409</c:v>
                </c:pt>
                <c:pt idx="638">
                  <c:v>-50.028391513796684</c:v>
                </c:pt>
                <c:pt idx="639">
                  <c:v>-49.992487251271555</c:v>
                </c:pt>
                <c:pt idx="640">
                  <c:v>-49.958257594784428</c:v>
                </c:pt>
                <c:pt idx="641">
                  <c:v>-49.930750013269041</c:v>
                </c:pt>
                <c:pt idx="642">
                  <c:v>-49.894816824769769</c:v>
                </c:pt>
                <c:pt idx="643">
                  <c:v>-49.861231929786847</c:v>
                </c:pt>
                <c:pt idx="644">
                  <c:v>-49.82771095647005</c:v>
                </c:pt>
                <c:pt idx="645">
                  <c:v>-49.805240532928302</c:v>
                </c:pt>
                <c:pt idx="646">
                  <c:v>-49.757711044739352</c:v>
                </c:pt>
                <c:pt idx="647">
                  <c:v>-49.724463736387008</c:v>
                </c:pt>
                <c:pt idx="648">
                  <c:v>-49.701048477426824</c:v>
                </c:pt>
                <c:pt idx="649">
                  <c:v>-49.669128197002706</c:v>
                </c:pt>
                <c:pt idx="650">
                  <c:v>-49.635236221034504</c:v>
                </c:pt>
                <c:pt idx="651">
                  <c:v>-49.604553026691299</c:v>
                </c:pt>
                <c:pt idx="652">
                  <c:v>-49.584334655787835</c:v>
                </c:pt>
                <c:pt idx="653">
                  <c:v>-49.532832113236495</c:v>
                </c:pt>
                <c:pt idx="654">
                  <c:v>-49.500943888211538</c:v>
                </c:pt>
                <c:pt idx="655">
                  <c:v>-49.462422322145805</c:v>
                </c:pt>
                <c:pt idx="656">
                  <c:v>-49.421099308192012</c:v>
                </c:pt>
                <c:pt idx="657">
                  <c:v>-49.401719816303654</c:v>
                </c:pt>
                <c:pt idx="658">
                  <c:v>-49.367195235158746</c:v>
                </c:pt>
                <c:pt idx="659">
                  <c:v>-49.328051614954219</c:v>
                </c:pt>
                <c:pt idx="660">
                  <c:v>-49.29902446368466</c:v>
                </c:pt>
                <c:pt idx="661">
                  <c:v>-49.262040129876809</c:v>
                </c:pt>
                <c:pt idx="662">
                  <c:v>-49.242039599911585</c:v>
                </c:pt>
                <c:pt idx="663">
                  <c:v>-49.213345277754719</c:v>
                </c:pt>
                <c:pt idx="664">
                  <c:v>-49.18399321699539</c:v>
                </c:pt>
                <c:pt idx="665">
                  <c:v>-49.151987010604415</c:v>
                </c:pt>
                <c:pt idx="666">
                  <c:v>-49.123205268054733</c:v>
                </c:pt>
                <c:pt idx="667">
                  <c:v>-49.095247120371241</c:v>
                </c:pt>
                <c:pt idx="668">
                  <c:v>-49.065483955208059</c:v>
                </c:pt>
                <c:pt idx="669">
                  <c:v>-49.048114415572684</c:v>
                </c:pt>
                <c:pt idx="670">
                  <c:v>-49.010097672573586</c:v>
                </c:pt>
                <c:pt idx="671">
                  <c:v>-48.979783372266212</c:v>
                </c:pt>
                <c:pt idx="672">
                  <c:v>-48.940372236499798</c:v>
                </c:pt>
                <c:pt idx="673">
                  <c:v>-48.913974989916198</c:v>
                </c:pt>
                <c:pt idx="674">
                  <c:v>-48.89043051953999</c:v>
                </c:pt>
                <c:pt idx="675">
                  <c:v>-48.86857177676319</c:v>
                </c:pt>
                <c:pt idx="676">
                  <c:v>-48.828448902401846</c:v>
                </c:pt>
                <c:pt idx="677">
                  <c:v>-48.807466788708936</c:v>
                </c:pt>
                <c:pt idx="678">
                  <c:v>-48.771510001652899</c:v>
                </c:pt>
                <c:pt idx="679">
                  <c:v>-48.729617592579572</c:v>
                </c:pt>
                <c:pt idx="680">
                  <c:v>-48.703495918310871</c:v>
                </c:pt>
                <c:pt idx="681">
                  <c:v>-48.672100155471483</c:v>
                </c:pt>
                <c:pt idx="682">
                  <c:v>-48.647053699494336</c:v>
                </c:pt>
                <c:pt idx="683">
                  <c:v>-48.614787794894234</c:v>
                </c:pt>
                <c:pt idx="684">
                  <c:v>-48.590546516789203</c:v>
                </c:pt>
                <c:pt idx="685">
                  <c:v>-48.563699753901361</c:v>
                </c:pt>
                <c:pt idx="686">
                  <c:v>-48.531662321551337</c:v>
                </c:pt>
                <c:pt idx="687">
                  <c:v>-48.508032466957346</c:v>
                </c:pt>
                <c:pt idx="688">
                  <c:v>-48.481161543192698</c:v>
                </c:pt>
                <c:pt idx="689">
                  <c:v>-48.446705668807255</c:v>
                </c:pt>
                <c:pt idx="690">
                  <c:v>-48.411455180469105</c:v>
                </c:pt>
                <c:pt idx="691">
                  <c:v>-48.395164322805385</c:v>
                </c:pt>
                <c:pt idx="692">
                  <c:v>-48.365958526598448</c:v>
                </c:pt>
                <c:pt idx="693">
                  <c:v>-48.342086970033904</c:v>
                </c:pt>
                <c:pt idx="694">
                  <c:v>-48.318322731354371</c:v>
                </c:pt>
                <c:pt idx="695">
                  <c:v>-48.290296112865391</c:v>
                </c:pt>
                <c:pt idx="696">
                  <c:v>-48.268236434217002</c:v>
                </c:pt>
                <c:pt idx="697">
                  <c:v>-48.225485619224315</c:v>
                </c:pt>
                <c:pt idx="698">
                  <c:v>-48.19944100706109</c:v>
                </c:pt>
                <c:pt idx="699">
                  <c:v>-48.176203258367657</c:v>
                </c:pt>
                <c:pt idx="700">
                  <c:v>-48.132433748552508</c:v>
                </c:pt>
                <c:pt idx="701">
                  <c:v>-48.112889778192383</c:v>
                </c:pt>
                <c:pt idx="702">
                  <c:v>-48.091499772255126</c:v>
                </c:pt>
                <c:pt idx="703">
                  <c:v>-48.055344417944049</c:v>
                </c:pt>
                <c:pt idx="704">
                  <c:v>-48.021407707348359</c:v>
                </c:pt>
                <c:pt idx="705">
                  <c:v>-47.981838552757118</c:v>
                </c:pt>
                <c:pt idx="706">
                  <c:v>-47.955735258956416</c:v>
                </c:pt>
                <c:pt idx="707">
                  <c:v>-47.913389388407474</c:v>
                </c:pt>
                <c:pt idx="708">
                  <c:v>-47.877808453951452</c:v>
                </c:pt>
                <c:pt idx="709">
                  <c:v>-47.847899292969231</c:v>
                </c:pt>
                <c:pt idx="710">
                  <c:v>-47.826391671065416</c:v>
                </c:pt>
                <c:pt idx="711">
                  <c:v>-47.80849259524809</c:v>
                </c:pt>
                <c:pt idx="712">
                  <c:v>-47.773809414571673</c:v>
                </c:pt>
                <c:pt idx="713">
                  <c:v>-47.74654807454629</c:v>
                </c:pt>
                <c:pt idx="714">
                  <c:v>-47.718961552134303</c:v>
                </c:pt>
                <c:pt idx="715">
                  <c:v>-47.681966442950639</c:v>
                </c:pt>
                <c:pt idx="716">
                  <c:v>-47.647917385379557</c:v>
                </c:pt>
                <c:pt idx="717">
                  <c:v>-47.608941578745259</c:v>
                </c:pt>
                <c:pt idx="718">
                  <c:v>-47.583913881987748</c:v>
                </c:pt>
                <c:pt idx="719">
                  <c:v>-47.554765552877029</c:v>
                </c:pt>
                <c:pt idx="720">
                  <c:v>-47.530112555236627</c:v>
                </c:pt>
                <c:pt idx="721">
                  <c:v>-47.497250418369184</c:v>
                </c:pt>
                <c:pt idx="722">
                  <c:v>-47.462160813689607</c:v>
                </c:pt>
                <c:pt idx="723">
                  <c:v>-47.432644524792181</c:v>
                </c:pt>
                <c:pt idx="724">
                  <c:v>-47.406690549107914</c:v>
                </c:pt>
                <c:pt idx="725">
                  <c:v>-47.383627269169232</c:v>
                </c:pt>
                <c:pt idx="726">
                  <c:v>-47.358178107186639</c:v>
                </c:pt>
                <c:pt idx="727">
                  <c:v>-47.316974948707752</c:v>
                </c:pt>
                <c:pt idx="728">
                  <c:v>-47.283484561211196</c:v>
                </c:pt>
                <c:pt idx="729">
                  <c:v>-47.253695573743833</c:v>
                </c:pt>
                <c:pt idx="730">
                  <c:v>-47.232106049775965</c:v>
                </c:pt>
                <c:pt idx="731">
                  <c:v>-47.192066468862471</c:v>
                </c:pt>
                <c:pt idx="732">
                  <c:v>-47.160783313726839</c:v>
                </c:pt>
                <c:pt idx="733">
                  <c:v>-47.131766753990632</c:v>
                </c:pt>
                <c:pt idx="734">
                  <c:v>-47.108811131565041</c:v>
                </c:pt>
                <c:pt idx="735">
                  <c:v>-47.088048161964856</c:v>
                </c:pt>
                <c:pt idx="736">
                  <c:v>-47.051618317785241</c:v>
                </c:pt>
                <c:pt idx="737">
                  <c:v>-47.014072591086268</c:v>
                </c:pt>
                <c:pt idx="738">
                  <c:v>-46.987354086031772</c:v>
                </c:pt>
                <c:pt idx="739">
                  <c:v>-46.960978307518602</c:v>
                </c:pt>
                <c:pt idx="740">
                  <c:v>-46.934828985995935</c:v>
                </c:pt>
                <c:pt idx="741">
                  <c:v>-46.892739142562633</c:v>
                </c:pt>
                <c:pt idx="742">
                  <c:v>-46.870217255996501</c:v>
                </c:pt>
                <c:pt idx="743">
                  <c:v>-46.837752038874505</c:v>
                </c:pt>
                <c:pt idx="744">
                  <c:v>-46.812255761198657</c:v>
                </c:pt>
                <c:pt idx="745">
                  <c:v>-46.77761676659162</c:v>
                </c:pt>
                <c:pt idx="746">
                  <c:v>-46.75439975470627</c:v>
                </c:pt>
                <c:pt idx="747">
                  <c:v>-46.735087371084767</c:v>
                </c:pt>
                <c:pt idx="748">
                  <c:v>-46.712589868398325</c:v>
                </c:pt>
                <c:pt idx="749">
                  <c:v>-46.684047614181097</c:v>
                </c:pt>
                <c:pt idx="750">
                  <c:v>-46.647441655491178</c:v>
                </c:pt>
                <c:pt idx="751">
                  <c:v>-46.609048152481982</c:v>
                </c:pt>
                <c:pt idx="752">
                  <c:v>-46.580110507656102</c:v>
                </c:pt>
                <c:pt idx="753">
                  <c:v>-46.56060743177332</c:v>
                </c:pt>
                <c:pt idx="754">
                  <c:v>-46.527491633834401</c:v>
                </c:pt>
                <c:pt idx="755">
                  <c:v>-46.492436585621583</c:v>
                </c:pt>
                <c:pt idx="756">
                  <c:v>-46.453109339251824</c:v>
                </c:pt>
                <c:pt idx="757">
                  <c:v>-46.422827644606734</c:v>
                </c:pt>
                <c:pt idx="758">
                  <c:v>-46.394939514345708</c:v>
                </c:pt>
                <c:pt idx="759">
                  <c:v>-46.36887061052888</c:v>
                </c:pt>
                <c:pt idx="760">
                  <c:v>-46.334152041035729</c:v>
                </c:pt>
                <c:pt idx="761">
                  <c:v>-46.305365101691109</c:v>
                </c:pt>
                <c:pt idx="762">
                  <c:v>-46.28052069476368</c:v>
                </c:pt>
                <c:pt idx="763">
                  <c:v>-46.23182701296453</c:v>
                </c:pt>
                <c:pt idx="764">
                  <c:v>-46.206468058101535</c:v>
                </c:pt>
                <c:pt idx="765">
                  <c:v>-46.166003061182188</c:v>
                </c:pt>
                <c:pt idx="766">
                  <c:v>-46.132712139947415</c:v>
                </c:pt>
                <c:pt idx="767">
                  <c:v>-46.10219967054671</c:v>
                </c:pt>
                <c:pt idx="768">
                  <c:v>-46.065077643086191</c:v>
                </c:pt>
                <c:pt idx="769">
                  <c:v>-46.038938774148768</c:v>
                </c:pt>
                <c:pt idx="770">
                  <c:v>-46.005767753915961</c:v>
                </c:pt>
                <c:pt idx="771">
                  <c:v>-45.967222064236836</c:v>
                </c:pt>
                <c:pt idx="772">
                  <c:v>-45.943140906318405</c:v>
                </c:pt>
                <c:pt idx="773">
                  <c:v>-45.930940026845164</c:v>
                </c:pt>
                <c:pt idx="774">
                  <c:v>-45.887107315970511</c:v>
                </c:pt>
                <c:pt idx="775">
                  <c:v>-45.857321800468299</c:v>
                </c:pt>
                <c:pt idx="776">
                  <c:v>-45.815927554849246</c:v>
                </c:pt>
                <c:pt idx="777">
                  <c:v>-45.788156283470656</c:v>
                </c:pt>
                <c:pt idx="778">
                  <c:v>-45.75670062431881</c:v>
                </c:pt>
                <c:pt idx="779">
                  <c:v>-45.725568423299514</c:v>
                </c:pt>
                <c:pt idx="780">
                  <c:v>-45.690873280744903</c:v>
                </c:pt>
                <c:pt idx="781">
                  <c:v>-45.658384013684937</c:v>
                </c:pt>
                <c:pt idx="782">
                  <c:v>-45.628187172556189</c:v>
                </c:pt>
                <c:pt idx="783">
                  <c:v>-45.597693081446359</c:v>
                </c:pt>
                <c:pt idx="784">
                  <c:v>-45.553759663063907</c:v>
                </c:pt>
                <c:pt idx="785">
                  <c:v>-45.537027479590058</c:v>
                </c:pt>
                <c:pt idx="786">
                  <c:v>-45.499353499739037</c:v>
                </c:pt>
                <c:pt idx="787">
                  <c:v>-45.473977139308239</c:v>
                </c:pt>
                <c:pt idx="788">
                  <c:v>-45.443867807869253</c:v>
                </c:pt>
                <c:pt idx="789">
                  <c:v>-45.41833187525134</c:v>
                </c:pt>
                <c:pt idx="790">
                  <c:v>-45.383836431025905</c:v>
                </c:pt>
                <c:pt idx="791">
                  <c:v>-45.338607532375718</c:v>
                </c:pt>
                <c:pt idx="792">
                  <c:v>-45.312533847955173</c:v>
                </c:pt>
                <c:pt idx="793">
                  <c:v>-45.286050127017418</c:v>
                </c:pt>
                <c:pt idx="794">
                  <c:v>-45.263941894428172</c:v>
                </c:pt>
                <c:pt idx="795">
                  <c:v>-45.213890599363069</c:v>
                </c:pt>
                <c:pt idx="796">
                  <c:v>-45.188581806761718</c:v>
                </c:pt>
                <c:pt idx="797">
                  <c:v>-45.140009271864699</c:v>
                </c:pt>
                <c:pt idx="798">
                  <c:v>-45.119999383688096</c:v>
                </c:pt>
                <c:pt idx="799">
                  <c:v>-45.076206575972634</c:v>
                </c:pt>
                <c:pt idx="800">
                  <c:v>-45.042581670725006</c:v>
                </c:pt>
                <c:pt idx="801">
                  <c:v>-45.013943500745739</c:v>
                </c:pt>
                <c:pt idx="802">
                  <c:v>-44.965988340863838</c:v>
                </c:pt>
                <c:pt idx="803">
                  <c:v>-44.932882266005926</c:v>
                </c:pt>
                <c:pt idx="804">
                  <c:v>-44.900627534060796</c:v>
                </c:pt>
                <c:pt idx="805">
                  <c:v>-44.874717732043408</c:v>
                </c:pt>
                <c:pt idx="806">
                  <c:v>-44.849303857184239</c:v>
                </c:pt>
                <c:pt idx="807">
                  <c:v>-44.822193666160096</c:v>
                </c:pt>
                <c:pt idx="808">
                  <c:v>-44.780174898355483</c:v>
                </c:pt>
                <c:pt idx="809">
                  <c:v>-44.751870579731126</c:v>
                </c:pt>
                <c:pt idx="810">
                  <c:v>-44.713433701633093</c:v>
                </c:pt>
                <c:pt idx="811">
                  <c:v>-44.683022710279026</c:v>
                </c:pt>
                <c:pt idx="812">
                  <c:v>-44.642133940239681</c:v>
                </c:pt>
                <c:pt idx="813">
                  <c:v>-44.603987883295446</c:v>
                </c:pt>
                <c:pt idx="814">
                  <c:v>-44.571289145855076</c:v>
                </c:pt>
                <c:pt idx="815">
                  <c:v>-44.535330644747383</c:v>
                </c:pt>
                <c:pt idx="816">
                  <c:v>-44.4945745758911</c:v>
                </c:pt>
                <c:pt idx="817">
                  <c:v>-44.459103883069929</c:v>
                </c:pt>
                <c:pt idx="818">
                  <c:v>-44.421846785283336</c:v>
                </c:pt>
                <c:pt idx="819">
                  <c:v>-44.404906772307683</c:v>
                </c:pt>
                <c:pt idx="820">
                  <c:v>-44.36086861515777</c:v>
                </c:pt>
                <c:pt idx="821">
                  <c:v>-44.33166870085617</c:v>
                </c:pt>
                <c:pt idx="822">
                  <c:v>-44.294717568890263</c:v>
                </c:pt>
                <c:pt idx="823">
                  <c:v>-44.262677003459572</c:v>
                </c:pt>
                <c:pt idx="824">
                  <c:v>-44.221597628600271</c:v>
                </c:pt>
                <c:pt idx="825">
                  <c:v>-44.192244200218525</c:v>
                </c:pt>
                <c:pt idx="826">
                  <c:v>-44.16452545589712</c:v>
                </c:pt>
                <c:pt idx="827">
                  <c:v>-44.140480630947252</c:v>
                </c:pt>
                <c:pt idx="828">
                  <c:v>-44.098490049756847</c:v>
                </c:pt>
                <c:pt idx="829">
                  <c:v>-44.061369971299541</c:v>
                </c:pt>
                <c:pt idx="830">
                  <c:v>-44.044671771584767</c:v>
                </c:pt>
                <c:pt idx="831">
                  <c:v>-44.008783077918054</c:v>
                </c:pt>
                <c:pt idx="832">
                  <c:v>-43.9606496869268</c:v>
                </c:pt>
                <c:pt idx="833">
                  <c:v>-43.93407279505125</c:v>
                </c:pt>
                <c:pt idx="834">
                  <c:v>-43.899673698313123</c:v>
                </c:pt>
                <c:pt idx="835">
                  <c:v>-43.871270439355328</c:v>
                </c:pt>
                <c:pt idx="836">
                  <c:v>-43.83070989855937</c:v>
                </c:pt>
                <c:pt idx="837">
                  <c:v>-43.795305487406971</c:v>
                </c:pt>
                <c:pt idx="838">
                  <c:v>-43.770096760328059</c:v>
                </c:pt>
                <c:pt idx="839">
                  <c:v>-43.739153791246459</c:v>
                </c:pt>
                <c:pt idx="840">
                  <c:v>-43.704917003389099</c:v>
                </c:pt>
                <c:pt idx="841">
                  <c:v>-43.67505541108649</c:v>
                </c:pt>
                <c:pt idx="842">
                  <c:v>-43.641097346035167</c:v>
                </c:pt>
                <c:pt idx="843">
                  <c:v>-43.589507534194034</c:v>
                </c:pt>
                <c:pt idx="844">
                  <c:v>-43.563586277339517</c:v>
                </c:pt>
                <c:pt idx="845">
                  <c:v>-43.539184445928669</c:v>
                </c:pt>
                <c:pt idx="846">
                  <c:v>-43.4927232078158</c:v>
                </c:pt>
                <c:pt idx="847">
                  <c:v>-43.456829833846214</c:v>
                </c:pt>
                <c:pt idx="848">
                  <c:v>-43.395994547326325</c:v>
                </c:pt>
                <c:pt idx="849">
                  <c:v>-43.338375991438852</c:v>
                </c:pt>
                <c:pt idx="850">
                  <c:v>-43.28923994643074</c:v>
                </c:pt>
                <c:pt idx="851">
                  <c:v>-43.241433974940833</c:v>
                </c:pt>
                <c:pt idx="852">
                  <c:v>-43.180253053128617</c:v>
                </c:pt>
                <c:pt idx="853">
                  <c:v>-43.139621608065198</c:v>
                </c:pt>
                <c:pt idx="854">
                  <c:v>-43.095772621383773</c:v>
                </c:pt>
                <c:pt idx="855">
                  <c:v>-43.054755350173316</c:v>
                </c:pt>
                <c:pt idx="856">
                  <c:v>-43.009171051905845</c:v>
                </c:pt>
                <c:pt idx="857">
                  <c:v>-42.976247810253021</c:v>
                </c:pt>
                <c:pt idx="858">
                  <c:v>-42.938612725427163</c:v>
                </c:pt>
                <c:pt idx="859">
                  <c:v>-42.900722780826086</c:v>
                </c:pt>
                <c:pt idx="860">
                  <c:v>-42.863301070782285</c:v>
                </c:pt>
                <c:pt idx="861">
                  <c:v>-42.804116479382628</c:v>
                </c:pt>
                <c:pt idx="862">
                  <c:v>-42.759666897892743</c:v>
                </c:pt>
                <c:pt idx="863">
                  <c:v>-42.722322424126368</c:v>
                </c:pt>
                <c:pt idx="864">
                  <c:v>-42.690351765730881</c:v>
                </c:pt>
                <c:pt idx="865">
                  <c:v>-42.658944267394908</c:v>
                </c:pt>
                <c:pt idx="866">
                  <c:v>-42.609748878063549</c:v>
                </c:pt>
                <c:pt idx="867">
                  <c:v>-42.572222144868455</c:v>
                </c:pt>
                <c:pt idx="868">
                  <c:v>-42.509375390402184</c:v>
                </c:pt>
                <c:pt idx="869">
                  <c:v>-42.465371593898283</c:v>
                </c:pt>
                <c:pt idx="870">
                  <c:v>-42.427324773066459</c:v>
                </c:pt>
                <c:pt idx="871">
                  <c:v>-42.38016649866119</c:v>
                </c:pt>
                <c:pt idx="872">
                  <c:v>-42.342377709545545</c:v>
                </c:pt>
                <c:pt idx="873">
                  <c:v>-42.308209391173563</c:v>
                </c:pt>
                <c:pt idx="874">
                  <c:v>-42.248064468952023</c:v>
                </c:pt>
                <c:pt idx="875">
                  <c:v>-42.180460840188502</c:v>
                </c:pt>
                <c:pt idx="876">
                  <c:v>-42.141233707679348</c:v>
                </c:pt>
                <c:pt idx="877">
                  <c:v>-42.093937724479659</c:v>
                </c:pt>
                <c:pt idx="878">
                  <c:v>-42.043431762505804</c:v>
                </c:pt>
                <c:pt idx="879">
                  <c:v>-41.979379287126832</c:v>
                </c:pt>
                <c:pt idx="880">
                  <c:v>-41.922971873131758</c:v>
                </c:pt>
                <c:pt idx="881">
                  <c:v>-41.86672445543509</c:v>
                </c:pt>
                <c:pt idx="882">
                  <c:v>-41.823964921548665</c:v>
                </c:pt>
                <c:pt idx="883">
                  <c:v>-41.785365084489783</c:v>
                </c:pt>
                <c:pt idx="884">
                  <c:v>-41.745807644630844</c:v>
                </c:pt>
                <c:pt idx="885">
                  <c:v>-41.695888384624403</c:v>
                </c:pt>
                <c:pt idx="886">
                  <c:v>-41.640653971852885</c:v>
                </c:pt>
                <c:pt idx="887">
                  <c:v>-41.599220697824627</c:v>
                </c:pt>
                <c:pt idx="888">
                  <c:v>-41.528802220708378</c:v>
                </c:pt>
                <c:pt idx="889">
                  <c:v>-41.473251342994097</c:v>
                </c:pt>
                <c:pt idx="890">
                  <c:v>-41.414386387381271</c:v>
                </c:pt>
                <c:pt idx="891">
                  <c:v>-41.370850583244092</c:v>
                </c:pt>
                <c:pt idx="892">
                  <c:v>-41.327653147429714</c:v>
                </c:pt>
                <c:pt idx="893">
                  <c:v>-41.280760108600937</c:v>
                </c:pt>
                <c:pt idx="894">
                  <c:v>-41.204299601969396</c:v>
                </c:pt>
                <c:pt idx="895">
                  <c:v>-41.154946364092638</c:v>
                </c:pt>
                <c:pt idx="896">
                  <c:v>-41.066562701727911</c:v>
                </c:pt>
                <c:pt idx="897">
                  <c:v>-40.989194360986531</c:v>
                </c:pt>
                <c:pt idx="898">
                  <c:v>-40.963489368919895</c:v>
                </c:pt>
                <c:pt idx="899">
                  <c:v>-40.930317476524195</c:v>
                </c:pt>
                <c:pt idx="900">
                  <c:v>-40.856011797396896</c:v>
                </c:pt>
                <c:pt idx="901">
                  <c:v>-40.797175932663151</c:v>
                </c:pt>
                <c:pt idx="902">
                  <c:v>-40.754939249333162</c:v>
                </c:pt>
                <c:pt idx="903">
                  <c:v>-40.674225769293869</c:v>
                </c:pt>
                <c:pt idx="904">
                  <c:v>-40.644830966645358</c:v>
                </c:pt>
                <c:pt idx="905">
                  <c:v>-40.605775265109685</c:v>
                </c:pt>
                <c:pt idx="906">
                  <c:v>-40.568073272360358</c:v>
                </c:pt>
                <c:pt idx="907">
                  <c:v>-40.490391400483972</c:v>
                </c:pt>
                <c:pt idx="908">
                  <c:v>-40.394643609695777</c:v>
                </c:pt>
                <c:pt idx="909">
                  <c:v>-40.322075926470944</c:v>
                </c:pt>
                <c:pt idx="910">
                  <c:v>-40.233926762285208</c:v>
                </c:pt>
                <c:pt idx="911">
                  <c:v>-40.165720915762719</c:v>
                </c:pt>
                <c:pt idx="912">
                  <c:v>-40.114417110676868</c:v>
                </c:pt>
                <c:pt idx="913">
                  <c:v>-40.030097876923328</c:v>
                </c:pt>
                <c:pt idx="914">
                  <c:v>-39.949126634942523</c:v>
                </c:pt>
                <c:pt idx="915">
                  <c:v>-39.876753769226184</c:v>
                </c:pt>
                <c:pt idx="916">
                  <c:v>-39.796716098483273</c:v>
                </c:pt>
                <c:pt idx="917">
                  <c:v>-39.719727799391997</c:v>
                </c:pt>
                <c:pt idx="918">
                  <c:v>-39.637250368614971</c:v>
                </c:pt>
                <c:pt idx="919">
                  <c:v>-39.580574562156414</c:v>
                </c:pt>
                <c:pt idx="920">
                  <c:v>-39.504310312930329</c:v>
                </c:pt>
                <c:pt idx="921">
                  <c:v>-39.454914812014131</c:v>
                </c:pt>
                <c:pt idx="922">
                  <c:v>-39.379826974338314</c:v>
                </c:pt>
                <c:pt idx="923">
                  <c:v>-39.301368356550725</c:v>
                </c:pt>
                <c:pt idx="924">
                  <c:v>-39.246141575553501</c:v>
                </c:pt>
                <c:pt idx="925">
                  <c:v>-39.16149822666236</c:v>
                </c:pt>
                <c:pt idx="926">
                  <c:v>-39.09368813343989</c:v>
                </c:pt>
                <c:pt idx="927">
                  <c:v>-39.028571743583932</c:v>
                </c:pt>
                <c:pt idx="928">
                  <c:v>-38.919888135344038</c:v>
                </c:pt>
                <c:pt idx="929">
                  <c:v>-38.837366183722409</c:v>
                </c:pt>
                <c:pt idx="930">
                  <c:v>-38.7572819208685</c:v>
                </c:pt>
                <c:pt idx="931">
                  <c:v>-38.705990081173724</c:v>
                </c:pt>
                <c:pt idx="932">
                  <c:v>-38.596398760175163</c:v>
                </c:pt>
                <c:pt idx="933">
                  <c:v>-38.535985926635902</c:v>
                </c:pt>
                <c:pt idx="934">
                  <c:v>-38.471572213695879</c:v>
                </c:pt>
                <c:pt idx="935">
                  <c:v>-38.377730024412614</c:v>
                </c:pt>
                <c:pt idx="936">
                  <c:v>-38.296416375864716</c:v>
                </c:pt>
                <c:pt idx="937">
                  <c:v>-38.180621874189747</c:v>
                </c:pt>
                <c:pt idx="938">
                  <c:v>-38.100677541888757</c:v>
                </c:pt>
                <c:pt idx="939">
                  <c:v>-38.003458935717099</c:v>
                </c:pt>
                <c:pt idx="940">
                  <c:v>-37.910700370526293</c:v>
                </c:pt>
                <c:pt idx="941">
                  <c:v>-37.836900328991653</c:v>
                </c:pt>
                <c:pt idx="942">
                  <c:v>-37.767108688165045</c:v>
                </c:pt>
                <c:pt idx="943">
                  <c:v>-37.701459852825309</c:v>
                </c:pt>
                <c:pt idx="944">
                  <c:v>-37.637906206656368</c:v>
                </c:pt>
                <c:pt idx="945">
                  <c:v>-37.533682940976909</c:v>
                </c:pt>
                <c:pt idx="946">
                  <c:v>-37.421847075929698</c:v>
                </c:pt>
                <c:pt idx="947">
                  <c:v>-37.323950408584039</c:v>
                </c:pt>
                <c:pt idx="948">
                  <c:v>-37.204253427427133</c:v>
                </c:pt>
                <c:pt idx="949">
                  <c:v>-37.140722169512088</c:v>
                </c:pt>
                <c:pt idx="950">
                  <c:v>-37.054864391377947</c:v>
                </c:pt>
                <c:pt idx="951">
                  <c:v>-36.958684016239054</c:v>
                </c:pt>
                <c:pt idx="952">
                  <c:v>-36.829708402167086</c:v>
                </c:pt>
                <c:pt idx="953">
                  <c:v>-36.754189437579271</c:v>
                </c:pt>
                <c:pt idx="954">
                  <c:v>-36.652489794200271</c:v>
                </c:pt>
                <c:pt idx="955">
                  <c:v>-36.507358277516296</c:v>
                </c:pt>
                <c:pt idx="956">
                  <c:v>-36.38924626185532</c:v>
                </c:pt>
                <c:pt idx="957">
                  <c:v>-36.296585740911397</c:v>
                </c:pt>
                <c:pt idx="958">
                  <c:v>-36.172240208537602</c:v>
                </c:pt>
                <c:pt idx="959">
                  <c:v>-36.064602691423886</c:v>
                </c:pt>
                <c:pt idx="960">
                  <c:v>-35.892083711781027</c:v>
                </c:pt>
                <c:pt idx="961">
                  <c:v>-35.775089859715159</c:v>
                </c:pt>
                <c:pt idx="962">
                  <c:v>-35.538544537360977</c:v>
                </c:pt>
                <c:pt idx="963">
                  <c:v>-35.37864867391346</c:v>
                </c:pt>
                <c:pt idx="964">
                  <c:v>-35.207364343078282</c:v>
                </c:pt>
                <c:pt idx="965">
                  <c:v>-35.07306348175117</c:v>
                </c:pt>
                <c:pt idx="966">
                  <c:v>-34.886219723126047</c:v>
                </c:pt>
                <c:pt idx="967">
                  <c:v>-34.758497970363607</c:v>
                </c:pt>
                <c:pt idx="968">
                  <c:v>-34.608689290314445</c:v>
                </c:pt>
                <c:pt idx="969">
                  <c:v>-34.342289491074602</c:v>
                </c:pt>
                <c:pt idx="970">
                  <c:v>-34.179838077911604</c:v>
                </c:pt>
                <c:pt idx="971">
                  <c:v>-34.055165688704435</c:v>
                </c:pt>
                <c:pt idx="972">
                  <c:v>-33.879154867283461</c:v>
                </c:pt>
                <c:pt idx="973">
                  <c:v>-33.707271236303669</c:v>
                </c:pt>
                <c:pt idx="974">
                  <c:v>-33.593580967121277</c:v>
                </c:pt>
                <c:pt idx="975">
                  <c:v>-33.457788931627178</c:v>
                </c:pt>
                <c:pt idx="976">
                  <c:v>-33.195261424238886</c:v>
                </c:pt>
                <c:pt idx="977">
                  <c:v>-33.037315586794278</c:v>
                </c:pt>
                <c:pt idx="978">
                  <c:v>-32.757496121406447</c:v>
                </c:pt>
                <c:pt idx="979">
                  <c:v>-32.560501833253618</c:v>
                </c:pt>
                <c:pt idx="980">
                  <c:v>-32.320929889333513</c:v>
                </c:pt>
                <c:pt idx="981">
                  <c:v>-32.136704288227939</c:v>
                </c:pt>
                <c:pt idx="982">
                  <c:v>-31.962317669890304</c:v>
                </c:pt>
                <c:pt idx="983">
                  <c:v>-31.759238633587213</c:v>
                </c:pt>
                <c:pt idx="984">
                  <c:v>-31.519147291030858</c:v>
                </c:pt>
                <c:pt idx="985">
                  <c:v>-31.266821609833144</c:v>
                </c:pt>
                <c:pt idx="986">
                  <c:v>-31.105572362014641</c:v>
                </c:pt>
                <c:pt idx="987">
                  <c:v>-30.84418338486568</c:v>
                </c:pt>
                <c:pt idx="988">
                  <c:v>-30.623671988440435</c:v>
                </c:pt>
                <c:pt idx="989">
                  <c:v>-30.219268321930365</c:v>
                </c:pt>
                <c:pt idx="990">
                  <c:v>-29.854982524844459</c:v>
                </c:pt>
                <c:pt idx="991">
                  <c:v>-29.446661703985008</c:v>
                </c:pt>
                <c:pt idx="992">
                  <c:v>-29.063649197824219</c:v>
                </c:pt>
                <c:pt idx="993">
                  <c:v>-28.793590197844168</c:v>
                </c:pt>
                <c:pt idx="994">
                  <c:v>-28.233804514190147</c:v>
                </c:pt>
                <c:pt idx="995">
                  <c:v>-27.61385284252443</c:v>
                </c:pt>
                <c:pt idx="996">
                  <c:v>-26.793476272709416</c:v>
                </c:pt>
                <c:pt idx="997">
                  <c:v>-26.018551467591049</c:v>
                </c:pt>
                <c:pt idx="998">
                  <c:v>-24.813300204174023</c:v>
                </c:pt>
                <c:pt idx="999">
                  <c:v>-22.921527981287625</c:v>
                </c:pt>
              </c:numCache>
            </c:numRef>
          </c:xVal>
          <c:yVal>
            <c:numRef>
              <c:f>'[NR-U indoor sub7 calibration_final_v3.xlsx](15,30,20,40),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6E5-4378-BE46-1BC393D4D5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6987968"/>
        <c:axId val="346632192"/>
      </c:scatterChart>
      <c:valAx>
        <c:axId val="346987968"/>
        <c:scaling>
          <c:orientation val="minMax"/>
          <c:max val="-20"/>
          <c:min val="-9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UE serving cell receive power (dBm)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632192"/>
        <c:crosses val="autoZero"/>
        <c:crossBetween val="midCat"/>
      </c:valAx>
      <c:valAx>
        <c:axId val="346632192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987968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919400699912506"/>
          <c:y val="0.49603587126331666"/>
          <c:w val="0.15341257209431783"/>
          <c:h val="0.34821719729626927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'[NR-U indoor sub7 calibration_final_v3.xlsx](20,40,20,40), UE RSSI'!$B$1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calibration_final_v3.xlsx](20,40,20,40), UE RSSI'!$B$2:$B$1003</c:f>
              <c:numCache>
                <c:formatCode>General</c:formatCode>
                <c:ptCount val="1002"/>
                <c:pt idx="0">
                  <c:v>-88.78</c:v>
                </c:pt>
                <c:pt idx="1">
                  <c:v>-85.55</c:v>
                </c:pt>
                <c:pt idx="2">
                  <c:v>-84.72</c:v>
                </c:pt>
                <c:pt idx="3">
                  <c:v>-83.91</c:v>
                </c:pt>
                <c:pt idx="4">
                  <c:v>-83.14</c:v>
                </c:pt>
                <c:pt idx="5">
                  <c:v>-82.55</c:v>
                </c:pt>
                <c:pt idx="6">
                  <c:v>-82.31</c:v>
                </c:pt>
                <c:pt idx="7">
                  <c:v>-81.680000000000007</c:v>
                </c:pt>
                <c:pt idx="8">
                  <c:v>-81.239999999999995</c:v>
                </c:pt>
                <c:pt idx="9">
                  <c:v>-80.95</c:v>
                </c:pt>
                <c:pt idx="10">
                  <c:v>-80.81</c:v>
                </c:pt>
                <c:pt idx="11">
                  <c:v>-80.66</c:v>
                </c:pt>
                <c:pt idx="12">
                  <c:v>-80.48</c:v>
                </c:pt>
                <c:pt idx="13">
                  <c:v>-80.19</c:v>
                </c:pt>
                <c:pt idx="14">
                  <c:v>-80.03</c:v>
                </c:pt>
                <c:pt idx="15">
                  <c:v>-79.84</c:v>
                </c:pt>
                <c:pt idx="16">
                  <c:v>-79.61</c:v>
                </c:pt>
                <c:pt idx="17">
                  <c:v>-79.44</c:v>
                </c:pt>
                <c:pt idx="18">
                  <c:v>-79.38</c:v>
                </c:pt>
                <c:pt idx="19">
                  <c:v>-79.23</c:v>
                </c:pt>
                <c:pt idx="20">
                  <c:v>-79.08</c:v>
                </c:pt>
                <c:pt idx="21">
                  <c:v>-78.88</c:v>
                </c:pt>
                <c:pt idx="22">
                  <c:v>-78.75</c:v>
                </c:pt>
                <c:pt idx="23">
                  <c:v>-78.61</c:v>
                </c:pt>
                <c:pt idx="24">
                  <c:v>-78.37</c:v>
                </c:pt>
                <c:pt idx="25">
                  <c:v>-78.2</c:v>
                </c:pt>
                <c:pt idx="26">
                  <c:v>-78.13</c:v>
                </c:pt>
                <c:pt idx="27">
                  <c:v>-78.08</c:v>
                </c:pt>
                <c:pt idx="28">
                  <c:v>-78.010000000000005</c:v>
                </c:pt>
                <c:pt idx="29">
                  <c:v>-77.92</c:v>
                </c:pt>
                <c:pt idx="30">
                  <c:v>-77.84</c:v>
                </c:pt>
                <c:pt idx="31">
                  <c:v>-77.77</c:v>
                </c:pt>
                <c:pt idx="32">
                  <c:v>-77.56</c:v>
                </c:pt>
                <c:pt idx="33">
                  <c:v>-77.44</c:v>
                </c:pt>
                <c:pt idx="34">
                  <c:v>-77.36</c:v>
                </c:pt>
                <c:pt idx="35">
                  <c:v>-77.260000000000005</c:v>
                </c:pt>
                <c:pt idx="36">
                  <c:v>-77.14</c:v>
                </c:pt>
                <c:pt idx="37">
                  <c:v>-77.03</c:v>
                </c:pt>
                <c:pt idx="38">
                  <c:v>-76.900000000000006</c:v>
                </c:pt>
                <c:pt idx="39">
                  <c:v>-76.81</c:v>
                </c:pt>
                <c:pt idx="40">
                  <c:v>-76.7</c:v>
                </c:pt>
                <c:pt idx="41">
                  <c:v>-76.61</c:v>
                </c:pt>
                <c:pt idx="42">
                  <c:v>-76.5</c:v>
                </c:pt>
                <c:pt idx="43">
                  <c:v>-76.44</c:v>
                </c:pt>
                <c:pt idx="44">
                  <c:v>-76.36</c:v>
                </c:pt>
                <c:pt idx="45">
                  <c:v>-76.239999999999995</c:v>
                </c:pt>
                <c:pt idx="46">
                  <c:v>-76.180000000000007</c:v>
                </c:pt>
                <c:pt idx="47">
                  <c:v>-76.03</c:v>
                </c:pt>
                <c:pt idx="48">
                  <c:v>-75.89</c:v>
                </c:pt>
                <c:pt idx="49">
                  <c:v>-75.8</c:v>
                </c:pt>
                <c:pt idx="50">
                  <c:v>-75.739999999999995</c:v>
                </c:pt>
                <c:pt idx="51">
                  <c:v>-75.59</c:v>
                </c:pt>
                <c:pt idx="52">
                  <c:v>-75.52</c:v>
                </c:pt>
                <c:pt idx="53">
                  <c:v>-75.42</c:v>
                </c:pt>
                <c:pt idx="54">
                  <c:v>-75.27</c:v>
                </c:pt>
                <c:pt idx="55">
                  <c:v>-75.19</c:v>
                </c:pt>
                <c:pt idx="56">
                  <c:v>-75.11</c:v>
                </c:pt>
                <c:pt idx="57">
                  <c:v>-75.040000000000006</c:v>
                </c:pt>
                <c:pt idx="58">
                  <c:v>-74.92</c:v>
                </c:pt>
                <c:pt idx="59">
                  <c:v>-74.86</c:v>
                </c:pt>
                <c:pt idx="60">
                  <c:v>-74.78</c:v>
                </c:pt>
                <c:pt idx="61">
                  <c:v>-74.69</c:v>
                </c:pt>
                <c:pt idx="62">
                  <c:v>-74.62</c:v>
                </c:pt>
                <c:pt idx="63">
                  <c:v>-74.569999999999993</c:v>
                </c:pt>
                <c:pt idx="64">
                  <c:v>-74.510000000000005</c:v>
                </c:pt>
                <c:pt idx="65">
                  <c:v>-74.459999999999994</c:v>
                </c:pt>
                <c:pt idx="66">
                  <c:v>-74.41</c:v>
                </c:pt>
                <c:pt idx="67">
                  <c:v>-74.349999999999994</c:v>
                </c:pt>
                <c:pt idx="68">
                  <c:v>-74.3</c:v>
                </c:pt>
                <c:pt idx="69">
                  <c:v>-74.23</c:v>
                </c:pt>
                <c:pt idx="70">
                  <c:v>-74.150000000000006</c:v>
                </c:pt>
                <c:pt idx="71">
                  <c:v>-74.09</c:v>
                </c:pt>
                <c:pt idx="72">
                  <c:v>-74.03</c:v>
                </c:pt>
                <c:pt idx="73">
                  <c:v>-73.97</c:v>
                </c:pt>
                <c:pt idx="74">
                  <c:v>-73.89</c:v>
                </c:pt>
                <c:pt idx="75">
                  <c:v>-73.849999999999994</c:v>
                </c:pt>
                <c:pt idx="76">
                  <c:v>-73.77</c:v>
                </c:pt>
                <c:pt idx="77">
                  <c:v>-73.680000000000007</c:v>
                </c:pt>
                <c:pt idx="78">
                  <c:v>-73.64</c:v>
                </c:pt>
                <c:pt idx="79">
                  <c:v>-73.58</c:v>
                </c:pt>
                <c:pt idx="80">
                  <c:v>-73.53</c:v>
                </c:pt>
                <c:pt idx="81">
                  <c:v>-73.489999999999995</c:v>
                </c:pt>
                <c:pt idx="82">
                  <c:v>-73.38</c:v>
                </c:pt>
                <c:pt idx="83">
                  <c:v>-73.319999999999993</c:v>
                </c:pt>
                <c:pt idx="84">
                  <c:v>-73.25</c:v>
                </c:pt>
                <c:pt idx="85">
                  <c:v>-73.17</c:v>
                </c:pt>
                <c:pt idx="86">
                  <c:v>-73.14</c:v>
                </c:pt>
                <c:pt idx="87">
                  <c:v>-73.069999999999993</c:v>
                </c:pt>
                <c:pt idx="88">
                  <c:v>-73.010000000000005</c:v>
                </c:pt>
                <c:pt idx="89">
                  <c:v>-72.94</c:v>
                </c:pt>
                <c:pt idx="90">
                  <c:v>-72.89</c:v>
                </c:pt>
                <c:pt idx="91">
                  <c:v>-72.849999999999994</c:v>
                </c:pt>
                <c:pt idx="92">
                  <c:v>-72.790000000000006</c:v>
                </c:pt>
                <c:pt idx="93">
                  <c:v>-72.75</c:v>
                </c:pt>
                <c:pt idx="94">
                  <c:v>-72.7</c:v>
                </c:pt>
                <c:pt idx="95">
                  <c:v>-72.66</c:v>
                </c:pt>
                <c:pt idx="96">
                  <c:v>-72.62</c:v>
                </c:pt>
                <c:pt idx="97">
                  <c:v>-72.540000000000006</c:v>
                </c:pt>
                <c:pt idx="98">
                  <c:v>-72.52</c:v>
                </c:pt>
                <c:pt idx="99">
                  <c:v>-72.5</c:v>
                </c:pt>
                <c:pt idx="100">
                  <c:v>-72.45</c:v>
                </c:pt>
                <c:pt idx="101">
                  <c:v>-72.38</c:v>
                </c:pt>
                <c:pt idx="102">
                  <c:v>-72.33</c:v>
                </c:pt>
                <c:pt idx="103">
                  <c:v>-72.239999999999995</c:v>
                </c:pt>
                <c:pt idx="104">
                  <c:v>-72.209999999999994</c:v>
                </c:pt>
                <c:pt idx="105">
                  <c:v>-72.17</c:v>
                </c:pt>
                <c:pt idx="106">
                  <c:v>-72.13</c:v>
                </c:pt>
                <c:pt idx="107">
                  <c:v>-72.11</c:v>
                </c:pt>
                <c:pt idx="108">
                  <c:v>-72.06</c:v>
                </c:pt>
                <c:pt idx="109">
                  <c:v>-72.02</c:v>
                </c:pt>
                <c:pt idx="110">
                  <c:v>-71.95</c:v>
                </c:pt>
                <c:pt idx="111">
                  <c:v>-71.930000000000007</c:v>
                </c:pt>
                <c:pt idx="112">
                  <c:v>-71.900000000000006</c:v>
                </c:pt>
                <c:pt idx="113">
                  <c:v>-71.849999999999994</c:v>
                </c:pt>
                <c:pt idx="114">
                  <c:v>-71.8</c:v>
                </c:pt>
                <c:pt idx="115">
                  <c:v>-71.739999999999995</c:v>
                </c:pt>
                <c:pt idx="116">
                  <c:v>-71.66</c:v>
                </c:pt>
                <c:pt idx="117">
                  <c:v>-71.61</c:v>
                </c:pt>
                <c:pt idx="118">
                  <c:v>-71.58</c:v>
                </c:pt>
                <c:pt idx="119">
                  <c:v>-71.5</c:v>
                </c:pt>
                <c:pt idx="120">
                  <c:v>-71.47</c:v>
                </c:pt>
                <c:pt idx="121">
                  <c:v>-71.41</c:v>
                </c:pt>
                <c:pt idx="122">
                  <c:v>-71.38</c:v>
                </c:pt>
                <c:pt idx="123">
                  <c:v>-71.349999999999994</c:v>
                </c:pt>
                <c:pt idx="124">
                  <c:v>-71.290000000000006</c:v>
                </c:pt>
                <c:pt idx="125">
                  <c:v>-71.23</c:v>
                </c:pt>
                <c:pt idx="126">
                  <c:v>-71.16</c:v>
                </c:pt>
                <c:pt idx="127">
                  <c:v>-71.12</c:v>
                </c:pt>
                <c:pt idx="128">
                  <c:v>-71.05</c:v>
                </c:pt>
                <c:pt idx="129">
                  <c:v>-71.02</c:v>
                </c:pt>
                <c:pt idx="130">
                  <c:v>-70.97</c:v>
                </c:pt>
                <c:pt idx="131">
                  <c:v>-70.91</c:v>
                </c:pt>
                <c:pt idx="132">
                  <c:v>-70.87</c:v>
                </c:pt>
                <c:pt idx="133">
                  <c:v>-70.83</c:v>
                </c:pt>
                <c:pt idx="134">
                  <c:v>-70.81</c:v>
                </c:pt>
                <c:pt idx="135">
                  <c:v>-70.73</c:v>
                </c:pt>
                <c:pt idx="136">
                  <c:v>-70.69</c:v>
                </c:pt>
                <c:pt idx="137">
                  <c:v>-70.63</c:v>
                </c:pt>
                <c:pt idx="138">
                  <c:v>-70.59</c:v>
                </c:pt>
                <c:pt idx="139">
                  <c:v>-70.540000000000006</c:v>
                </c:pt>
                <c:pt idx="140">
                  <c:v>-70.5</c:v>
                </c:pt>
                <c:pt idx="141">
                  <c:v>-70.489999999999995</c:v>
                </c:pt>
                <c:pt idx="142">
                  <c:v>-70.45</c:v>
                </c:pt>
                <c:pt idx="143">
                  <c:v>-70.38</c:v>
                </c:pt>
                <c:pt idx="144">
                  <c:v>-70.34</c:v>
                </c:pt>
                <c:pt idx="145">
                  <c:v>-70.28</c:v>
                </c:pt>
                <c:pt idx="146">
                  <c:v>-70.25</c:v>
                </c:pt>
                <c:pt idx="147">
                  <c:v>-70.22</c:v>
                </c:pt>
                <c:pt idx="148">
                  <c:v>-70.11</c:v>
                </c:pt>
                <c:pt idx="149">
                  <c:v>-70.08</c:v>
                </c:pt>
                <c:pt idx="150">
                  <c:v>-70.05</c:v>
                </c:pt>
                <c:pt idx="151">
                  <c:v>-70.010000000000005</c:v>
                </c:pt>
                <c:pt idx="152">
                  <c:v>-69.98</c:v>
                </c:pt>
                <c:pt idx="153">
                  <c:v>-69.92</c:v>
                </c:pt>
                <c:pt idx="154">
                  <c:v>-69.849999999999994</c:v>
                </c:pt>
                <c:pt idx="155">
                  <c:v>-69.8</c:v>
                </c:pt>
                <c:pt idx="156">
                  <c:v>-69.77</c:v>
                </c:pt>
                <c:pt idx="157">
                  <c:v>-69.709999999999994</c:v>
                </c:pt>
                <c:pt idx="158">
                  <c:v>-69.69</c:v>
                </c:pt>
                <c:pt idx="159">
                  <c:v>-69.66</c:v>
                </c:pt>
                <c:pt idx="160">
                  <c:v>-69.62</c:v>
                </c:pt>
                <c:pt idx="161">
                  <c:v>-69.59</c:v>
                </c:pt>
                <c:pt idx="162">
                  <c:v>-69.540000000000006</c:v>
                </c:pt>
                <c:pt idx="163">
                  <c:v>-69.489999999999995</c:v>
                </c:pt>
                <c:pt idx="164">
                  <c:v>-69.459999999999994</c:v>
                </c:pt>
                <c:pt idx="165">
                  <c:v>-69.42</c:v>
                </c:pt>
                <c:pt idx="166">
                  <c:v>-69.39</c:v>
                </c:pt>
                <c:pt idx="167">
                  <c:v>-69.36</c:v>
                </c:pt>
                <c:pt idx="168">
                  <c:v>-69.349999999999994</c:v>
                </c:pt>
                <c:pt idx="169">
                  <c:v>-69.31</c:v>
                </c:pt>
                <c:pt idx="170">
                  <c:v>-69.27</c:v>
                </c:pt>
                <c:pt idx="171">
                  <c:v>-69.239999999999995</c:v>
                </c:pt>
                <c:pt idx="172">
                  <c:v>-69.2</c:v>
                </c:pt>
                <c:pt idx="173">
                  <c:v>-69.14</c:v>
                </c:pt>
                <c:pt idx="174">
                  <c:v>-69.11</c:v>
                </c:pt>
                <c:pt idx="175">
                  <c:v>-69.09</c:v>
                </c:pt>
                <c:pt idx="176">
                  <c:v>-69.05</c:v>
                </c:pt>
                <c:pt idx="177">
                  <c:v>-69.010000000000005</c:v>
                </c:pt>
                <c:pt idx="178">
                  <c:v>-68.989999999999995</c:v>
                </c:pt>
                <c:pt idx="179">
                  <c:v>-68.97</c:v>
                </c:pt>
                <c:pt idx="180">
                  <c:v>-68.92</c:v>
                </c:pt>
                <c:pt idx="181">
                  <c:v>-68.84</c:v>
                </c:pt>
                <c:pt idx="182">
                  <c:v>-68.8</c:v>
                </c:pt>
                <c:pt idx="183">
                  <c:v>-68.760000000000005</c:v>
                </c:pt>
                <c:pt idx="184">
                  <c:v>-68.739999999999995</c:v>
                </c:pt>
                <c:pt idx="185">
                  <c:v>-68.72</c:v>
                </c:pt>
                <c:pt idx="186">
                  <c:v>-68.69</c:v>
                </c:pt>
                <c:pt idx="187">
                  <c:v>-68.64</c:v>
                </c:pt>
                <c:pt idx="188">
                  <c:v>-68.61</c:v>
                </c:pt>
                <c:pt idx="189">
                  <c:v>-68.569999999999993</c:v>
                </c:pt>
                <c:pt idx="190">
                  <c:v>-68.53</c:v>
                </c:pt>
                <c:pt idx="191">
                  <c:v>-68.53</c:v>
                </c:pt>
                <c:pt idx="192">
                  <c:v>-68.510000000000005</c:v>
                </c:pt>
                <c:pt idx="193">
                  <c:v>-68.48</c:v>
                </c:pt>
                <c:pt idx="194">
                  <c:v>-68.430000000000007</c:v>
                </c:pt>
                <c:pt idx="195">
                  <c:v>-68.37</c:v>
                </c:pt>
                <c:pt idx="196">
                  <c:v>-68.349999999999994</c:v>
                </c:pt>
                <c:pt idx="197">
                  <c:v>-68.33</c:v>
                </c:pt>
                <c:pt idx="198">
                  <c:v>-68.290000000000006</c:v>
                </c:pt>
                <c:pt idx="199">
                  <c:v>-68.25</c:v>
                </c:pt>
                <c:pt idx="200">
                  <c:v>-68.209999999999994</c:v>
                </c:pt>
                <c:pt idx="201">
                  <c:v>-68.17</c:v>
                </c:pt>
                <c:pt idx="202">
                  <c:v>-68.14</c:v>
                </c:pt>
                <c:pt idx="203">
                  <c:v>-68.099999999999994</c:v>
                </c:pt>
                <c:pt idx="204">
                  <c:v>-68.09</c:v>
                </c:pt>
                <c:pt idx="205">
                  <c:v>-68.040000000000006</c:v>
                </c:pt>
                <c:pt idx="206">
                  <c:v>-68.010000000000005</c:v>
                </c:pt>
                <c:pt idx="207">
                  <c:v>-67.97</c:v>
                </c:pt>
                <c:pt idx="208">
                  <c:v>-67.94</c:v>
                </c:pt>
                <c:pt idx="209">
                  <c:v>-67.900000000000006</c:v>
                </c:pt>
                <c:pt idx="210">
                  <c:v>-67.87</c:v>
                </c:pt>
                <c:pt idx="211">
                  <c:v>-67.8</c:v>
                </c:pt>
                <c:pt idx="212">
                  <c:v>-67.739999999999995</c:v>
                </c:pt>
                <c:pt idx="213">
                  <c:v>-67.64</c:v>
                </c:pt>
                <c:pt idx="214">
                  <c:v>-67.59</c:v>
                </c:pt>
                <c:pt idx="215">
                  <c:v>-67.540000000000006</c:v>
                </c:pt>
                <c:pt idx="216">
                  <c:v>-67.510000000000005</c:v>
                </c:pt>
                <c:pt idx="217">
                  <c:v>-67.489999999999995</c:v>
                </c:pt>
                <c:pt idx="218">
                  <c:v>-67.44</c:v>
                </c:pt>
                <c:pt idx="219">
                  <c:v>-67.41</c:v>
                </c:pt>
                <c:pt idx="220">
                  <c:v>-67.37</c:v>
                </c:pt>
                <c:pt idx="221">
                  <c:v>-67.349999999999994</c:v>
                </c:pt>
                <c:pt idx="222">
                  <c:v>-67.290000000000006</c:v>
                </c:pt>
                <c:pt idx="223">
                  <c:v>-67.239999999999995</c:v>
                </c:pt>
                <c:pt idx="224">
                  <c:v>-67.22</c:v>
                </c:pt>
                <c:pt idx="225">
                  <c:v>-67.180000000000007</c:v>
                </c:pt>
                <c:pt idx="226">
                  <c:v>-67.16</c:v>
                </c:pt>
                <c:pt idx="227">
                  <c:v>-67.12</c:v>
                </c:pt>
                <c:pt idx="228">
                  <c:v>-67.099999999999994</c:v>
                </c:pt>
                <c:pt idx="229">
                  <c:v>-67.05</c:v>
                </c:pt>
                <c:pt idx="230">
                  <c:v>-66.98</c:v>
                </c:pt>
                <c:pt idx="231">
                  <c:v>-66.95</c:v>
                </c:pt>
                <c:pt idx="232">
                  <c:v>-66.930000000000007</c:v>
                </c:pt>
                <c:pt idx="233">
                  <c:v>-66.900000000000006</c:v>
                </c:pt>
                <c:pt idx="234">
                  <c:v>-66.849999999999994</c:v>
                </c:pt>
                <c:pt idx="235">
                  <c:v>-66.81</c:v>
                </c:pt>
                <c:pt idx="236">
                  <c:v>-66.790000000000006</c:v>
                </c:pt>
                <c:pt idx="237">
                  <c:v>-66.75</c:v>
                </c:pt>
                <c:pt idx="238">
                  <c:v>-66.66</c:v>
                </c:pt>
                <c:pt idx="239">
                  <c:v>-66.599999999999994</c:v>
                </c:pt>
                <c:pt idx="240">
                  <c:v>-66.569999999999993</c:v>
                </c:pt>
                <c:pt idx="241">
                  <c:v>-66.540000000000006</c:v>
                </c:pt>
                <c:pt idx="242">
                  <c:v>-66.44</c:v>
                </c:pt>
                <c:pt idx="243">
                  <c:v>-66.39</c:v>
                </c:pt>
                <c:pt idx="244">
                  <c:v>-66.38</c:v>
                </c:pt>
                <c:pt idx="245">
                  <c:v>-66.349999999999994</c:v>
                </c:pt>
                <c:pt idx="246">
                  <c:v>-66.33</c:v>
                </c:pt>
                <c:pt idx="247">
                  <c:v>-66.290000000000006</c:v>
                </c:pt>
                <c:pt idx="248">
                  <c:v>-66.27</c:v>
                </c:pt>
                <c:pt idx="249">
                  <c:v>-66.239999999999995</c:v>
                </c:pt>
                <c:pt idx="250">
                  <c:v>-66.180000000000007</c:v>
                </c:pt>
                <c:pt idx="251">
                  <c:v>-66.150000000000006</c:v>
                </c:pt>
                <c:pt idx="252">
                  <c:v>-66.12</c:v>
                </c:pt>
                <c:pt idx="253">
                  <c:v>-66.099999999999994</c:v>
                </c:pt>
                <c:pt idx="254">
                  <c:v>-66.08</c:v>
                </c:pt>
                <c:pt idx="255">
                  <c:v>-66.03</c:v>
                </c:pt>
                <c:pt idx="256">
                  <c:v>-66.02</c:v>
                </c:pt>
                <c:pt idx="257">
                  <c:v>-65.98</c:v>
                </c:pt>
                <c:pt idx="258">
                  <c:v>-65.900000000000006</c:v>
                </c:pt>
                <c:pt idx="259">
                  <c:v>-65.87</c:v>
                </c:pt>
                <c:pt idx="260">
                  <c:v>-65.84</c:v>
                </c:pt>
                <c:pt idx="261">
                  <c:v>-65.819999999999993</c:v>
                </c:pt>
                <c:pt idx="262">
                  <c:v>-65.8</c:v>
                </c:pt>
                <c:pt idx="263">
                  <c:v>-65.760000000000005</c:v>
                </c:pt>
                <c:pt idx="264">
                  <c:v>-65.75</c:v>
                </c:pt>
                <c:pt idx="265">
                  <c:v>-65.7</c:v>
                </c:pt>
                <c:pt idx="266">
                  <c:v>-65.67</c:v>
                </c:pt>
                <c:pt idx="267">
                  <c:v>-65.62</c:v>
                </c:pt>
                <c:pt idx="268">
                  <c:v>-65.59</c:v>
                </c:pt>
                <c:pt idx="269">
                  <c:v>-65.569999999999993</c:v>
                </c:pt>
                <c:pt idx="270">
                  <c:v>-65.53</c:v>
                </c:pt>
                <c:pt idx="271">
                  <c:v>-65.48</c:v>
                </c:pt>
                <c:pt idx="272">
                  <c:v>-65.44</c:v>
                </c:pt>
                <c:pt idx="273">
                  <c:v>-65.41</c:v>
                </c:pt>
                <c:pt idx="274">
                  <c:v>-65.37</c:v>
                </c:pt>
                <c:pt idx="275">
                  <c:v>-65.3</c:v>
                </c:pt>
                <c:pt idx="276">
                  <c:v>-65.27</c:v>
                </c:pt>
                <c:pt idx="277">
                  <c:v>-65.239999999999995</c:v>
                </c:pt>
                <c:pt idx="278">
                  <c:v>-65.2</c:v>
                </c:pt>
                <c:pt idx="279">
                  <c:v>-65.150000000000006</c:v>
                </c:pt>
                <c:pt idx="280">
                  <c:v>-65.099999999999994</c:v>
                </c:pt>
                <c:pt idx="281">
                  <c:v>-65.06</c:v>
                </c:pt>
                <c:pt idx="282">
                  <c:v>-64.98</c:v>
                </c:pt>
                <c:pt idx="283">
                  <c:v>-64.94</c:v>
                </c:pt>
                <c:pt idx="284">
                  <c:v>-64.86</c:v>
                </c:pt>
                <c:pt idx="285">
                  <c:v>-64.81</c:v>
                </c:pt>
                <c:pt idx="286">
                  <c:v>-64.77</c:v>
                </c:pt>
                <c:pt idx="287">
                  <c:v>-64.739999999999995</c:v>
                </c:pt>
                <c:pt idx="288">
                  <c:v>-64.7</c:v>
                </c:pt>
                <c:pt idx="289">
                  <c:v>-64.680000000000007</c:v>
                </c:pt>
                <c:pt idx="290">
                  <c:v>-64.62</c:v>
                </c:pt>
                <c:pt idx="291">
                  <c:v>-64.56</c:v>
                </c:pt>
                <c:pt idx="292">
                  <c:v>-64.56</c:v>
                </c:pt>
                <c:pt idx="293">
                  <c:v>-64.53</c:v>
                </c:pt>
                <c:pt idx="294">
                  <c:v>-64.5</c:v>
                </c:pt>
                <c:pt idx="295">
                  <c:v>-64.48</c:v>
                </c:pt>
                <c:pt idx="296">
                  <c:v>-64.45</c:v>
                </c:pt>
                <c:pt idx="297">
                  <c:v>-64.430000000000007</c:v>
                </c:pt>
                <c:pt idx="298">
                  <c:v>-64.39</c:v>
                </c:pt>
                <c:pt idx="299">
                  <c:v>-64.34</c:v>
                </c:pt>
                <c:pt idx="300">
                  <c:v>-64.31</c:v>
                </c:pt>
                <c:pt idx="301">
                  <c:v>-64.290000000000006</c:v>
                </c:pt>
                <c:pt idx="302">
                  <c:v>-64.28</c:v>
                </c:pt>
                <c:pt idx="303">
                  <c:v>-64.25</c:v>
                </c:pt>
                <c:pt idx="304">
                  <c:v>-64.23</c:v>
                </c:pt>
                <c:pt idx="305">
                  <c:v>-64.2</c:v>
                </c:pt>
                <c:pt idx="306">
                  <c:v>-64.14</c:v>
                </c:pt>
                <c:pt idx="307">
                  <c:v>-64.12</c:v>
                </c:pt>
                <c:pt idx="308">
                  <c:v>-64.09</c:v>
                </c:pt>
                <c:pt idx="309">
                  <c:v>-64.08</c:v>
                </c:pt>
                <c:pt idx="310">
                  <c:v>-64.02</c:v>
                </c:pt>
                <c:pt idx="311">
                  <c:v>-64</c:v>
                </c:pt>
                <c:pt idx="312">
                  <c:v>-63.99</c:v>
                </c:pt>
                <c:pt idx="313">
                  <c:v>-63.96</c:v>
                </c:pt>
                <c:pt idx="314">
                  <c:v>-63.91</c:v>
                </c:pt>
                <c:pt idx="315">
                  <c:v>-63.88</c:v>
                </c:pt>
                <c:pt idx="316">
                  <c:v>-63.84</c:v>
                </c:pt>
                <c:pt idx="317">
                  <c:v>-63.81</c:v>
                </c:pt>
                <c:pt idx="318">
                  <c:v>-63.76</c:v>
                </c:pt>
                <c:pt idx="319">
                  <c:v>-63.75</c:v>
                </c:pt>
                <c:pt idx="320">
                  <c:v>-63.73</c:v>
                </c:pt>
                <c:pt idx="321">
                  <c:v>-63.68</c:v>
                </c:pt>
                <c:pt idx="322">
                  <c:v>-63.63</c:v>
                </c:pt>
                <c:pt idx="323">
                  <c:v>-63.6</c:v>
                </c:pt>
                <c:pt idx="324">
                  <c:v>-63.57</c:v>
                </c:pt>
                <c:pt idx="325">
                  <c:v>-63.54</c:v>
                </c:pt>
                <c:pt idx="326">
                  <c:v>-63.51</c:v>
                </c:pt>
                <c:pt idx="327">
                  <c:v>-63.48</c:v>
                </c:pt>
                <c:pt idx="328">
                  <c:v>-63.44</c:v>
                </c:pt>
                <c:pt idx="329">
                  <c:v>-63.4</c:v>
                </c:pt>
                <c:pt idx="330">
                  <c:v>-63.38</c:v>
                </c:pt>
                <c:pt idx="331">
                  <c:v>-63.34</c:v>
                </c:pt>
                <c:pt idx="332">
                  <c:v>-63.32</c:v>
                </c:pt>
                <c:pt idx="333">
                  <c:v>-63.29</c:v>
                </c:pt>
                <c:pt idx="334">
                  <c:v>-63.25</c:v>
                </c:pt>
                <c:pt idx="335">
                  <c:v>-63.23</c:v>
                </c:pt>
                <c:pt idx="336">
                  <c:v>-63.2</c:v>
                </c:pt>
                <c:pt idx="337">
                  <c:v>-63.17</c:v>
                </c:pt>
                <c:pt idx="338">
                  <c:v>-63.11</c:v>
                </c:pt>
                <c:pt idx="339">
                  <c:v>-63.08</c:v>
                </c:pt>
                <c:pt idx="340">
                  <c:v>-63.05</c:v>
                </c:pt>
                <c:pt idx="341">
                  <c:v>-63.02</c:v>
                </c:pt>
                <c:pt idx="342">
                  <c:v>-62.99</c:v>
                </c:pt>
                <c:pt idx="343">
                  <c:v>-62.96</c:v>
                </c:pt>
                <c:pt idx="344">
                  <c:v>-62.93</c:v>
                </c:pt>
                <c:pt idx="345">
                  <c:v>-62.88</c:v>
                </c:pt>
                <c:pt idx="346">
                  <c:v>-62.87</c:v>
                </c:pt>
                <c:pt idx="347">
                  <c:v>-62.84</c:v>
                </c:pt>
                <c:pt idx="348">
                  <c:v>-62.81</c:v>
                </c:pt>
                <c:pt idx="349">
                  <c:v>-62.76</c:v>
                </c:pt>
                <c:pt idx="350">
                  <c:v>-62.73</c:v>
                </c:pt>
                <c:pt idx="351">
                  <c:v>-62.69</c:v>
                </c:pt>
                <c:pt idx="352">
                  <c:v>-62.63</c:v>
                </c:pt>
                <c:pt idx="353">
                  <c:v>-62.59</c:v>
                </c:pt>
                <c:pt idx="354">
                  <c:v>-62.57</c:v>
                </c:pt>
                <c:pt idx="355">
                  <c:v>-62.55</c:v>
                </c:pt>
                <c:pt idx="356">
                  <c:v>-62.5</c:v>
                </c:pt>
                <c:pt idx="357">
                  <c:v>-62.45</c:v>
                </c:pt>
                <c:pt idx="358">
                  <c:v>-62.42</c:v>
                </c:pt>
                <c:pt idx="359">
                  <c:v>-62.38</c:v>
                </c:pt>
                <c:pt idx="360">
                  <c:v>-62.36</c:v>
                </c:pt>
                <c:pt idx="361">
                  <c:v>-62.33</c:v>
                </c:pt>
                <c:pt idx="362">
                  <c:v>-62.29</c:v>
                </c:pt>
                <c:pt idx="363">
                  <c:v>-62.25</c:v>
                </c:pt>
                <c:pt idx="364">
                  <c:v>-62.22</c:v>
                </c:pt>
                <c:pt idx="365">
                  <c:v>-62.19</c:v>
                </c:pt>
                <c:pt idx="366">
                  <c:v>-62.15</c:v>
                </c:pt>
                <c:pt idx="367">
                  <c:v>-62.13</c:v>
                </c:pt>
                <c:pt idx="368">
                  <c:v>-62.12</c:v>
                </c:pt>
                <c:pt idx="369">
                  <c:v>-62.08</c:v>
                </c:pt>
                <c:pt idx="370">
                  <c:v>-62.05</c:v>
                </c:pt>
                <c:pt idx="371">
                  <c:v>-62</c:v>
                </c:pt>
                <c:pt idx="372">
                  <c:v>-61.98</c:v>
                </c:pt>
                <c:pt idx="373">
                  <c:v>-61.96</c:v>
                </c:pt>
                <c:pt idx="374">
                  <c:v>-61.91</c:v>
                </c:pt>
                <c:pt idx="375">
                  <c:v>-61.85</c:v>
                </c:pt>
                <c:pt idx="376">
                  <c:v>-61.82</c:v>
                </c:pt>
                <c:pt idx="377">
                  <c:v>-61.78</c:v>
                </c:pt>
                <c:pt idx="378">
                  <c:v>-61.75</c:v>
                </c:pt>
                <c:pt idx="379">
                  <c:v>-61.72</c:v>
                </c:pt>
                <c:pt idx="380">
                  <c:v>-61.68</c:v>
                </c:pt>
                <c:pt idx="381">
                  <c:v>-61.64</c:v>
                </c:pt>
                <c:pt idx="382">
                  <c:v>-61.57</c:v>
                </c:pt>
                <c:pt idx="383">
                  <c:v>-61.55</c:v>
                </c:pt>
                <c:pt idx="384">
                  <c:v>-61.49</c:v>
                </c:pt>
                <c:pt idx="385">
                  <c:v>-61.47</c:v>
                </c:pt>
                <c:pt idx="386">
                  <c:v>-61.45</c:v>
                </c:pt>
                <c:pt idx="387">
                  <c:v>-61.41</c:v>
                </c:pt>
                <c:pt idx="388">
                  <c:v>-61.38</c:v>
                </c:pt>
                <c:pt idx="389">
                  <c:v>-61.33</c:v>
                </c:pt>
                <c:pt idx="390">
                  <c:v>-61.27</c:v>
                </c:pt>
                <c:pt idx="391">
                  <c:v>-61.21</c:v>
                </c:pt>
                <c:pt idx="392">
                  <c:v>-61.17</c:v>
                </c:pt>
                <c:pt idx="393">
                  <c:v>-61.14</c:v>
                </c:pt>
                <c:pt idx="394">
                  <c:v>-61.09</c:v>
                </c:pt>
                <c:pt idx="395">
                  <c:v>-61.05</c:v>
                </c:pt>
                <c:pt idx="396">
                  <c:v>-61.02</c:v>
                </c:pt>
                <c:pt idx="397">
                  <c:v>-60.98</c:v>
                </c:pt>
                <c:pt idx="398">
                  <c:v>-60.94</c:v>
                </c:pt>
                <c:pt idx="399">
                  <c:v>-60.92</c:v>
                </c:pt>
                <c:pt idx="400">
                  <c:v>-60.88</c:v>
                </c:pt>
                <c:pt idx="401">
                  <c:v>-60.85</c:v>
                </c:pt>
                <c:pt idx="402">
                  <c:v>-60.81</c:v>
                </c:pt>
                <c:pt idx="403">
                  <c:v>-60.77</c:v>
                </c:pt>
                <c:pt idx="404">
                  <c:v>-60.75</c:v>
                </c:pt>
                <c:pt idx="405">
                  <c:v>-60.72</c:v>
                </c:pt>
                <c:pt idx="406">
                  <c:v>-60.69</c:v>
                </c:pt>
                <c:pt idx="407">
                  <c:v>-60.66</c:v>
                </c:pt>
                <c:pt idx="408">
                  <c:v>-60.62</c:v>
                </c:pt>
                <c:pt idx="409">
                  <c:v>-60.58</c:v>
                </c:pt>
                <c:pt idx="410">
                  <c:v>-60.55</c:v>
                </c:pt>
                <c:pt idx="411">
                  <c:v>-60.48</c:v>
                </c:pt>
                <c:pt idx="412">
                  <c:v>-60.42</c:v>
                </c:pt>
                <c:pt idx="413">
                  <c:v>-60.35</c:v>
                </c:pt>
                <c:pt idx="414">
                  <c:v>-60.3</c:v>
                </c:pt>
                <c:pt idx="415">
                  <c:v>-60.22</c:v>
                </c:pt>
                <c:pt idx="416">
                  <c:v>-60.2</c:v>
                </c:pt>
                <c:pt idx="417">
                  <c:v>-60.16</c:v>
                </c:pt>
                <c:pt idx="418">
                  <c:v>-60.13</c:v>
                </c:pt>
                <c:pt idx="419">
                  <c:v>-60.12</c:v>
                </c:pt>
                <c:pt idx="420">
                  <c:v>-60.08</c:v>
                </c:pt>
                <c:pt idx="421">
                  <c:v>-60.04</c:v>
                </c:pt>
                <c:pt idx="422">
                  <c:v>-60.01</c:v>
                </c:pt>
                <c:pt idx="423">
                  <c:v>-59.98</c:v>
                </c:pt>
                <c:pt idx="424">
                  <c:v>-59.96</c:v>
                </c:pt>
                <c:pt idx="425">
                  <c:v>-59.91</c:v>
                </c:pt>
                <c:pt idx="426">
                  <c:v>-59.89</c:v>
                </c:pt>
                <c:pt idx="427">
                  <c:v>-59.85</c:v>
                </c:pt>
                <c:pt idx="428">
                  <c:v>-59.8</c:v>
                </c:pt>
                <c:pt idx="429">
                  <c:v>-59.76</c:v>
                </c:pt>
                <c:pt idx="430">
                  <c:v>-59.75</c:v>
                </c:pt>
                <c:pt idx="431">
                  <c:v>-59.7</c:v>
                </c:pt>
                <c:pt idx="432">
                  <c:v>-59.67</c:v>
                </c:pt>
                <c:pt idx="433">
                  <c:v>-59.61</c:v>
                </c:pt>
                <c:pt idx="434">
                  <c:v>-59.6</c:v>
                </c:pt>
                <c:pt idx="435">
                  <c:v>-59.55</c:v>
                </c:pt>
                <c:pt idx="436">
                  <c:v>-59.5</c:v>
                </c:pt>
                <c:pt idx="437">
                  <c:v>-59.48</c:v>
                </c:pt>
                <c:pt idx="438">
                  <c:v>-59.45</c:v>
                </c:pt>
                <c:pt idx="439">
                  <c:v>-59.43</c:v>
                </c:pt>
                <c:pt idx="440">
                  <c:v>-59.4</c:v>
                </c:pt>
                <c:pt idx="441">
                  <c:v>-59.38</c:v>
                </c:pt>
                <c:pt idx="442">
                  <c:v>-59.35</c:v>
                </c:pt>
                <c:pt idx="443">
                  <c:v>-59.28</c:v>
                </c:pt>
                <c:pt idx="444">
                  <c:v>-59.24</c:v>
                </c:pt>
                <c:pt idx="445">
                  <c:v>-59.2</c:v>
                </c:pt>
                <c:pt idx="446">
                  <c:v>-59.11</c:v>
                </c:pt>
                <c:pt idx="447">
                  <c:v>-59.08</c:v>
                </c:pt>
                <c:pt idx="448">
                  <c:v>-59.04</c:v>
                </c:pt>
                <c:pt idx="449">
                  <c:v>-59.02</c:v>
                </c:pt>
                <c:pt idx="450">
                  <c:v>-58.97</c:v>
                </c:pt>
                <c:pt idx="451">
                  <c:v>-58.94</c:v>
                </c:pt>
                <c:pt idx="452">
                  <c:v>-58.89</c:v>
                </c:pt>
                <c:pt idx="453">
                  <c:v>-58.86</c:v>
                </c:pt>
                <c:pt idx="454">
                  <c:v>-58.82</c:v>
                </c:pt>
                <c:pt idx="455">
                  <c:v>-58.8</c:v>
                </c:pt>
                <c:pt idx="456">
                  <c:v>-58.77</c:v>
                </c:pt>
                <c:pt idx="457">
                  <c:v>-58.74</c:v>
                </c:pt>
                <c:pt idx="458">
                  <c:v>-58.7</c:v>
                </c:pt>
                <c:pt idx="459">
                  <c:v>-58.68</c:v>
                </c:pt>
                <c:pt idx="460">
                  <c:v>-58.66</c:v>
                </c:pt>
                <c:pt idx="461">
                  <c:v>-58.61</c:v>
                </c:pt>
                <c:pt idx="462">
                  <c:v>-58.59</c:v>
                </c:pt>
                <c:pt idx="463">
                  <c:v>-58.57</c:v>
                </c:pt>
                <c:pt idx="464">
                  <c:v>-58.54</c:v>
                </c:pt>
                <c:pt idx="465">
                  <c:v>-58.5</c:v>
                </c:pt>
                <c:pt idx="466">
                  <c:v>-58.47</c:v>
                </c:pt>
                <c:pt idx="467">
                  <c:v>-58.42</c:v>
                </c:pt>
                <c:pt idx="468">
                  <c:v>-58.37</c:v>
                </c:pt>
                <c:pt idx="469">
                  <c:v>-58.35</c:v>
                </c:pt>
                <c:pt idx="470">
                  <c:v>-58.31</c:v>
                </c:pt>
                <c:pt idx="471">
                  <c:v>-58.29</c:v>
                </c:pt>
                <c:pt idx="472">
                  <c:v>-58.27</c:v>
                </c:pt>
                <c:pt idx="473">
                  <c:v>-58.23</c:v>
                </c:pt>
                <c:pt idx="474">
                  <c:v>-58.19</c:v>
                </c:pt>
                <c:pt idx="475">
                  <c:v>-58.13</c:v>
                </c:pt>
                <c:pt idx="476">
                  <c:v>-58.09</c:v>
                </c:pt>
                <c:pt idx="477">
                  <c:v>-58.06</c:v>
                </c:pt>
                <c:pt idx="478">
                  <c:v>-58.01</c:v>
                </c:pt>
                <c:pt idx="479">
                  <c:v>-57.96</c:v>
                </c:pt>
                <c:pt idx="480">
                  <c:v>-57.92</c:v>
                </c:pt>
                <c:pt idx="481">
                  <c:v>-57.9</c:v>
                </c:pt>
                <c:pt idx="482">
                  <c:v>-57.87</c:v>
                </c:pt>
                <c:pt idx="483">
                  <c:v>-57.83</c:v>
                </c:pt>
                <c:pt idx="484">
                  <c:v>-57.79</c:v>
                </c:pt>
                <c:pt idx="485">
                  <c:v>-57.73</c:v>
                </c:pt>
                <c:pt idx="486">
                  <c:v>-57.69</c:v>
                </c:pt>
                <c:pt idx="487">
                  <c:v>-57.63</c:v>
                </c:pt>
                <c:pt idx="488">
                  <c:v>-57.59</c:v>
                </c:pt>
                <c:pt idx="489">
                  <c:v>-57.54</c:v>
                </c:pt>
                <c:pt idx="490">
                  <c:v>-57.47</c:v>
                </c:pt>
                <c:pt idx="491">
                  <c:v>-57.45</c:v>
                </c:pt>
                <c:pt idx="492">
                  <c:v>-57.4</c:v>
                </c:pt>
                <c:pt idx="493">
                  <c:v>-57.37</c:v>
                </c:pt>
                <c:pt idx="494">
                  <c:v>-57.36</c:v>
                </c:pt>
                <c:pt idx="495">
                  <c:v>-57.35</c:v>
                </c:pt>
                <c:pt idx="496">
                  <c:v>-57.31</c:v>
                </c:pt>
                <c:pt idx="497">
                  <c:v>-57.29</c:v>
                </c:pt>
                <c:pt idx="498">
                  <c:v>-57.25</c:v>
                </c:pt>
                <c:pt idx="499">
                  <c:v>-57.23</c:v>
                </c:pt>
                <c:pt idx="500">
                  <c:v>-57.21</c:v>
                </c:pt>
                <c:pt idx="501">
                  <c:v>-57.15</c:v>
                </c:pt>
                <c:pt idx="502">
                  <c:v>-57.07</c:v>
                </c:pt>
                <c:pt idx="503">
                  <c:v>-57.02</c:v>
                </c:pt>
                <c:pt idx="504">
                  <c:v>-56.98</c:v>
                </c:pt>
                <c:pt idx="505">
                  <c:v>-56.93</c:v>
                </c:pt>
                <c:pt idx="506">
                  <c:v>-56.91</c:v>
                </c:pt>
                <c:pt idx="507">
                  <c:v>-56.89</c:v>
                </c:pt>
                <c:pt idx="508">
                  <c:v>-56.85</c:v>
                </c:pt>
                <c:pt idx="509">
                  <c:v>-56.82</c:v>
                </c:pt>
                <c:pt idx="510">
                  <c:v>-56.76</c:v>
                </c:pt>
                <c:pt idx="511">
                  <c:v>-56.73</c:v>
                </c:pt>
                <c:pt idx="512">
                  <c:v>-56.67</c:v>
                </c:pt>
                <c:pt idx="513">
                  <c:v>-56.64</c:v>
                </c:pt>
                <c:pt idx="514">
                  <c:v>-56.62</c:v>
                </c:pt>
                <c:pt idx="515">
                  <c:v>-56.58</c:v>
                </c:pt>
                <c:pt idx="516">
                  <c:v>-56.54</c:v>
                </c:pt>
                <c:pt idx="517">
                  <c:v>-56.52</c:v>
                </c:pt>
                <c:pt idx="518">
                  <c:v>-56.49</c:v>
                </c:pt>
                <c:pt idx="519">
                  <c:v>-56.4</c:v>
                </c:pt>
                <c:pt idx="520">
                  <c:v>-56.34</c:v>
                </c:pt>
                <c:pt idx="521">
                  <c:v>-56.31</c:v>
                </c:pt>
                <c:pt idx="522">
                  <c:v>-56.27</c:v>
                </c:pt>
                <c:pt idx="523">
                  <c:v>-56.23</c:v>
                </c:pt>
                <c:pt idx="524">
                  <c:v>-56.2</c:v>
                </c:pt>
                <c:pt idx="525">
                  <c:v>-56.17</c:v>
                </c:pt>
                <c:pt idx="526">
                  <c:v>-56.1</c:v>
                </c:pt>
                <c:pt idx="527">
                  <c:v>-56.06</c:v>
                </c:pt>
                <c:pt idx="528">
                  <c:v>-56.03</c:v>
                </c:pt>
                <c:pt idx="529">
                  <c:v>-56</c:v>
                </c:pt>
                <c:pt idx="530">
                  <c:v>-55.98</c:v>
                </c:pt>
                <c:pt idx="531">
                  <c:v>-55.96</c:v>
                </c:pt>
                <c:pt idx="532">
                  <c:v>-55.93</c:v>
                </c:pt>
                <c:pt idx="533">
                  <c:v>-55.91</c:v>
                </c:pt>
                <c:pt idx="534">
                  <c:v>-55.85</c:v>
                </c:pt>
                <c:pt idx="535">
                  <c:v>-55.8</c:v>
                </c:pt>
                <c:pt idx="536">
                  <c:v>-55.76</c:v>
                </c:pt>
                <c:pt idx="537">
                  <c:v>-55.72</c:v>
                </c:pt>
                <c:pt idx="538">
                  <c:v>-55.66</c:v>
                </c:pt>
                <c:pt idx="539">
                  <c:v>-55.65</c:v>
                </c:pt>
                <c:pt idx="540">
                  <c:v>-55.62</c:v>
                </c:pt>
                <c:pt idx="541">
                  <c:v>-55.59</c:v>
                </c:pt>
                <c:pt idx="542">
                  <c:v>-55.56</c:v>
                </c:pt>
                <c:pt idx="543">
                  <c:v>-55.54</c:v>
                </c:pt>
                <c:pt idx="544">
                  <c:v>-55.49</c:v>
                </c:pt>
                <c:pt idx="545">
                  <c:v>-55.47</c:v>
                </c:pt>
                <c:pt idx="546">
                  <c:v>-55.44</c:v>
                </c:pt>
                <c:pt idx="547">
                  <c:v>-55.36</c:v>
                </c:pt>
                <c:pt idx="548">
                  <c:v>-55.29</c:v>
                </c:pt>
                <c:pt idx="549">
                  <c:v>-55.25</c:v>
                </c:pt>
                <c:pt idx="550">
                  <c:v>-55.23</c:v>
                </c:pt>
                <c:pt idx="551">
                  <c:v>-55.21</c:v>
                </c:pt>
                <c:pt idx="552">
                  <c:v>-55.18</c:v>
                </c:pt>
                <c:pt idx="553">
                  <c:v>-55.16</c:v>
                </c:pt>
                <c:pt idx="554">
                  <c:v>-55.13</c:v>
                </c:pt>
                <c:pt idx="555">
                  <c:v>-55.1</c:v>
                </c:pt>
                <c:pt idx="556">
                  <c:v>-55.08</c:v>
                </c:pt>
                <c:pt idx="557">
                  <c:v>-55.05</c:v>
                </c:pt>
                <c:pt idx="558">
                  <c:v>-55.01</c:v>
                </c:pt>
                <c:pt idx="559">
                  <c:v>-54.99</c:v>
                </c:pt>
                <c:pt idx="560">
                  <c:v>-54.95</c:v>
                </c:pt>
                <c:pt idx="561">
                  <c:v>-54.92</c:v>
                </c:pt>
                <c:pt idx="562">
                  <c:v>-54.89</c:v>
                </c:pt>
                <c:pt idx="563">
                  <c:v>-54.88</c:v>
                </c:pt>
                <c:pt idx="564">
                  <c:v>-54.85</c:v>
                </c:pt>
                <c:pt idx="565">
                  <c:v>-54.82</c:v>
                </c:pt>
                <c:pt idx="566">
                  <c:v>-54.78</c:v>
                </c:pt>
                <c:pt idx="567">
                  <c:v>-54.74</c:v>
                </c:pt>
                <c:pt idx="568">
                  <c:v>-54.72</c:v>
                </c:pt>
                <c:pt idx="569">
                  <c:v>-54.7</c:v>
                </c:pt>
                <c:pt idx="570">
                  <c:v>-54.68</c:v>
                </c:pt>
                <c:pt idx="571">
                  <c:v>-54.65</c:v>
                </c:pt>
                <c:pt idx="572">
                  <c:v>-54.62</c:v>
                </c:pt>
                <c:pt idx="573">
                  <c:v>-54.59</c:v>
                </c:pt>
                <c:pt idx="574">
                  <c:v>-54.54</c:v>
                </c:pt>
                <c:pt idx="575">
                  <c:v>-54.52</c:v>
                </c:pt>
                <c:pt idx="576">
                  <c:v>-54.5</c:v>
                </c:pt>
                <c:pt idx="577">
                  <c:v>-54.46</c:v>
                </c:pt>
                <c:pt idx="578">
                  <c:v>-54.43</c:v>
                </c:pt>
                <c:pt idx="579">
                  <c:v>-54.42</c:v>
                </c:pt>
                <c:pt idx="580">
                  <c:v>-54.4</c:v>
                </c:pt>
                <c:pt idx="581">
                  <c:v>-54.38</c:v>
                </c:pt>
                <c:pt idx="582">
                  <c:v>-54.35</c:v>
                </c:pt>
                <c:pt idx="583">
                  <c:v>-54.32</c:v>
                </c:pt>
                <c:pt idx="584">
                  <c:v>-54.3</c:v>
                </c:pt>
                <c:pt idx="585">
                  <c:v>-54.27</c:v>
                </c:pt>
                <c:pt idx="586">
                  <c:v>-54.25</c:v>
                </c:pt>
                <c:pt idx="587">
                  <c:v>-54.2</c:v>
                </c:pt>
                <c:pt idx="588">
                  <c:v>-54.17</c:v>
                </c:pt>
                <c:pt idx="589">
                  <c:v>-54.16</c:v>
                </c:pt>
                <c:pt idx="590">
                  <c:v>-54.12</c:v>
                </c:pt>
                <c:pt idx="591">
                  <c:v>-54.09</c:v>
                </c:pt>
                <c:pt idx="592">
                  <c:v>-54.07</c:v>
                </c:pt>
                <c:pt idx="593">
                  <c:v>-54.04</c:v>
                </c:pt>
                <c:pt idx="594">
                  <c:v>-53.98</c:v>
                </c:pt>
                <c:pt idx="595">
                  <c:v>-53.98</c:v>
                </c:pt>
                <c:pt idx="596">
                  <c:v>-53.93</c:v>
                </c:pt>
                <c:pt idx="597">
                  <c:v>-53.9</c:v>
                </c:pt>
                <c:pt idx="598">
                  <c:v>-53.87</c:v>
                </c:pt>
                <c:pt idx="599">
                  <c:v>-53.85</c:v>
                </c:pt>
                <c:pt idx="600">
                  <c:v>-53.81</c:v>
                </c:pt>
                <c:pt idx="601">
                  <c:v>-53.77</c:v>
                </c:pt>
                <c:pt idx="602">
                  <c:v>-53.72</c:v>
                </c:pt>
                <c:pt idx="603">
                  <c:v>-53.7</c:v>
                </c:pt>
                <c:pt idx="604">
                  <c:v>-53.67</c:v>
                </c:pt>
                <c:pt idx="605">
                  <c:v>-53.64</c:v>
                </c:pt>
                <c:pt idx="606">
                  <c:v>-53.61</c:v>
                </c:pt>
                <c:pt idx="607">
                  <c:v>-53.59</c:v>
                </c:pt>
                <c:pt idx="608">
                  <c:v>-53.56</c:v>
                </c:pt>
                <c:pt idx="609">
                  <c:v>-53.51</c:v>
                </c:pt>
                <c:pt idx="610">
                  <c:v>-53.47</c:v>
                </c:pt>
                <c:pt idx="611">
                  <c:v>-53.47</c:v>
                </c:pt>
                <c:pt idx="612">
                  <c:v>-53.44</c:v>
                </c:pt>
                <c:pt idx="613">
                  <c:v>-53.41</c:v>
                </c:pt>
                <c:pt idx="614">
                  <c:v>-53.37</c:v>
                </c:pt>
                <c:pt idx="615">
                  <c:v>-53.34</c:v>
                </c:pt>
                <c:pt idx="616">
                  <c:v>-53.29</c:v>
                </c:pt>
                <c:pt idx="617">
                  <c:v>-53.27</c:v>
                </c:pt>
                <c:pt idx="618">
                  <c:v>-53.25</c:v>
                </c:pt>
                <c:pt idx="619">
                  <c:v>-53.22</c:v>
                </c:pt>
                <c:pt idx="620">
                  <c:v>-53.19</c:v>
                </c:pt>
                <c:pt idx="621">
                  <c:v>-53.16</c:v>
                </c:pt>
                <c:pt idx="622">
                  <c:v>-53.11</c:v>
                </c:pt>
                <c:pt idx="623">
                  <c:v>-53.09</c:v>
                </c:pt>
                <c:pt idx="624">
                  <c:v>-53.06</c:v>
                </c:pt>
                <c:pt idx="625">
                  <c:v>-53.03</c:v>
                </c:pt>
                <c:pt idx="626">
                  <c:v>-53.01</c:v>
                </c:pt>
                <c:pt idx="627">
                  <c:v>-52.96</c:v>
                </c:pt>
                <c:pt idx="628">
                  <c:v>-52.93</c:v>
                </c:pt>
                <c:pt idx="629">
                  <c:v>-52.91</c:v>
                </c:pt>
                <c:pt idx="630">
                  <c:v>-52.89</c:v>
                </c:pt>
                <c:pt idx="631">
                  <c:v>-52.87</c:v>
                </c:pt>
                <c:pt idx="632">
                  <c:v>-52.84</c:v>
                </c:pt>
                <c:pt idx="633">
                  <c:v>-52.82</c:v>
                </c:pt>
                <c:pt idx="634">
                  <c:v>-52.8</c:v>
                </c:pt>
                <c:pt idx="635">
                  <c:v>-52.75</c:v>
                </c:pt>
                <c:pt idx="636">
                  <c:v>-52.7</c:v>
                </c:pt>
                <c:pt idx="637">
                  <c:v>-52.68</c:v>
                </c:pt>
                <c:pt idx="638">
                  <c:v>-52.65</c:v>
                </c:pt>
                <c:pt idx="639">
                  <c:v>-52.61</c:v>
                </c:pt>
                <c:pt idx="640">
                  <c:v>-52.58</c:v>
                </c:pt>
                <c:pt idx="641">
                  <c:v>-52.55</c:v>
                </c:pt>
                <c:pt idx="642">
                  <c:v>-52.5</c:v>
                </c:pt>
                <c:pt idx="643">
                  <c:v>-52.47</c:v>
                </c:pt>
                <c:pt idx="644">
                  <c:v>-52.44</c:v>
                </c:pt>
                <c:pt idx="645">
                  <c:v>-52.41</c:v>
                </c:pt>
                <c:pt idx="646">
                  <c:v>-52.4</c:v>
                </c:pt>
                <c:pt idx="647">
                  <c:v>-52.36</c:v>
                </c:pt>
                <c:pt idx="648">
                  <c:v>-52.31</c:v>
                </c:pt>
                <c:pt idx="649">
                  <c:v>-52.27</c:v>
                </c:pt>
                <c:pt idx="650">
                  <c:v>-52.22</c:v>
                </c:pt>
                <c:pt idx="651">
                  <c:v>-52.17</c:v>
                </c:pt>
                <c:pt idx="652">
                  <c:v>-52.15</c:v>
                </c:pt>
                <c:pt idx="653">
                  <c:v>-52.11</c:v>
                </c:pt>
                <c:pt idx="654">
                  <c:v>-52.09</c:v>
                </c:pt>
                <c:pt idx="655">
                  <c:v>-52.08</c:v>
                </c:pt>
                <c:pt idx="656">
                  <c:v>-52.04</c:v>
                </c:pt>
                <c:pt idx="657">
                  <c:v>-51.99</c:v>
                </c:pt>
                <c:pt idx="658">
                  <c:v>-51.98</c:v>
                </c:pt>
                <c:pt idx="659">
                  <c:v>-51.91</c:v>
                </c:pt>
                <c:pt idx="660">
                  <c:v>-51.9</c:v>
                </c:pt>
                <c:pt idx="661">
                  <c:v>-51.88</c:v>
                </c:pt>
                <c:pt idx="662">
                  <c:v>-51.84</c:v>
                </c:pt>
                <c:pt idx="663">
                  <c:v>-51.8</c:v>
                </c:pt>
                <c:pt idx="664">
                  <c:v>-51.77</c:v>
                </c:pt>
                <c:pt idx="665">
                  <c:v>-51.73</c:v>
                </c:pt>
                <c:pt idx="666">
                  <c:v>-51.7</c:v>
                </c:pt>
                <c:pt idx="667">
                  <c:v>-51.68</c:v>
                </c:pt>
                <c:pt idx="668">
                  <c:v>-51.65</c:v>
                </c:pt>
                <c:pt idx="669">
                  <c:v>-51.63</c:v>
                </c:pt>
                <c:pt idx="670">
                  <c:v>-51.61</c:v>
                </c:pt>
                <c:pt idx="671">
                  <c:v>-51.57</c:v>
                </c:pt>
                <c:pt idx="672">
                  <c:v>-51.57</c:v>
                </c:pt>
                <c:pt idx="673">
                  <c:v>-51.53</c:v>
                </c:pt>
                <c:pt idx="674">
                  <c:v>-51.52</c:v>
                </c:pt>
                <c:pt idx="675">
                  <c:v>-51.5</c:v>
                </c:pt>
                <c:pt idx="676">
                  <c:v>-51.48</c:v>
                </c:pt>
                <c:pt idx="677">
                  <c:v>-51.46</c:v>
                </c:pt>
                <c:pt idx="678">
                  <c:v>-51.43</c:v>
                </c:pt>
                <c:pt idx="679">
                  <c:v>-51.39</c:v>
                </c:pt>
                <c:pt idx="680">
                  <c:v>-51.34</c:v>
                </c:pt>
                <c:pt idx="681">
                  <c:v>-51.31</c:v>
                </c:pt>
                <c:pt idx="682">
                  <c:v>-51.26</c:v>
                </c:pt>
                <c:pt idx="683">
                  <c:v>-51.24</c:v>
                </c:pt>
                <c:pt idx="684">
                  <c:v>-51.22</c:v>
                </c:pt>
                <c:pt idx="685">
                  <c:v>-51.16</c:v>
                </c:pt>
                <c:pt idx="686">
                  <c:v>-51.1</c:v>
                </c:pt>
                <c:pt idx="687">
                  <c:v>-51.05</c:v>
                </c:pt>
                <c:pt idx="688">
                  <c:v>-51.03</c:v>
                </c:pt>
                <c:pt idx="689">
                  <c:v>-50.99</c:v>
                </c:pt>
                <c:pt idx="690">
                  <c:v>-50.96</c:v>
                </c:pt>
                <c:pt idx="691">
                  <c:v>-50.95</c:v>
                </c:pt>
                <c:pt idx="692">
                  <c:v>-50.92</c:v>
                </c:pt>
                <c:pt idx="693">
                  <c:v>-50.9</c:v>
                </c:pt>
                <c:pt idx="694">
                  <c:v>-50.85</c:v>
                </c:pt>
                <c:pt idx="695">
                  <c:v>-50.83</c:v>
                </c:pt>
                <c:pt idx="696">
                  <c:v>-50.78</c:v>
                </c:pt>
                <c:pt idx="697">
                  <c:v>-50.76</c:v>
                </c:pt>
                <c:pt idx="698">
                  <c:v>-50.73</c:v>
                </c:pt>
                <c:pt idx="699">
                  <c:v>-50.7</c:v>
                </c:pt>
                <c:pt idx="700">
                  <c:v>-50.67</c:v>
                </c:pt>
                <c:pt idx="701">
                  <c:v>-50.62</c:v>
                </c:pt>
                <c:pt idx="702">
                  <c:v>-50.55</c:v>
                </c:pt>
                <c:pt idx="703">
                  <c:v>-50.51</c:v>
                </c:pt>
                <c:pt idx="704">
                  <c:v>-50.49</c:v>
                </c:pt>
                <c:pt idx="705">
                  <c:v>-50.47</c:v>
                </c:pt>
                <c:pt idx="706">
                  <c:v>-50.46</c:v>
                </c:pt>
                <c:pt idx="707">
                  <c:v>-50.43</c:v>
                </c:pt>
                <c:pt idx="708">
                  <c:v>-50.4</c:v>
                </c:pt>
                <c:pt idx="709">
                  <c:v>-50.34</c:v>
                </c:pt>
                <c:pt idx="710">
                  <c:v>-50.3</c:v>
                </c:pt>
                <c:pt idx="711">
                  <c:v>-50.27</c:v>
                </c:pt>
                <c:pt idx="712">
                  <c:v>-50.25</c:v>
                </c:pt>
                <c:pt idx="713">
                  <c:v>-50.22</c:v>
                </c:pt>
                <c:pt idx="714">
                  <c:v>-50.19</c:v>
                </c:pt>
                <c:pt idx="715">
                  <c:v>-50.16</c:v>
                </c:pt>
                <c:pt idx="716">
                  <c:v>-50.11</c:v>
                </c:pt>
                <c:pt idx="717">
                  <c:v>-50.08</c:v>
                </c:pt>
                <c:pt idx="718">
                  <c:v>-50.05</c:v>
                </c:pt>
                <c:pt idx="719">
                  <c:v>-50</c:v>
                </c:pt>
                <c:pt idx="720">
                  <c:v>-49.97</c:v>
                </c:pt>
                <c:pt idx="721">
                  <c:v>-49.95</c:v>
                </c:pt>
                <c:pt idx="722">
                  <c:v>-49.91</c:v>
                </c:pt>
                <c:pt idx="723">
                  <c:v>-49.89</c:v>
                </c:pt>
                <c:pt idx="724">
                  <c:v>-49.84</c:v>
                </c:pt>
                <c:pt idx="725">
                  <c:v>-49.82</c:v>
                </c:pt>
                <c:pt idx="726">
                  <c:v>-49.76</c:v>
                </c:pt>
                <c:pt idx="727">
                  <c:v>-49.71</c:v>
                </c:pt>
                <c:pt idx="728">
                  <c:v>-49.66</c:v>
                </c:pt>
                <c:pt idx="729">
                  <c:v>-49.63</c:v>
                </c:pt>
                <c:pt idx="730">
                  <c:v>-49.6</c:v>
                </c:pt>
                <c:pt idx="731">
                  <c:v>-49.55</c:v>
                </c:pt>
                <c:pt idx="732">
                  <c:v>-49.53</c:v>
                </c:pt>
                <c:pt idx="733">
                  <c:v>-49.52</c:v>
                </c:pt>
                <c:pt idx="734">
                  <c:v>-49.5</c:v>
                </c:pt>
                <c:pt idx="735">
                  <c:v>-49.49</c:v>
                </c:pt>
                <c:pt idx="736">
                  <c:v>-49.45</c:v>
                </c:pt>
                <c:pt idx="737">
                  <c:v>-49.43</c:v>
                </c:pt>
                <c:pt idx="738">
                  <c:v>-49.38</c:v>
                </c:pt>
                <c:pt idx="739">
                  <c:v>-49.34</c:v>
                </c:pt>
                <c:pt idx="740">
                  <c:v>-49.31</c:v>
                </c:pt>
                <c:pt idx="741">
                  <c:v>-49.28</c:v>
                </c:pt>
                <c:pt idx="742">
                  <c:v>-49.27</c:v>
                </c:pt>
                <c:pt idx="743">
                  <c:v>-49.22</c:v>
                </c:pt>
                <c:pt idx="744">
                  <c:v>-49.21</c:v>
                </c:pt>
                <c:pt idx="745">
                  <c:v>-49.18</c:v>
                </c:pt>
                <c:pt idx="746">
                  <c:v>-49.16</c:v>
                </c:pt>
                <c:pt idx="747">
                  <c:v>-49.09</c:v>
                </c:pt>
                <c:pt idx="748">
                  <c:v>-49.07</c:v>
                </c:pt>
                <c:pt idx="749">
                  <c:v>-49.06</c:v>
                </c:pt>
                <c:pt idx="750">
                  <c:v>-49.03</c:v>
                </c:pt>
                <c:pt idx="751">
                  <c:v>-49</c:v>
                </c:pt>
                <c:pt idx="752">
                  <c:v>-48.97</c:v>
                </c:pt>
                <c:pt idx="753">
                  <c:v>-48.96</c:v>
                </c:pt>
                <c:pt idx="754">
                  <c:v>-48.93</c:v>
                </c:pt>
                <c:pt idx="755">
                  <c:v>-48.92</c:v>
                </c:pt>
                <c:pt idx="756">
                  <c:v>-48.9</c:v>
                </c:pt>
                <c:pt idx="757">
                  <c:v>-48.85</c:v>
                </c:pt>
                <c:pt idx="758">
                  <c:v>-48.82</c:v>
                </c:pt>
                <c:pt idx="759">
                  <c:v>-48.8</c:v>
                </c:pt>
                <c:pt idx="760">
                  <c:v>-48.74</c:v>
                </c:pt>
                <c:pt idx="761">
                  <c:v>-48.69</c:v>
                </c:pt>
                <c:pt idx="762">
                  <c:v>-48.65</c:v>
                </c:pt>
                <c:pt idx="763">
                  <c:v>-48.62</c:v>
                </c:pt>
                <c:pt idx="764">
                  <c:v>-48.6</c:v>
                </c:pt>
                <c:pt idx="765">
                  <c:v>-48.52</c:v>
                </c:pt>
                <c:pt idx="766">
                  <c:v>-48.49</c:v>
                </c:pt>
                <c:pt idx="767">
                  <c:v>-48.44</c:v>
                </c:pt>
                <c:pt idx="768">
                  <c:v>-48.41</c:v>
                </c:pt>
                <c:pt idx="769">
                  <c:v>-48.38</c:v>
                </c:pt>
                <c:pt idx="770">
                  <c:v>-48.35</c:v>
                </c:pt>
                <c:pt idx="771">
                  <c:v>-48.31</c:v>
                </c:pt>
                <c:pt idx="772">
                  <c:v>-48.29</c:v>
                </c:pt>
                <c:pt idx="773">
                  <c:v>-48.26</c:v>
                </c:pt>
                <c:pt idx="774">
                  <c:v>-48.22</c:v>
                </c:pt>
                <c:pt idx="775">
                  <c:v>-48.19</c:v>
                </c:pt>
                <c:pt idx="776">
                  <c:v>-48.16</c:v>
                </c:pt>
                <c:pt idx="777">
                  <c:v>-48.12</c:v>
                </c:pt>
                <c:pt idx="778">
                  <c:v>-48.1</c:v>
                </c:pt>
                <c:pt idx="779">
                  <c:v>-48.08</c:v>
                </c:pt>
                <c:pt idx="780">
                  <c:v>-48.01</c:v>
                </c:pt>
                <c:pt idx="781">
                  <c:v>-47.95</c:v>
                </c:pt>
                <c:pt idx="782">
                  <c:v>-47.9</c:v>
                </c:pt>
                <c:pt idx="783">
                  <c:v>-47.87</c:v>
                </c:pt>
                <c:pt idx="784">
                  <c:v>-47.83</c:v>
                </c:pt>
                <c:pt idx="785">
                  <c:v>-47.79</c:v>
                </c:pt>
                <c:pt idx="786">
                  <c:v>-47.76</c:v>
                </c:pt>
                <c:pt idx="787">
                  <c:v>-47.74</c:v>
                </c:pt>
                <c:pt idx="788">
                  <c:v>-47.69</c:v>
                </c:pt>
                <c:pt idx="789">
                  <c:v>-47.64</c:v>
                </c:pt>
                <c:pt idx="790">
                  <c:v>-47.6</c:v>
                </c:pt>
                <c:pt idx="791">
                  <c:v>-47.57</c:v>
                </c:pt>
                <c:pt idx="792">
                  <c:v>-47.55</c:v>
                </c:pt>
                <c:pt idx="793">
                  <c:v>-47.48</c:v>
                </c:pt>
                <c:pt idx="794">
                  <c:v>-47.44</c:v>
                </c:pt>
                <c:pt idx="795">
                  <c:v>-47.41</c:v>
                </c:pt>
                <c:pt idx="796">
                  <c:v>-47.37</c:v>
                </c:pt>
                <c:pt idx="797">
                  <c:v>-47.33</c:v>
                </c:pt>
                <c:pt idx="798">
                  <c:v>-47.28</c:v>
                </c:pt>
                <c:pt idx="799">
                  <c:v>-47.23</c:v>
                </c:pt>
                <c:pt idx="800">
                  <c:v>-47.2</c:v>
                </c:pt>
                <c:pt idx="801">
                  <c:v>-47.17</c:v>
                </c:pt>
                <c:pt idx="802">
                  <c:v>-47.14</c:v>
                </c:pt>
                <c:pt idx="803">
                  <c:v>-47.1</c:v>
                </c:pt>
                <c:pt idx="804">
                  <c:v>-47.07</c:v>
                </c:pt>
                <c:pt idx="805">
                  <c:v>-47.04</c:v>
                </c:pt>
                <c:pt idx="806">
                  <c:v>-46.99</c:v>
                </c:pt>
                <c:pt idx="807">
                  <c:v>-46.96</c:v>
                </c:pt>
                <c:pt idx="808">
                  <c:v>-46.91</c:v>
                </c:pt>
                <c:pt idx="809">
                  <c:v>-46.9</c:v>
                </c:pt>
                <c:pt idx="810">
                  <c:v>-46.88</c:v>
                </c:pt>
                <c:pt idx="811">
                  <c:v>-46.85</c:v>
                </c:pt>
                <c:pt idx="812">
                  <c:v>-46.84</c:v>
                </c:pt>
                <c:pt idx="813">
                  <c:v>-46.79</c:v>
                </c:pt>
                <c:pt idx="814">
                  <c:v>-46.75</c:v>
                </c:pt>
                <c:pt idx="815">
                  <c:v>-46.71</c:v>
                </c:pt>
                <c:pt idx="816">
                  <c:v>-46.67</c:v>
                </c:pt>
                <c:pt idx="817">
                  <c:v>-46.65</c:v>
                </c:pt>
                <c:pt idx="818">
                  <c:v>-46.62</c:v>
                </c:pt>
                <c:pt idx="819">
                  <c:v>-46.57</c:v>
                </c:pt>
                <c:pt idx="820">
                  <c:v>-46.51</c:v>
                </c:pt>
                <c:pt idx="821">
                  <c:v>-46.43</c:v>
                </c:pt>
                <c:pt idx="822">
                  <c:v>-46.41</c:v>
                </c:pt>
                <c:pt idx="823">
                  <c:v>-46.35</c:v>
                </c:pt>
                <c:pt idx="824">
                  <c:v>-46.33</c:v>
                </c:pt>
                <c:pt idx="825">
                  <c:v>-46.28</c:v>
                </c:pt>
                <c:pt idx="826">
                  <c:v>-46.24</c:v>
                </c:pt>
                <c:pt idx="827">
                  <c:v>-46.2</c:v>
                </c:pt>
                <c:pt idx="828">
                  <c:v>-46.17</c:v>
                </c:pt>
                <c:pt idx="829">
                  <c:v>-46.15</c:v>
                </c:pt>
                <c:pt idx="830">
                  <c:v>-46.08</c:v>
                </c:pt>
                <c:pt idx="831">
                  <c:v>-46.03</c:v>
                </c:pt>
                <c:pt idx="832">
                  <c:v>-45.94</c:v>
                </c:pt>
                <c:pt idx="833">
                  <c:v>-45.92</c:v>
                </c:pt>
                <c:pt idx="834">
                  <c:v>-45.86</c:v>
                </c:pt>
                <c:pt idx="835">
                  <c:v>-45.84</c:v>
                </c:pt>
                <c:pt idx="836">
                  <c:v>-45.78</c:v>
                </c:pt>
                <c:pt idx="837">
                  <c:v>-45.72</c:v>
                </c:pt>
                <c:pt idx="838">
                  <c:v>-45.68</c:v>
                </c:pt>
                <c:pt idx="839">
                  <c:v>-45.62</c:v>
                </c:pt>
                <c:pt idx="840">
                  <c:v>-45.58</c:v>
                </c:pt>
                <c:pt idx="841">
                  <c:v>-45.55</c:v>
                </c:pt>
                <c:pt idx="842">
                  <c:v>-45.51</c:v>
                </c:pt>
                <c:pt idx="843">
                  <c:v>-45.47</c:v>
                </c:pt>
                <c:pt idx="844">
                  <c:v>-45.42</c:v>
                </c:pt>
                <c:pt idx="845">
                  <c:v>-45.4</c:v>
                </c:pt>
                <c:pt idx="846">
                  <c:v>-45.34</c:v>
                </c:pt>
                <c:pt idx="847">
                  <c:v>-45.3</c:v>
                </c:pt>
                <c:pt idx="848">
                  <c:v>-45.25</c:v>
                </c:pt>
                <c:pt idx="849">
                  <c:v>-45.23</c:v>
                </c:pt>
                <c:pt idx="850">
                  <c:v>-45.18</c:v>
                </c:pt>
                <c:pt idx="851">
                  <c:v>-45.13</c:v>
                </c:pt>
                <c:pt idx="852">
                  <c:v>-45.1</c:v>
                </c:pt>
                <c:pt idx="853">
                  <c:v>-45</c:v>
                </c:pt>
                <c:pt idx="854">
                  <c:v>-44.98</c:v>
                </c:pt>
                <c:pt idx="855">
                  <c:v>-44.94</c:v>
                </c:pt>
                <c:pt idx="856">
                  <c:v>-44.92</c:v>
                </c:pt>
                <c:pt idx="857">
                  <c:v>-44.88</c:v>
                </c:pt>
                <c:pt idx="858">
                  <c:v>-44.84</c:v>
                </c:pt>
                <c:pt idx="859">
                  <c:v>-44.81</c:v>
                </c:pt>
                <c:pt idx="860">
                  <c:v>-44.77</c:v>
                </c:pt>
                <c:pt idx="861">
                  <c:v>-44.75</c:v>
                </c:pt>
                <c:pt idx="862">
                  <c:v>-44.71</c:v>
                </c:pt>
                <c:pt idx="863">
                  <c:v>-44.66</c:v>
                </c:pt>
                <c:pt idx="864">
                  <c:v>-44.61</c:v>
                </c:pt>
                <c:pt idx="865">
                  <c:v>-44.57</c:v>
                </c:pt>
                <c:pt idx="866">
                  <c:v>-44.56</c:v>
                </c:pt>
                <c:pt idx="867">
                  <c:v>-44.51</c:v>
                </c:pt>
                <c:pt idx="868">
                  <c:v>-44.49</c:v>
                </c:pt>
                <c:pt idx="869">
                  <c:v>-44.42</c:v>
                </c:pt>
                <c:pt idx="870">
                  <c:v>-44.38</c:v>
                </c:pt>
                <c:pt idx="871">
                  <c:v>-44.35</c:v>
                </c:pt>
                <c:pt idx="872">
                  <c:v>-44.33</c:v>
                </c:pt>
                <c:pt idx="873">
                  <c:v>-44.27</c:v>
                </c:pt>
                <c:pt idx="874">
                  <c:v>-44.21</c:v>
                </c:pt>
                <c:pt idx="875">
                  <c:v>-44.14</c:v>
                </c:pt>
                <c:pt idx="876">
                  <c:v>-44.1</c:v>
                </c:pt>
                <c:pt idx="877">
                  <c:v>-44.05</c:v>
                </c:pt>
                <c:pt idx="878">
                  <c:v>-44</c:v>
                </c:pt>
                <c:pt idx="879">
                  <c:v>-43.97</c:v>
                </c:pt>
                <c:pt idx="880">
                  <c:v>-43.94</c:v>
                </c:pt>
                <c:pt idx="881">
                  <c:v>-43.91</c:v>
                </c:pt>
                <c:pt idx="882">
                  <c:v>-43.86</c:v>
                </c:pt>
                <c:pt idx="883">
                  <c:v>-43.8</c:v>
                </c:pt>
                <c:pt idx="884">
                  <c:v>-43.76</c:v>
                </c:pt>
                <c:pt idx="885">
                  <c:v>-43.71</c:v>
                </c:pt>
                <c:pt idx="886">
                  <c:v>-43.68</c:v>
                </c:pt>
                <c:pt idx="887">
                  <c:v>-43.63</c:v>
                </c:pt>
                <c:pt idx="888">
                  <c:v>-43.6</c:v>
                </c:pt>
                <c:pt idx="889">
                  <c:v>-43.53</c:v>
                </c:pt>
                <c:pt idx="890">
                  <c:v>-43.41</c:v>
                </c:pt>
                <c:pt idx="891">
                  <c:v>-43.36</c:v>
                </c:pt>
                <c:pt idx="892">
                  <c:v>-43.31</c:v>
                </c:pt>
                <c:pt idx="893">
                  <c:v>-43.27</c:v>
                </c:pt>
                <c:pt idx="894">
                  <c:v>-43.23</c:v>
                </c:pt>
                <c:pt idx="895">
                  <c:v>-43.2</c:v>
                </c:pt>
                <c:pt idx="896">
                  <c:v>-43.15</c:v>
                </c:pt>
                <c:pt idx="897">
                  <c:v>-43.1</c:v>
                </c:pt>
                <c:pt idx="898">
                  <c:v>-43.03</c:v>
                </c:pt>
                <c:pt idx="899">
                  <c:v>-43.02</c:v>
                </c:pt>
                <c:pt idx="900">
                  <c:v>-42.97</c:v>
                </c:pt>
                <c:pt idx="901">
                  <c:v>-42.92</c:v>
                </c:pt>
                <c:pt idx="902">
                  <c:v>-42.86</c:v>
                </c:pt>
                <c:pt idx="903">
                  <c:v>-42.8</c:v>
                </c:pt>
                <c:pt idx="904">
                  <c:v>-42.75</c:v>
                </c:pt>
                <c:pt idx="905">
                  <c:v>-42.66</c:v>
                </c:pt>
                <c:pt idx="906">
                  <c:v>-42.63</c:v>
                </c:pt>
                <c:pt idx="907">
                  <c:v>-42.57</c:v>
                </c:pt>
                <c:pt idx="908">
                  <c:v>-42.55</c:v>
                </c:pt>
                <c:pt idx="909">
                  <c:v>-42.49</c:v>
                </c:pt>
                <c:pt idx="910">
                  <c:v>-42.45</c:v>
                </c:pt>
                <c:pt idx="911">
                  <c:v>-42.35</c:v>
                </c:pt>
                <c:pt idx="912">
                  <c:v>-42.28</c:v>
                </c:pt>
                <c:pt idx="913">
                  <c:v>-42.26</c:v>
                </c:pt>
                <c:pt idx="914">
                  <c:v>-42.2</c:v>
                </c:pt>
                <c:pt idx="915">
                  <c:v>-42.11</c:v>
                </c:pt>
                <c:pt idx="916">
                  <c:v>-42.04</c:v>
                </c:pt>
                <c:pt idx="917">
                  <c:v>-41.97</c:v>
                </c:pt>
                <c:pt idx="918">
                  <c:v>-41.9</c:v>
                </c:pt>
                <c:pt idx="919">
                  <c:v>-41.83</c:v>
                </c:pt>
                <c:pt idx="920">
                  <c:v>-41.73</c:v>
                </c:pt>
                <c:pt idx="921">
                  <c:v>-41.66</c:v>
                </c:pt>
                <c:pt idx="922">
                  <c:v>-41.58</c:v>
                </c:pt>
                <c:pt idx="923">
                  <c:v>-41.5</c:v>
                </c:pt>
                <c:pt idx="924">
                  <c:v>-41.36</c:v>
                </c:pt>
                <c:pt idx="925">
                  <c:v>-41.26</c:v>
                </c:pt>
                <c:pt idx="926">
                  <c:v>-41.14</c:v>
                </c:pt>
                <c:pt idx="927">
                  <c:v>-41.09</c:v>
                </c:pt>
                <c:pt idx="928">
                  <c:v>-41.04</c:v>
                </c:pt>
                <c:pt idx="929">
                  <c:v>-40.950000000000003</c:v>
                </c:pt>
                <c:pt idx="930">
                  <c:v>-40.869999999999997</c:v>
                </c:pt>
                <c:pt idx="931">
                  <c:v>-40.76</c:v>
                </c:pt>
                <c:pt idx="932">
                  <c:v>-40.69</c:v>
                </c:pt>
                <c:pt idx="933">
                  <c:v>-40.549999999999997</c:v>
                </c:pt>
                <c:pt idx="934">
                  <c:v>-40.49</c:v>
                </c:pt>
                <c:pt idx="935">
                  <c:v>-40.35</c:v>
                </c:pt>
                <c:pt idx="936">
                  <c:v>-40.24</c:v>
                </c:pt>
                <c:pt idx="937">
                  <c:v>-40.14</c:v>
                </c:pt>
                <c:pt idx="938">
                  <c:v>-40.07</c:v>
                </c:pt>
                <c:pt idx="939">
                  <c:v>-39.99</c:v>
                </c:pt>
                <c:pt idx="940">
                  <c:v>-39.94</c:v>
                </c:pt>
                <c:pt idx="941">
                  <c:v>-39.86</c:v>
                </c:pt>
                <c:pt idx="942">
                  <c:v>-39.78</c:v>
                </c:pt>
                <c:pt idx="943">
                  <c:v>-39.72</c:v>
                </c:pt>
                <c:pt idx="944">
                  <c:v>-39.61</c:v>
                </c:pt>
                <c:pt idx="945">
                  <c:v>-39.520000000000003</c:v>
                </c:pt>
                <c:pt idx="946">
                  <c:v>-39.39</c:v>
                </c:pt>
                <c:pt idx="947">
                  <c:v>-39.299999999999997</c:v>
                </c:pt>
                <c:pt idx="948">
                  <c:v>-39.22</c:v>
                </c:pt>
                <c:pt idx="949">
                  <c:v>-39.119999999999997</c:v>
                </c:pt>
                <c:pt idx="950">
                  <c:v>-39.020000000000003</c:v>
                </c:pt>
                <c:pt idx="951">
                  <c:v>-38.93</c:v>
                </c:pt>
                <c:pt idx="952">
                  <c:v>-38.81</c:v>
                </c:pt>
                <c:pt idx="953">
                  <c:v>-38.71</c:v>
                </c:pt>
                <c:pt idx="954">
                  <c:v>-38.630000000000003</c:v>
                </c:pt>
                <c:pt idx="955">
                  <c:v>-38.549999999999997</c:v>
                </c:pt>
                <c:pt idx="956">
                  <c:v>-38.42</c:v>
                </c:pt>
                <c:pt idx="957">
                  <c:v>-38.369999999999997</c:v>
                </c:pt>
                <c:pt idx="958">
                  <c:v>-38.26</c:v>
                </c:pt>
                <c:pt idx="959">
                  <c:v>-38.130000000000003</c:v>
                </c:pt>
                <c:pt idx="960">
                  <c:v>-38.01</c:v>
                </c:pt>
                <c:pt idx="961">
                  <c:v>-37.799999999999997</c:v>
                </c:pt>
                <c:pt idx="962">
                  <c:v>-37.659999999999997</c:v>
                </c:pt>
                <c:pt idx="963">
                  <c:v>-37.5</c:v>
                </c:pt>
                <c:pt idx="964">
                  <c:v>-37.200000000000003</c:v>
                </c:pt>
                <c:pt idx="965">
                  <c:v>-36.93</c:v>
                </c:pt>
                <c:pt idx="966">
                  <c:v>-36.71</c:v>
                </c:pt>
                <c:pt idx="967">
                  <c:v>-36.56</c:v>
                </c:pt>
                <c:pt idx="968">
                  <c:v>-36.46</c:v>
                </c:pt>
                <c:pt idx="969">
                  <c:v>-36.18</c:v>
                </c:pt>
                <c:pt idx="970">
                  <c:v>-35.979999999999997</c:v>
                </c:pt>
                <c:pt idx="971">
                  <c:v>-35.93</c:v>
                </c:pt>
                <c:pt idx="972">
                  <c:v>-35.78</c:v>
                </c:pt>
                <c:pt idx="973">
                  <c:v>-35.57</c:v>
                </c:pt>
                <c:pt idx="974">
                  <c:v>-35.33</c:v>
                </c:pt>
                <c:pt idx="975">
                  <c:v>-35.28</c:v>
                </c:pt>
                <c:pt idx="976">
                  <c:v>-35.1</c:v>
                </c:pt>
                <c:pt idx="977">
                  <c:v>-34.840000000000003</c:v>
                </c:pt>
                <c:pt idx="978">
                  <c:v>-34.68</c:v>
                </c:pt>
                <c:pt idx="979">
                  <c:v>-34.35</c:v>
                </c:pt>
                <c:pt idx="980">
                  <c:v>-33.979999999999997</c:v>
                </c:pt>
                <c:pt idx="981">
                  <c:v>-33.770000000000003</c:v>
                </c:pt>
                <c:pt idx="982">
                  <c:v>-33.49</c:v>
                </c:pt>
                <c:pt idx="983">
                  <c:v>-33.380000000000003</c:v>
                </c:pt>
                <c:pt idx="984">
                  <c:v>-33.020000000000003</c:v>
                </c:pt>
                <c:pt idx="985">
                  <c:v>-32.74</c:v>
                </c:pt>
                <c:pt idx="986">
                  <c:v>-32.29</c:v>
                </c:pt>
                <c:pt idx="987">
                  <c:v>-32.04</c:v>
                </c:pt>
                <c:pt idx="988">
                  <c:v>-31.93</c:v>
                </c:pt>
                <c:pt idx="989">
                  <c:v>-31.82</c:v>
                </c:pt>
                <c:pt idx="990">
                  <c:v>-31.48</c:v>
                </c:pt>
                <c:pt idx="991">
                  <c:v>-31.06</c:v>
                </c:pt>
                <c:pt idx="992">
                  <c:v>-30.68</c:v>
                </c:pt>
                <c:pt idx="993">
                  <c:v>-30.5</c:v>
                </c:pt>
                <c:pt idx="994">
                  <c:v>-29.74</c:v>
                </c:pt>
                <c:pt idx="995">
                  <c:v>-29.49</c:v>
                </c:pt>
                <c:pt idx="996">
                  <c:v>-28.92</c:v>
                </c:pt>
                <c:pt idx="997">
                  <c:v>-28.18</c:v>
                </c:pt>
                <c:pt idx="998">
                  <c:v>-27.63</c:v>
                </c:pt>
                <c:pt idx="999">
                  <c:v>-25.85</c:v>
                </c:pt>
                <c:pt idx="1000">
                  <c:v>-22.94</c:v>
                </c:pt>
              </c:numCache>
            </c:numRef>
          </c:xVal>
          <c:yVal>
            <c:numRef>
              <c:f>'[NR-U indoor sub7 calibration_final_v3.xlsx](20,40,20,40),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C8F-4D11-8FF8-E7866A6421F5}"/>
            </c:ext>
          </c:extLst>
        </c:ser>
        <c:ser>
          <c:idx val="1"/>
          <c:order val="1"/>
          <c:tx>
            <c:strRef>
              <c:f>'[NR-U indoor sub7 calibration_final_v3.xlsx](20,40,20,40), UE RSSI'!$C$1</c:f>
              <c:strCache>
                <c:ptCount val="1"/>
                <c:pt idx="0">
                  <c:v>LGE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calibration_final_v3.xlsx](20,40,20,40), UE RSSI'!$C$2:$C$1003</c:f>
              <c:numCache>
                <c:formatCode>General</c:formatCode>
                <c:ptCount val="1002"/>
                <c:pt idx="0">
                  <c:v>-81.986009999999993</c:v>
                </c:pt>
                <c:pt idx="1">
                  <c:v>-81.543630946000007</c:v>
                </c:pt>
                <c:pt idx="2">
                  <c:v>-81.326859024000001</c:v>
                </c:pt>
                <c:pt idx="3">
                  <c:v>-81.102938435999988</c:v>
                </c:pt>
                <c:pt idx="4">
                  <c:v>-80.899032691999992</c:v>
                </c:pt>
                <c:pt idx="5">
                  <c:v>-80.633319735000001</c:v>
                </c:pt>
                <c:pt idx="6">
                  <c:v>-80.500027254000003</c:v>
                </c:pt>
                <c:pt idx="7">
                  <c:v>-80.26639016</c:v>
                </c:pt>
                <c:pt idx="8">
                  <c:v>-80.231940567999999</c:v>
                </c:pt>
                <c:pt idx="9">
                  <c:v>-80.093970306000003</c:v>
                </c:pt>
                <c:pt idx="10">
                  <c:v>-79.873036749999997</c:v>
                </c:pt>
                <c:pt idx="11">
                  <c:v>-79.71393289800001</c:v>
                </c:pt>
                <c:pt idx="12">
                  <c:v>-79.609060839999998</c:v>
                </c:pt>
                <c:pt idx="13">
                  <c:v>-79.468166065000005</c:v>
                </c:pt>
                <c:pt idx="14">
                  <c:v>-79.277948848000008</c:v>
                </c:pt>
                <c:pt idx="15">
                  <c:v>-79.242041389999997</c:v>
                </c:pt>
                <c:pt idx="16">
                  <c:v>-78.965687031999991</c:v>
                </c:pt>
                <c:pt idx="17">
                  <c:v>-78.874287505000012</c:v>
                </c:pt>
                <c:pt idx="18">
                  <c:v>-78.714080752000001</c:v>
                </c:pt>
                <c:pt idx="19">
                  <c:v>-78.543196745000003</c:v>
                </c:pt>
                <c:pt idx="20">
                  <c:v>-78.410772080000001</c:v>
                </c:pt>
                <c:pt idx="21">
                  <c:v>-78.274586313</c:v>
                </c:pt>
                <c:pt idx="22">
                  <c:v>-78.15818851600001</c:v>
                </c:pt>
                <c:pt idx="23">
                  <c:v>-77.914673860000008</c:v>
                </c:pt>
                <c:pt idx="24">
                  <c:v>-77.829501871999994</c:v>
                </c:pt>
                <c:pt idx="25">
                  <c:v>-77.741776349999995</c:v>
                </c:pt>
                <c:pt idx="26">
                  <c:v>-77.592648126</c:v>
                </c:pt>
                <c:pt idx="27">
                  <c:v>-77.494339398999998</c:v>
                </c:pt>
                <c:pt idx="28">
                  <c:v>-77.370424639999996</c:v>
                </c:pt>
                <c:pt idx="29">
                  <c:v>-77.23440128899999</c:v>
                </c:pt>
                <c:pt idx="30">
                  <c:v>-77.14777144</c:v>
                </c:pt>
                <c:pt idx="31">
                  <c:v>-76.989067005999999</c:v>
                </c:pt>
                <c:pt idx="32">
                  <c:v>-76.923291112000001</c:v>
                </c:pt>
                <c:pt idx="33">
                  <c:v>-76.901363786000005</c:v>
                </c:pt>
                <c:pt idx="34">
                  <c:v>-76.845714711999989</c:v>
                </c:pt>
                <c:pt idx="35">
                  <c:v>-76.689894210000006</c:v>
                </c:pt>
                <c:pt idx="36">
                  <c:v>-76.539960903999997</c:v>
                </c:pt>
                <c:pt idx="37">
                  <c:v>-76.439172582000012</c:v>
                </c:pt>
                <c:pt idx="38">
                  <c:v>-76.324917643999996</c:v>
                </c:pt>
                <c:pt idx="39">
                  <c:v>-76.281117269999996</c:v>
                </c:pt>
                <c:pt idx="40">
                  <c:v>-76.13245044</c:v>
                </c:pt>
                <c:pt idx="41">
                  <c:v>-76.05757440299999</c:v>
                </c:pt>
                <c:pt idx="42">
                  <c:v>-76.003573967999998</c:v>
                </c:pt>
                <c:pt idx="43">
                  <c:v>-75.883904340000001</c:v>
                </c:pt>
                <c:pt idx="44">
                  <c:v>-75.725628843999999</c:v>
                </c:pt>
                <c:pt idx="45">
                  <c:v>-75.626942769999999</c:v>
                </c:pt>
                <c:pt idx="46">
                  <c:v>-75.55668854000001</c:v>
                </c:pt>
                <c:pt idx="47">
                  <c:v>-75.452554962000008</c:v>
                </c:pt>
                <c:pt idx="48">
                  <c:v>-75.400394328000004</c:v>
                </c:pt>
                <c:pt idx="49">
                  <c:v>-75.324442103999999</c:v>
                </c:pt>
                <c:pt idx="50">
                  <c:v>-75.220886399999998</c:v>
                </c:pt>
                <c:pt idx="51">
                  <c:v>-75.136611586000001</c:v>
                </c:pt>
                <c:pt idx="52">
                  <c:v>-75.079245963999995</c:v>
                </c:pt>
                <c:pt idx="53">
                  <c:v>-75.015569745999997</c:v>
                </c:pt>
                <c:pt idx="54">
                  <c:v>-74.979501347999999</c:v>
                </c:pt>
                <c:pt idx="55">
                  <c:v>-74.856696865000004</c:v>
                </c:pt>
                <c:pt idx="56">
                  <c:v>-74.801826288000001</c:v>
                </c:pt>
                <c:pt idx="57">
                  <c:v>-74.761861174000003</c:v>
                </c:pt>
                <c:pt idx="58">
                  <c:v>-74.712876301999998</c:v>
                </c:pt>
                <c:pt idx="59">
                  <c:v>-74.633296424999997</c:v>
                </c:pt>
                <c:pt idx="60">
                  <c:v>-74.586421680000001</c:v>
                </c:pt>
                <c:pt idx="61">
                  <c:v>-74.523408168000003</c:v>
                </c:pt>
                <c:pt idx="62">
                  <c:v>-74.479912509999991</c:v>
                </c:pt>
                <c:pt idx="63">
                  <c:v>-74.428438298000003</c:v>
                </c:pt>
                <c:pt idx="64">
                  <c:v>-74.319515944000003</c:v>
                </c:pt>
                <c:pt idx="65">
                  <c:v>-74.190622319999989</c:v>
                </c:pt>
                <c:pt idx="66">
                  <c:v>-74.151062621999998</c:v>
                </c:pt>
                <c:pt idx="67">
                  <c:v>-74.10417704599999</c:v>
                </c:pt>
                <c:pt idx="68">
                  <c:v>-74.014487340000002</c:v>
                </c:pt>
                <c:pt idx="69">
                  <c:v>-73.948845589000001</c:v>
                </c:pt>
                <c:pt idx="70">
                  <c:v>-73.876527319999994</c:v>
                </c:pt>
                <c:pt idx="71">
                  <c:v>-73.795731601</c:v>
                </c:pt>
                <c:pt idx="72">
                  <c:v>-73.740646048000002</c:v>
                </c:pt>
                <c:pt idx="73">
                  <c:v>-73.646165249000006</c:v>
                </c:pt>
                <c:pt idx="74">
                  <c:v>-73.571938605999989</c:v>
                </c:pt>
                <c:pt idx="75">
                  <c:v>-73.527563424999997</c:v>
                </c:pt>
                <c:pt idx="76">
                  <c:v>-73.468089372000009</c:v>
                </c:pt>
                <c:pt idx="77">
                  <c:v>-73.387463928999992</c:v>
                </c:pt>
                <c:pt idx="78">
                  <c:v>-73.329266653999994</c:v>
                </c:pt>
                <c:pt idx="79">
                  <c:v>-73.280323167999995</c:v>
                </c:pt>
                <c:pt idx="80">
                  <c:v>-73.232107560000003</c:v>
                </c:pt>
                <c:pt idx="81">
                  <c:v>-73.205545787999995</c:v>
                </c:pt>
                <c:pt idx="82">
                  <c:v>-73.172344846000001</c:v>
                </c:pt>
                <c:pt idx="83">
                  <c:v>-73.071412434999999</c:v>
                </c:pt>
                <c:pt idx="84">
                  <c:v>-73.036872371999991</c:v>
                </c:pt>
                <c:pt idx="85">
                  <c:v>-72.996129414999999</c:v>
                </c:pt>
                <c:pt idx="86">
                  <c:v>-72.976662185999999</c:v>
                </c:pt>
                <c:pt idx="87">
                  <c:v>-72.927842206000008</c:v>
                </c:pt>
                <c:pt idx="88">
                  <c:v>-72.840672167999998</c:v>
                </c:pt>
                <c:pt idx="89">
                  <c:v>-72.763157004000007</c:v>
                </c:pt>
                <c:pt idx="90">
                  <c:v>-72.734985569999992</c:v>
                </c:pt>
                <c:pt idx="91">
                  <c:v>-72.640751741000003</c:v>
                </c:pt>
                <c:pt idx="92">
                  <c:v>-72.613207156000001</c:v>
                </c:pt>
                <c:pt idx="93">
                  <c:v>-72.571823083000012</c:v>
                </c:pt>
                <c:pt idx="94">
                  <c:v>-72.526394072000002</c:v>
                </c:pt>
                <c:pt idx="95">
                  <c:v>-72.483760150000009</c:v>
                </c:pt>
                <c:pt idx="96">
                  <c:v>-72.431817871999996</c:v>
                </c:pt>
                <c:pt idx="97">
                  <c:v>-72.415058742999989</c:v>
                </c:pt>
                <c:pt idx="98">
                  <c:v>-72.343546442000005</c:v>
                </c:pt>
                <c:pt idx="99">
                  <c:v>-72.309795369999989</c:v>
                </c:pt>
                <c:pt idx="100">
                  <c:v>-72.300027</c:v>
                </c:pt>
                <c:pt idx="101">
                  <c:v>-72.25703652</c:v>
                </c:pt>
                <c:pt idx="102">
                  <c:v>-72.221150480000006</c:v>
                </c:pt>
                <c:pt idx="103">
                  <c:v>-72.162960339999998</c:v>
                </c:pt>
                <c:pt idx="104">
                  <c:v>-72.116838223999991</c:v>
                </c:pt>
                <c:pt idx="105">
                  <c:v>-72.073520819999999</c:v>
                </c:pt>
                <c:pt idx="106">
                  <c:v>-72.041237678000002</c:v>
                </c:pt>
                <c:pt idx="107">
                  <c:v>-72.015320674999998</c:v>
                </c:pt>
                <c:pt idx="108">
                  <c:v>-71.943482459999998</c:v>
                </c:pt>
                <c:pt idx="109">
                  <c:v>-71.889239446999994</c:v>
                </c:pt>
                <c:pt idx="110">
                  <c:v>-71.859854169999991</c:v>
                </c:pt>
                <c:pt idx="111">
                  <c:v>-71.834686550000001</c:v>
                </c:pt>
                <c:pt idx="112">
                  <c:v>-71.777447551999998</c:v>
                </c:pt>
                <c:pt idx="113">
                  <c:v>-71.747827349000005</c:v>
                </c:pt>
                <c:pt idx="114">
                  <c:v>-71.73055199800001</c:v>
                </c:pt>
                <c:pt idx="115">
                  <c:v>-71.687465125000003</c:v>
                </c:pt>
                <c:pt idx="116">
                  <c:v>-71.64899994400001</c:v>
                </c:pt>
                <c:pt idx="117">
                  <c:v>-71.577772287000002</c:v>
                </c:pt>
                <c:pt idx="118">
                  <c:v>-71.486154471999996</c:v>
                </c:pt>
                <c:pt idx="119">
                  <c:v>-71.455472309000001</c:v>
                </c:pt>
                <c:pt idx="120">
                  <c:v>-71.414841879999997</c:v>
                </c:pt>
                <c:pt idx="121">
                  <c:v>-71.378937644000004</c:v>
                </c:pt>
                <c:pt idx="122">
                  <c:v>-71.334948273999998</c:v>
                </c:pt>
                <c:pt idx="123">
                  <c:v>-71.281497754</c:v>
                </c:pt>
                <c:pt idx="124">
                  <c:v>-71.267609011999994</c:v>
                </c:pt>
                <c:pt idx="125">
                  <c:v>-71.244818124999995</c:v>
                </c:pt>
                <c:pt idx="126">
                  <c:v>-71.220240533999998</c:v>
                </c:pt>
                <c:pt idx="127">
                  <c:v>-71.175075679999992</c:v>
                </c:pt>
                <c:pt idx="128">
                  <c:v>-71.146866320000001</c:v>
                </c:pt>
                <c:pt idx="129">
                  <c:v>-71.118533747000001</c:v>
                </c:pt>
                <c:pt idx="130">
                  <c:v>-71.067617999999996</c:v>
                </c:pt>
                <c:pt idx="131">
                  <c:v>-71.018387643000011</c:v>
                </c:pt>
                <c:pt idx="132">
                  <c:v>-70.991133504000004</c:v>
                </c:pt>
                <c:pt idx="133">
                  <c:v>-70.949243866999993</c:v>
                </c:pt>
                <c:pt idx="134">
                  <c:v>-70.908161616000001</c:v>
                </c:pt>
                <c:pt idx="135">
                  <c:v>-70.86329834</c:v>
                </c:pt>
                <c:pt idx="136">
                  <c:v>-70.818130344000011</c:v>
                </c:pt>
                <c:pt idx="137">
                  <c:v>-70.776129273999999</c:v>
                </c:pt>
                <c:pt idx="138">
                  <c:v>-70.726324883999993</c:v>
                </c:pt>
                <c:pt idx="139">
                  <c:v>-70.699442500999993</c:v>
                </c:pt>
                <c:pt idx="140">
                  <c:v>-70.61602083999999</c:v>
                </c:pt>
                <c:pt idx="141">
                  <c:v>-70.578384710000009</c:v>
                </c:pt>
                <c:pt idx="142">
                  <c:v>-70.560285378000003</c:v>
                </c:pt>
                <c:pt idx="143">
                  <c:v>-70.501851199000001</c:v>
                </c:pt>
                <c:pt idx="144">
                  <c:v>-70.461379535999995</c:v>
                </c:pt>
                <c:pt idx="145">
                  <c:v>-70.402848484999993</c:v>
                </c:pt>
                <c:pt idx="146">
                  <c:v>-70.35206087600001</c:v>
                </c:pt>
                <c:pt idx="147">
                  <c:v>-70.329678858999998</c:v>
                </c:pt>
                <c:pt idx="148">
                  <c:v>-70.277872231999993</c:v>
                </c:pt>
                <c:pt idx="149">
                  <c:v>-70.219312047000003</c:v>
                </c:pt>
                <c:pt idx="150">
                  <c:v>-70.154055799999995</c:v>
                </c:pt>
                <c:pt idx="151">
                  <c:v>-70.112965752999997</c:v>
                </c:pt>
                <c:pt idx="152">
                  <c:v>-70.057967824000002</c:v>
                </c:pt>
                <c:pt idx="153">
                  <c:v>-70.013646072</c:v>
                </c:pt>
                <c:pt idx="154">
                  <c:v>-69.977138917999994</c:v>
                </c:pt>
                <c:pt idx="155">
                  <c:v>-69.925602099999992</c:v>
                </c:pt>
                <c:pt idx="156">
                  <c:v>-69.886754863999997</c:v>
                </c:pt>
                <c:pt idx="157">
                  <c:v>-69.867004716000011</c:v>
                </c:pt>
                <c:pt idx="158">
                  <c:v>-69.844796995999999</c:v>
                </c:pt>
                <c:pt idx="159">
                  <c:v>-69.814552876000008</c:v>
                </c:pt>
                <c:pt idx="160">
                  <c:v>-69.78498780000001</c:v>
                </c:pt>
                <c:pt idx="161">
                  <c:v>-69.76183192500001</c:v>
                </c:pt>
                <c:pt idx="162">
                  <c:v>-69.724948130000001</c:v>
                </c:pt>
                <c:pt idx="163">
                  <c:v>-69.661753718</c:v>
                </c:pt>
                <c:pt idx="164">
                  <c:v>-69.654202368</c:v>
                </c:pt>
                <c:pt idx="165">
                  <c:v>-69.572596320000002</c:v>
                </c:pt>
                <c:pt idx="166">
                  <c:v>-69.544840747999999</c:v>
                </c:pt>
                <c:pt idx="167">
                  <c:v>-69.492822994999997</c:v>
                </c:pt>
                <c:pt idx="168">
                  <c:v>-69.464764344000002</c:v>
                </c:pt>
                <c:pt idx="169">
                  <c:v>-69.429425418000008</c:v>
                </c:pt>
                <c:pt idx="170">
                  <c:v>-69.392960779999996</c:v>
                </c:pt>
                <c:pt idx="171">
                  <c:v>-69.352219348999995</c:v>
                </c:pt>
                <c:pt idx="172">
                  <c:v>-69.324272312000005</c:v>
                </c:pt>
                <c:pt idx="173">
                  <c:v>-69.26720665900001</c:v>
                </c:pt>
                <c:pt idx="174">
                  <c:v>-69.231684856000001</c:v>
                </c:pt>
                <c:pt idx="175">
                  <c:v>-69.199216325000009</c:v>
                </c:pt>
                <c:pt idx="176">
                  <c:v>-69.151635399999989</c:v>
                </c:pt>
                <c:pt idx="177">
                  <c:v>-69.110421144</c:v>
                </c:pt>
                <c:pt idx="178">
                  <c:v>-69.056065871999991</c:v>
                </c:pt>
                <c:pt idx="179">
                  <c:v>-69.001321781999991</c:v>
                </c:pt>
                <c:pt idx="180">
                  <c:v>-68.975712340000001</c:v>
                </c:pt>
                <c:pt idx="181">
                  <c:v>-68.932202433</c:v>
                </c:pt>
                <c:pt idx="182">
                  <c:v>-68.908830437999995</c:v>
                </c:pt>
                <c:pt idx="183">
                  <c:v>-68.877294590000005</c:v>
                </c:pt>
                <c:pt idx="184">
                  <c:v>-68.836833904000002</c:v>
                </c:pt>
                <c:pt idx="185">
                  <c:v>-68.811553415000006</c:v>
                </c:pt>
                <c:pt idx="186">
                  <c:v>-68.784725199999997</c:v>
                </c:pt>
                <c:pt idx="187">
                  <c:v>-68.694896804999999</c:v>
                </c:pt>
                <c:pt idx="188">
                  <c:v>-68.662832248000001</c:v>
                </c:pt>
                <c:pt idx="189">
                  <c:v>-68.646386006</c:v>
                </c:pt>
                <c:pt idx="190">
                  <c:v>-68.622335269999994</c:v>
                </c:pt>
                <c:pt idx="191">
                  <c:v>-68.598527062000002</c:v>
                </c:pt>
                <c:pt idx="192">
                  <c:v>-68.573192423999998</c:v>
                </c:pt>
                <c:pt idx="193">
                  <c:v>-68.553579209999995</c:v>
                </c:pt>
                <c:pt idx="194">
                  <c:v>-68.549310571999996</c:v>
                </c:pt>
                <c:pt idx="195">
                  <c:v>-68.497536535000009</c:v>
                </c:pt>
                <c:pt idx="196">
                  <c:v>-68.442911516000009</c:v>
                </c:pt>
                <c:pt idx="197">
                  <c:v>-68.422531027999995</c:v>
                </c:pt>
                <c:pt idx="198">
                  <c:v>-68.404304274000012</c:v>
                </c:pt>
                <c:pt idx="199">
                  <c:v>-68.381847074999996</c:v>
                </c:pt>
                <c:pt idx="200">
                  <c:v>-68.3092252</c:v>
                </c:pt>
                <c:pt idx="201">
                  <c:v>-68.265098030000004</c:v>
                </c:pt>
                <c:pt idx="202">
                  <c:v>-68.192914139999999</c:v>
                </c:pt>
                <c:pt idx="203">
                  <c:v>-68.16422252800001</c:v>
                </c:pt>
                <c:pt idx="204">
                  <c:v>-68.135844832000004</c:v>
                </c:pt>
                <c:pt idx="205">
                  <c:v>-68.108460255000011</c:v>
                </c:pt>
                <c:pt idx="206">
                  <c:v>-68.049690654000003</c:v>
                </c:pt>
                <c:pt idx="207">
                  <c:v>-68.022925463999997</c:v>
                </c:pt>
                <c:pt idx="208">
                  <c:v>-67.983453888</c:v>
                </c:pt>
                <c:pt idx="209">
                  <c:v>-67.936471612999995</c:v>
                </c:pt>
                <c:pt idx="210">
                  <c:v>-67.898360319999995</c:v>
                </c:pt>
                <c:pt idx="211">
                  <c:v>-67.873057048000007</c:v>
                </c:pt>
                <c:pt idx="212">
                  <c:v>-67.833955239999995</c:v>
                </c:pt>
                <c:pt idx="213">
                  <c:v>-67.801919830999992</c:v>
                </c:pt>
                <c:pt idx="214">
                  <c:v>-67.751279772000004</c:v>
                </c:pt>
                <c:pt idx="215">
                  <c:v>-67.677625724999999</c:v>
                </c:pt>
                <c:pt idx="216">
                  <c:v>-67.647967127999991</c:v>
                </c:pt>
                <c:pt idx="217">
                  <c:v>-67.621215754999994</c:v>
                </c:pt>
                <c:pt idx="218">
                  <c:v>-67.609185449999998</c:v>
                </c:pt>
                <c:pt idx="219">
                  <c:v>-67.569565268999995</c:v>
                </c:pt>
                <c:pt idx="220">
                  <c:v>-67.545703520000004</c:v>
                </c:pt>
                <c:pt idx="221">
                  <c:v>-67.502767057</c:v>
                </c:pt>
                <c:pt idx="222">
                  <c:v>-67.471410535999993</c:v>
                </c:pt>
                <c:pt idx="223">
                  <c:v>-67.441643326999994</c:v>
                </c:pt>
                <c:pt idx="224">
                  <c:v>-67.349725088</c:v>
                </c:pt>
                <c:pt idx="225">
                  <c:v>-67.312647749999996</c:v>
                </c:pt>
                <c:pt idx="226">
                  <c:v>-67.283139521999999</c:v>
                </c:pt>
                <c:pt idx="227">
                  <c:v>-67.271002323000005</c:v>
                </c:pt>
                <c:pt idx="228">
                  <c:v>-67.243777348000009</c:v>
                </c:pt>
                <c:pt idx="229">
                  <c:v>-67.203024377000006</c:v>
                </c:pt>
                <c:pt idx="230">
                  <c:v>-67.160633660000002</c:v>
                </c:pt>
                <c:pt idx="231">
                  <c:v>-67.11823191900001</c:v>
                </c:pt>
                <c:pt idx="232">
                  <c:v>-67.090731984000001</c:v>
                </c:pt>
                <c:pt idx="233">
                  <c:v>-67.069715935000005</c:v>
                </c:pt>
                <c:pt idx="234">
                  <c:v>-67.036422174000009</c:v>
                </c:pt>
                <c:pt idx="235">
                  <c:v>-66.994559034999995</c:v>
                </c:pt>
                <c:pt idx="236">
                  <c:v>-66.976848340000004</c:v>
                </c:pt>
                <c:pt idx="237">
                  <c:v>-66.928714873999994</c:v>
                </c:pt>
                <c:pt idx="238">
                  <c:v>-66.905212676000005</c:v>
                </c:pt>
                <c:pt idx="239">
                  <c:v>-66.863725530000011</c:v>
                </c:pt>
                <c:pt idx="240">
                  <c:v>-66.819220040000005</c:v>
                </c:pt>
                <c:pt idx="241">
                  <c:v>-66.779337510999994</c:v>
                </c:pt>
                <c:pt idx="242">
                  <c:v>-66.736313387999999</c:v>
                </c:pt>
                <c:pt idx="243">
                  <c:v>-66.685391232000001</c:v>
                </c:pt>
                <c:pt idx="244">
                  <c:v>-66.664840739999988</c:v>
                </c:pt>
                <c:pt idx="245">
                  <c:v>-66.653741060000002</c:v>
                </c:pt>
                <c:pt idx="246">
                  <c:v>-66.597461671999994</c:v>
                </c:pt>
                <c:pt idx="247">
                  <c:v>-66.567707499999997</c:v>
                </c:pt>
                <c:pt idx="248">
                  <c:v>-66.528174944</c:v>
                </c:pt>
                <c:pt idx="249">
                  <c:v>-66.462712951</c:v>
                </c:pt>
                <c:pt idx="250">
                  <c:v>-66.419873249999995</c:v>
                </c:pt>
                <c:pt idx="251">
                  <c:v>-66.395913743999998</c:v>
                </c:pt>
                <c:pt idx="252">
                  <c:v>-66.365502692000007</c:v>
                </c:pt>
                <c:pt idx="253">
                  <c:v>-66.348412746999998</c:v>
                </c:pt>
                <c:pt idx="254">
                  <c:v>-66.319406553999997</c:v>
                </c:pt>
                <c:pt idx="255">
                  <c:v>-66.268892339999994</c:v>
                </c:pt>
                <c:pt idx="256">
                  <c:v>-66.227464807999993</c:v>
                </c:pt>
                <c:pt idx="257">
                  <c:v>-66.174629105999998</c:v>
                </c:pt>
                <c:pt idx="258">
                  <c:v>-66.149156802000007</c:v>
                </c:pt>
                <c:pt idx="259">
                  <c:v>-66.121553239999997</c:v>
                </c:pt>
                <c:pt idx="260">
                  <c:v>-66.097724459999995</c:v>
                </c:pt>
                <c:pt idx="261">
                  <c:v>-66.057910901</c:v>
                </c:pt>
                <c:pt idx="262">
                  <c:v>-65.991690055999996</c:v>
                </c:pt>
                <c:pt idx="263">
                  <c:v>-65.947633937999996</c:v>
                </c:pt>
                <c:pt idx="264">
                  <c:v>-65.896799079999994</c:v>
                </c:pt>
                <c:pt idx="265">
                  <c:v>-65.874892649999992</c:v>
                </c:pt>
                <c:pt idx="266">
                  <c:v>-65.844059517999995</c:v>
                </c:pt>
                <c:pt idx="267">
                  <c:v>-65.816182013000002</c:v>
                </c:pt>
                <c:pt idx="268">
                  <c:v>-65.783596880000005</c:v>
                </c:pt>
                <c:pt idx="269">
                  <c:v>-65.753791411000009</c:v>
                </c:pt>
                <c:pt idx="270">
                  <c:v>-65.721230629999994</c:v>
                </c:pt>
                <c:pt idx="271">
                  <c:v>-65.703749227000003</c:v>
                </c:pt>
                <c:pt idx="272">
                  <c:v>-65.655715528000002</c:v>
                </c:pt>
                <c:pt idx="273">
                  <c:v>-65.63235761</c:v>
                </c:pt>
                <c:pt idx="274">
                  <c:v>-65.570545233999994</c:v>
                </c:pt>
                <c:pt idx="275">
                  <c:v>-65.512072799999999</c:v>
                </c:pt>
                <c:pt idx="276">
                  <c:v>-65.482998944000002</c:v>
                </c:pt>
                <c:pt idx="277">
                  <c:v>-65.453667190000004</c:v>
                </c:pt>
                <c:pt idx="278">
                  <c:v>-65.420284304000006</c:v>
                </c:pt>
                <c:pt idx="279">
                  <c:v>-65.382450263999999</c:v>
                </c:pt>
                <c:pt idx="280">
                  <c:v>-65.365998000000005</c:v>
                </c:pt>
                <c:pt idx="281">
                  <c:v>-65.335636905000001</c:v>
                </c:pt>
                <c:pt idx="282">
                  <c:v>-65.300177136000002</c:v>
                </c:pt>
                <c:pt idx="283">
                  <c:v>-65.269735421999997</c:v>
                </c:pt>
                <c:pt idx="284">
                  <c:v>-65.241823832000009</c:v>
                </c:pt>
                <c:pt idx="285">
                  <c:v>-65.214489150000006</c:v>
                </c:pt>
                <c:pt idx="286">
                  <c:v>-65.197738682000008</c:v>
                </c:pt>
                <c:pt idx="287">
                  <c:v>-65.171017505000009</c:v>
                </c:pt>
                <c:pt idx="288">
                  <c:v>-65.155403423999999</c:v>
                </c:pt>
                <c:pt idx="289">
                  <c:v>-65.130291474999993</c:v>
                </c:pt>
                <c:pt idx="290">
                  <c:v>-65.114881690000004</c:v>
                </c:pt>
                <c:pt idx="291">
                  <c:v>-65.079868847</c:v>
                </c:pt>
                <c:pt idx="292">
                  <c:v>-65.037860104000004</c:v>
                </c:pt>
                <c:pt idx="293">
                  <c:v>-65.010061719000007</c:v>
                </c:pt>
                <c:pt idx="294">
                  <c:v>-64.973333886000006</c:v>
                </c:pt>
                <c:pt idx="295">
                  <c:v>-64.952105935000006</c:v>
                </c:pt>
                <c:pt idx="296">
                  <c:v>-64.927616168</c:v>
                </c:pt>
                <c:pt idx="297">
                  <c:v>-64.866625972999998</c:v>
                </c:pt>
                <c:pt idx="298">
                  <c:v>-64.831363507999995</c:v>
                </c:pt>
                <c:pt idx="299">
                  <c:v>-64.807069108999997</c:v>
                </c:pt>
                <c:pt idx="300">
                  <c:v>-64.794563400000001</c:v>
                </c:pt>
                <c:pt idx="301">
                  <c:v>-64.772819670999993</c:v>
                </c:pt>
                <c:pt idx="302">
                  <c:v>-64.732809394</c:v>
                </c:pt>
                <c:pt idx="303">
                  <c:v>-64.719422925000003</c:v>
                </c:pt>
                <c:pt idx="304">
                  <c:v>-64.677576103999996</c:v>
                </c:pt>
                <c:pt idx="305">
                  <c:v>-64.649469105000009</c:v>
                </c:pt>
                <c:pt idx="306">
                  <c:v>-64.632794017999998</c:v>
                </c:pt>
                <c:pt idx="307">
                  <c:v>-64.61877115099999</c:v>
                </c:pt>
                <c:pt idx="308">
                  <c:v>-64.579113520000007</c:v>
                </c:pt>
                <c:pt idx="309">
                  <c:v>-64.545350814999992</c:v>
                </c:pt>
                <c:pt idx="310">
                  <c:v>-64.536637369999994</c:v>
                </c:pt>
                <c:pt idx="311">
                  <c:v>-64.524127538999991</c:v>
                </c:pt>
                <c:pt idx="312">
                  <c:v>-64.503492128000005</c:v>
                </c:pt>
                <c:pt idx="313">
                  <c:v>-64.468316743000003</c:v>
                </c:pt>
                <c:pt idx="314">
                  <c:v>-64.447335093999996</c:v>
                </c:pt>
                <c:pt idx="315">
                  <c:v>-64.407674435000004</c:v>
                </c:pt>
                <c:pt idx="316">
                  <c:v>-64.376290007999998</c:v>
                </c:pt>
                <c:pt idx="317">
                  <c:v>-64.330546416000004</c:v>
                </c:pt>
                <c:pt idx="318">
                  <c:v>-64.299188291999997</c:v>
                </c:pt>
                <c:pt idx="319">
                  <c:v>-64.262905129999993</c:v>
                </c:pt>
                <c:pt idx="320">
                  <c:v>-64.242692439999999</c:v>
                </c:pt>
                <c:pt idx="321">
                  <c:v>-64.208812897000001</c:v>
                </c:pt>
                <c:pt idx="322">
                  <c:v>-64.154953475999989</c:v>
                </c:pt>
                <c:pt idx="323">
                  <c:v>-64.115903759999995</c:v>
                </c:pt>
                <c:pt idx="324">
                  <c:v>-64.086542928</c:v>
                </c:pt>
                <c:pt idx="325">
                  <c:v>-64.029007900000011</c:v>
                </c:pt>
                <c:pt idx="326">
                  <c:v>-63.978262784000002</c:v>
                </c:pt>
                <c:pt idx="327">
                  <c:v>-63.942426152000003</c:v>
                </c:pt>
                <c:pt idx="328">
                  <c:v>-63.908987335999996</c:v>
                </c:pt>
                <c:pt idx="329">
                  <c:v>-63.886348237999997</c:v>
                </c:pt>
                <c:pt idx="330">
                  <c:v>-63.852931720000001</c:v>
                </c:pt>
                <c:pt idx="331">
                  <c:v>-63.818541099999997</c:v>
                </c:pt>
                <c:pt idx="332">
                  <c:v>-63.777954131999998</c:v>
                </c:pt>
                <c:pt idx="333">
                  <c:v>-63.757620815999999</c:v>
                </c:pt>
                <c:pt idx="334">
                  <c:v>-63.719770497999995</c:v>
                </c:pt>
                <c:pt idx="335">
                  <c:v>-63.68057082</c:v>
                </c:pt>
                <c:pt idx="336">
                  <c:v>-63.653038759999994</c:v>
                </c:pt>
                <c:pt idx="337">
                  <c:v>-63.624171125000004</c:v>
                </c:pt>
                <c:pt idx="338">
                  <c:v>-63.552371952000001</c:v>
                </c:pt>
                <c:pt idx="339">
                  <c:v>-63.540722528000003</c:v>
                </c:pt>
                <c:pt idx="340">
                  <c:v>-63.498723599999998</c:v>
                </c:pt>
                <c:pt idx="341">
                  <c:v>-63.465619705999998</c:v>
                </c:pt>
                <c:pt idx="342">
                  <c:v>-63.394453345999999</c:v>
                </c:pt>
                <c:pt idx="343">
                  <c:v>-63.359167035999995</c:v>
                </c:pt>
                <c:pt idx="344">
                  <c:v>-63.304176640000001</c:v>
                </c:pt>
                <c:pt idx="345">
                  <c:v>-63.249979930000002</c:v>
                </c:pt>
                <c:pt idx="346">
                  <c:v>-63.231462326000006</c:v>
                </c:pt>
                <c:pt idx="347">
                  <c:v>-63.204466889000003</c:v>
                </c:pt>
                <c:pt idx="348">
                  <c:v>-63.152607260000011</c:v>
                </c:pt>
                <c:pt idx="349">
                  <c:v>-63.123617744999997</c:v>
                </c:pt>
                <c:pt idx="350">
                  <c:v>-63.085680599999996</c:v>
                </c:pt>
                <c:pt idx="351">
                  <c:v>-63.070736066999999</c:v>
                </c:pt>
                <c:pt idx="352">
                  <c:v>-63.031660144</c:v>
                </c:pt>
                <c:pt idx="353">
                  <c:v>-63.002237042000004</c:v>
                </c:pt>
                <c:pt idx="354">
                  <c:v>-62.983839844000002</c:v>
                </c:pt>
                <c:pt idx="355">
                  <c:v>-62.943401694999999</c:v>
                </c:pt>
                <c:pt idx="356">
                  <c:v>-62.904730543999996</c:v>
                </c:pt>
                <c:pt idx="357">
                  <c:v>-62.888741584000002</c:v>
                </c:pt>
                <c:pt idx="358">
                  <c:v>-62.831118410000002</c:v>
                </c:pt>
                <c:pt idx="359">
                  <c:v>-62.812361762000002</c:v>
                </c:pt>
                <c:pt idx="360">
                  <c:v>-62.762757000000001</c:v>
                </c:pt>
                <c:pt idx="361">
                  <c:v>-62.747640021999999</c:v>
                </c:pt>
                <c:pt idx="362">
                  <c:v>-62.699360814000002</c:v>
                </c:pt>
                <c:pt idx="363">
                  <c:v>-62.68183732</c:v>
                </c:pt>
                <c:pt idx="364">
                  <c:v>-62.648590263999999</c:v>
                </c:pt>
                <c:pt idx="365">
                  <c:v>-62.629208464999998</c:v>
                </c:pt>
                <c:pt idx="366">
                  <c:v>-62.562182333999999</c:v>
                </c:pt>
                <c:pt idx="367">
                  <c:v>-62.525447018000001</c:v>
                </c:pt>
                <c:pt idx="368">
                  <c:v>-62.506579559999999</c:v>
                </c:pt>
                <c:pt idx="369">
                  <c:v>-62.463564622</c:v>
                </c:pt>
                <c:pt idx="370">
                  <c:v>-62.410890379999998</c:v>
                </c:pt>
                <c:pt idx="371">
                  <c:v>-62.377896683000003</c:v>
                </c:pt>
                <c:pt idx="372">
                  <c:v>-62.348109692000001</c:v>
                </c:pt>
                <c:pt idx="373">
                  <c:v>-62.325963932000001</c:v>
                </c:pt>
                <c:pt idx="374">
                  <c:v>-62.286955053999996</c:v>
                </c:pt>
                <c:pt idx="375">
                  <c:v>-62.267334124999998</c:v>
                </c:pt>
                <c:pt idx="376">
                  <c:v>-62.250486576</c:v>
                </c:pt>
                <c:pt idx="377">
                  <c:v>-62.217265961999999</c:v>
                </c:pt>
                <c:pt idx="378">
                  <c:v>-62.166355987999999</c:v>
                </c:pt>
                <c:pt idx="379">
                  <c:v>-62.136992945000003</c:v>
                </c:pt>
                <c:pt idx="380">
                  <c:v>-62.109794379999997</c:v>
                </c:pt>
                <c:pt idx="381">
                  <c:v>-62.082181896000002</c:v>
                </c:pt>
                <c:pt idx="382">
                  <c:v>-62.033607904</c:v>
                </c:pt>
                <c:pt idx="383">
                  <c:v>-62.001685978000005</c:v>
                </c:pt>
                <c:pt idx="384">
                  <c:v>-61.992253536</c:v>
                </c:pt>
                <c:pt idx="385">
                  <c:v>-61.92821163</c:v>
                </c:pt>
                <c:pt idx="386">
                  <c:v>-61.908622997999998</c:v>
                </c:pt>
                <c:pt idx="387">
                  <c:v>-61.890388641000001</c:v>
                </c:pt>
                <c:pt idx="388">
                  <c:v>-61.875530839999996</c:v>
                </c:pt>
                <c:pt idx="389">
                  <c:v>-61.823079227999997</c:v>
                </c:pt>
                <c:pt idx="390">
                  <c:v>-61.795829210000001</c:v>
                </c:pt>
                <c:pt idx="391">
                  <c:v>-61.78021699</c:v>
                </c:pt>
                <c:pt idx="392">
                  <c:v>-61.751838608</c:v>
                </c:pt>
                <c:pt idx="393">
                  <c:v>-61.707707571999997</c:v>
                </c:pt>
                <c:pt idx="394">
                  <c:v>-61.669823764</c:v>
                </c:pt>
                <c:pt idx="395">
                  <c:v>-61.616799745000002</c:v>
                </c:pt>
                <c:pt idx="396">
                  <c:v>-61.569688408000005</c:v>
                </c:pt>
                <c:pt idx="397">
                  <c:v>-61.510164497999995</c:v>
                </c:pt>
                <c:pt idx="398">
                  <c:v>-61.465219806</c:v>
                </c:pt>
                <c:pt idx="399">
                  <c:v>-61.424578808</c:v>
                </c:pt>
                <c:pt idx="400">
                  <c:v>-61.374929000000002</c:v>
                </c:pt>
                <c:pt idx="401">
                  <c:v>-61.365667160999998</c:v>
                </c:pt>
                <c:pt idx="402">
                  <c:v>-61.332612986000001</c:v>
                </c:pt>
                <c:pt idx="403">
                  <c:v>-61.263422257999999</c:v>
                </c:pt>
                <c:pt idx="404">
                  <c:v>-61.202757016</c:v>
                </c:pt>
                <c:pt idx="405">
                  <c:v>-61.177079084999995</c:v>
                </c:pt>
                <c:pt idx="406">
                  <c:v>-61.136717974</c:v>
                </c:pt>
                <c:pt idx="407">
                  <c:v>-61.096458141999996</c:v>
                </c:pt>
                <c:pt idx="408">
                  <c:v>-61.046266607999996</c:v>
                </c:pt>
                <c:pt idx="409">
                  <c:v>-60.988140025999996</c:v>
                </c:pt>
                <c:pt idx="410">
                  <c:v>-60.960424400000001</c:v>
                </c:pt>
                <c:pt idx="411">
                  <c:v>-60.906677729000002</c:v>
                </c:pt>
                <c:pt idx="412">
                  <c:v>-60.886771392</c:v>
                </c:pt>
                <c:pt idx="413">
                  <c:v>-60.843266282999998</c:v>
                </c:pt>
                <c:pt idx="414">
                  <c:v>-60.810086068000004</c:v>
                </c:pt>
                <c:pt idx="415">
                  <c:v>-60.790199635</c:v>
                </c:pt>
                <c:pt idx="416">
                  <c:v>-60.779165528</c:v>
                </c:pt>
                <c:pt idx="417">
                  <c:v>-60.746808754</c:v>
                </c:pt>
                <c:pt idx="418">
                  <c:v>-60.682130608000001</c:v>
                </c:pt>
                <c:pt idx="419">
                  <c:v>-60.641326544000002</c:v>
                </c:pt>
                <c:pt idx="420">
                  <c:v>-60.57750412</c:v>
                </c:pt>
                <c:pt idx="421">
                  <c:v>-60.532415107000006</c:v>
                </c:pt>
                <c:pt idx="422">
                  <c:v>-60.501802268000006</c:v>
                </c:pt>
                <c:pt idx="423">
                  <c:v>-60.459466730000003</c:v>
                </c:pt>
                <c:pt idx="424">
                  <c:v>-60.42050828</c:v>
                </c:pt>
                <c:pt idx="425">
                  <c:v>-60.401057800000004</c:v>
                </c:pt>
                <c:pt idx="426">
                  <c:v>-60.348680856000001</c:v>
                </c:pt>
                <c:pt idx="427">
                  <c:v>-60.316133333000003</c:v>
                </c:pt>
                <c:pt idx="428">
                  <c:v>-60.257655387999996</c:v>
                </c:pt>
                <c:pt idx="429">
                  <c:v>-60.211128459999998</c:v>
                </c:pt>
                <c:pt idx="430">
                  <c:v>-60.161907419999999</c:v>
                </c:pt>
                <c:pt idx="431">
                  <c:v>-60.129839724999997</c:v>
                </c:pt>
                <c:pt idx="432">
                  <c:v>-60.102241056000004</c:v>
                </c:pt>
                <c:pt idx="433">
                  <c:v>-60.059969975999998</c:v>
                </c:pt>
                <c:pt idx="434">
                  <c:v>-60.028990790000002</c:v>
                </c:pt>
                <c:pt idx="435">
                  <c:v>-59.984129745000004</c:v>
                </c:pt>
                <c:pt idx="436">
                  <c:v>-59.943659111999999</c:v>
                </c:pt>
                <c:pt idx="437">
                  <c:v>-59.911630989000003</c:v>
                </c:pt>
                <c:pt idx="438">
                  <c:v>-59.886441003999998</c:v>
                </c:pt>
                <c:pt idx="439">
                  <c:v>-59.851280349</c:v>
                </c:pt>
                <c:pt idx="440">
                  <c:v>-59.800862719999998</c:v>
                </c:pt>
                <c:pt idx="441">
                  <c:v>-59.759925100999993</c:v>
                </c:pt>
                <c:pt idx="442">
                  <c:v>-59.730883320000004</c:v>
                </c:pt>
                <c:pt idx="443">
                  <c:v>-59.677197595999999</c:v>
                </c:pt>
                <c:pt idx="444">
                  <c:v>-59.637142892</c:v>
                </c:pt>
                <c:pt idx="445">
                  <c:v>-59.609301479999999</c:v>
                </c:pt>
                <c:pt idx="446">
                  <c:v>-59.568852683999999</c:v>
                </c:pt>
                <c:pt idx="447">
                  <c:v>-59.533846746000002</c:v>
                </c:pt>
                <c:pt idx="448">
                  <c:v>-59.497298135999998</c:v>
                </c:pt>
                <c:pt idx="449">
                  <c:v>-59.468453902</c:v>
                </c:pt>
                <c:pt idx="450">
                  <c:v>-59.442938949999998</c:v>
                </c:pt>
                <c:pt idx="451">
                  <c:v>-59.421859538</c:v>
                </c:pt>
                <c:pt idx="452">
                  <c:v>-59.340275276</c:v>
                </c:pt>
                <c:pt idx="453">
                  <c:v>-59.300132972</c:v>
                </c:pt>
                <c:pt idx="454">
                  <c:v>-59.283150339999999</c:v>
                </c:pt>
                <c:pt idx="455">
                  <c:v>-59.2701864</c:v>
                </c:pt>
                <c:pt idx="456">
                  <c:v>-59.224937984</c:v>
                </c:pt>
                <c:pt idx="457">
                  <c:v>-59.176790830000002</c:v>
                </c:pt>
                <c:pt idx="458">
                  <c:v>-59.133522808000002</c:v>
                </c:pt>
                <c:pt idx="459">
                  <c:v>-59.084501403000004</c:v>
                </c:pt>
                <c:pt idx="460">
                  <c:v>-59.026944759999999</c:v>
                </c:pt>
                <c:pt idx="461">
                  <c:v>-58.986943238999999</c:v>
                </c:pt>
                <c:pt idx="462">
                  <c:v>-58.952130428000004</c:v>
                </c:pt>
                <c:pt idx="463">
                  <c:v>-58.889192905999991</c:v>
                </c:pt>
                <c:pt idx="464">
                  <c:v>-58.853901831999998</c:v>
                </c:pt>
                <c:pt idx="465">
                  <c:v>-58.839484810000002</c:v>
                </c:pt>
                <c:pt idx="466">
                  <c:v>-58.797370385999997</c:v>
                </c:pt>
                <c:pt idx="467">
                  <c:v>-58.769619049999996</c:v>
                </c:pt>
                <c:pt idx="468">
                  <c:v>-58.710835815999999</c:v>
                </c:pt>
                <c:pt idx="469">
                  <c:v>-58.686024621999998</c:v>
                </c:pt>
                <c:pt idx="470">
                  <c:v>-58.64716069</c:v>
                </c:pt>
                <c:pt idx="471">
                  <c:v>-58.633631446999999</c:v>
                </c:pt>
                <c:pt idx="472">
                  <c:v>-58.600340191999997</c:v>
                </c:pt>
                <c:pt idx="473">
                  <c:v>-58.561032214999997</c:v>
                </c:pt>
                <c:pt idx="474">
                  <c:v>-58.524142533999999</c:v>
                </c:pt>
                <c:pt idx="475">
                  <c:v>-58.499297049999996</c:v>
                </c:pt>
                <c:pt idx="476">
                  <c:v>-58.467596411999999</c:v>
                </c:pt>
                <c:pt idx="477">
                  <c:v>-58.442065444000001</c:v>
                </c:pt>
                <c:pt idx="478">
                  <c:v>-58.411412718000001</c:v>
                </c:pt>
                <c:pt idx="479">
                  <c:v>-58.404049748000006</c:v>
                </c:pt>
                <c:pt idx="480">
                  <c:v>-58.351177759999999</c:v>
                </c:pt>
                <c:pt idx="481">
                  <c:v>-58.301858608000003</c:v>
                </c:pt>
                <c:pt idx="482">
                  <c:v>-58.243787441999999</c:v>
                </c:pt>
                <c:pt idx="483">
                  <c:v>-58.221537935000001</c:v>
                </c:pt>
                <c:pt idx="484">
                  <c:v>-58.171618103999997</c:v>
                </c:pt>
                <c:pt idx="485">
                  <c:v>-58.137797070000005</c:v>
                </c:pt>
                <c:pt idx="486">
                  <c:v>-58.096757250000003</c:v>
                </c:pt>
                <c:pt idx="487">
                  <c:v>-58.053142430999998</c:v>
                </c:pt>
                <c:pt idx="488">
                  <c:v>-58.023680663999997</c:v>
                </c:pt>
                <c:pt idx="489">
                  <c:v>-57.986780232999998</c:v>
                </c:pt>
                <c:pt idx="490">
                  <c:v>-57.960095090000003</c:v>
                </c:pt>
                <c:pt idx="491">
                  <c:v>-57.927701650000003</c:v>
                </c:pt>
                <c:pt idx="492">
                  <c:v>-57.874526224</c:v>
                </c:pt>
                <c:pt idx="493">
                  <c:v>-57.810073972999994</c:v>
                </c:pt>
                <c:pt idx="494">
                  <c:v>-57.758349033999998</c:v>
                </c:pt>
                <c:pt idx="495">
                  <c:v>-57.726652545</c:v>
                </c:pt>
                <c:pt idx="496">
                  <c:v>-57.703619552000006</c:v>
                </c:pt>
                <c:pt idx="497">
                  <c:v>-57.687567178000002</c:v>
                </c:pt>
                <c:pt idx="498">
                  <c:v>-57.670655480000001</c:v>
                </c:pt>
                <c:pt idx="499">
                  <c:v>-57.627158023999996</c:v>
                </c:pt>
                <c:pt idx="500">
                  <c:v>-57.595217500000004</c:v>
                </c:pt>
                <c:pt idx="501">
                  <c:v>-57.578567518</c:v>
                </c:pt>
                <c:pt idx="502">
                  <c:v>-57.544442678000003</c:v>
                </c:pt>
                <c:pt idx="503">
                  <c:v>-57.518575102</c:v>
                </c:pt>
                <c:pt idx="504">
                  <c:v>-57.468043279999996</c:v>
                </c:pt>
                <c:pt idx="505">
                  <c:v>-57.437366080000004</c:v>
                </c:pt>
                <c:pt idx="506">
                  <c:v>-57.397132629999994</c:v>
                </c:pt>
                <c:pt idx="507">
                  <c:v>-57.331970849999998</c:v>
                </c:pt>
                <c:pt idx="508">
                  <c:v>-57.301458908000001</c:v>
                </c:pt>
                <c:pt idx="509">
                  <c:v>-57.250903907000001</c:v>
                </c:pt>
                <c:pt idx="510">
                  <c:v>-57.208167809999999</c:v>
                </c:pt>
                <c:pt idx="511">
                  <c:v>-57.176128306999999</c:v>
                </c:pt>
                <c:pt idx="512">
                  <c:v>-57.129378551999999</c:v>
                </c:pt>
                <c:pt idx="513">
                  <c:v>-57.089827531000005</c:v>
                </c:pt>
                <c:pt idx="514">
                  <c:v>-57.048260491999997</c:v>
                </c:pt>
                <c:pt idx="515">
                  <c:v>-57.015007375000003</c:v>
                </c:pt>
                <c:pt idx="516">
                  <c:v>-56.973703544000003</c:v>
                </c:pt>
                <c:pt idx="517">
                  <c:v>-56.927404562</c:v>
                </c:pt>
                <c:pt idx="518">
                  <c:v>-56.895005118</c:v>
                </c:pt>
                <c:pt idx="519">
                  <c:v>-56.857124495999997</c:v>
                </c:pt>
                <c:pt idx="520">
                  <c:v>-56.824529120000001</c:v>
                </c:pt>
                <c:pt idx="521">
                  <c:v>-56.792375893999996</c:v>
                </c:pt>
                <c:pt idx="522">
                  <c:v>-56.76657436</c:v>
                </c:pt>
                <c:pt idx="523">
                  <c:v>-56.717971806000001</c:v>
                </c:pt>
                <c:pt idx="524">
                  <c:v>-56.612584695999999</c:v>
                </c:pt>
                <c:pt idx="525">
                  <c:v>-56.598134950000002</c:v>
                </c:pt>
                <c:pt idx="526">
                  <c:v>-56.564105720000001</c:v>
                </c:pt>
                <c:pt idx="527">
                  <c:v>-56.520991664999997</c:v>
                </c:pt>
                <c:pt idx="528">
                  <c:v>-56.508668391999997</c:v>
                </c:pt>
                <c:pt idx="529">
                  <c:v>-56.459496177000005</c:v>
                </c:pt>
                <c:pt idx="530">
                  <c:v>-56.410548229999996</c:v>
                </c:pt>
                <c:pt idx="531">
                  <c:v>-56.390137121000002</c:v>
                </c:pt>
                <c:pt idx="532">
                  <c:v>-56.371965971999998</c:v>
                </c:pt>
                <c:pt idx="533">
                  <c:v>-56.301499815</c:v>
                </c:pt>
                <c:pt idx="534">
                  <c:v>-56.239226943999995</c:v>
                </c:pt>
                <c:pt idx="535">
                  <c:v>-56.215265675000005</c:v>
                </c:pt>
                <c:pt idx="536">
                  <c:v>-56.171820191999998</c:v>
                </c:pt>
                <c:pt idx="537">
                  <c:v>-56.160856097999996</c:v>
                </c:pt>
                <c:pt idx="538">
                  <c:v>-56.130849742000002</c:v>
                </c:pt>
                <c:pt idx="539">
                  <c:v>-56.101671388</c:v>
                </c:pt>
                <c:pt idx="540">
                  <c:v>-56.05078984</c:v>
                </c:pt>
                <c:pt idx="541">
                  <c:v>-56.009248618999997</c:v>
                </c:pt>
                <c:pt idx="542">
                  <c:v>-55.986956155999998</c:v>
                </c:pt>
                <c:pt idx="543">
                  <c:v>-55.945719832999998</c:v>
                </c:pt>
                <c:pt idx="544">
                  <c:v>-55.895999688000003</c:v>
                </c:pt>
                <c:pt idx="545">
                  <c:v>-55.873485504999998</c:v>
                </c:pt>
                <c:pt idx="546">
                  <c:v>-55.812527136</c:v>
                </c:pt>
                <c:pt idx="547">
                  <c:v>-55.777757285999996</c:v>
                </c:pt>
                <c:pt idx="548">
                  <c:v>-55.748513647999992</c:v>
                </c:pt>
                <c:pt idx="549">
                  <c:v>-55.699231400999999</c:v>
                </c:pt>
                <c:pt idx="550">
                  <c:v>-55.666373249999999</c:v>
                </c:pt>
                <c:pt idx="551">
                  <c:v>-55.644486317999998</c:v>
                </c:pt>
                <c:pt idx="552">
                  <c:v>-55.607754799999995</c:v>
                </c:pt>
                <c:pt idx="553">
                  <c:v>-55.562058964999999</c:v>
                </c:pt>
                <c:pt idx="554">
                  <c:v>-55.529962215999994</c:v>
                </c:pt>
                <c:pt idx="555">
                  <c:v>-55.481632319999996</c:v>
                </c:pt>
                <c:pt idx="556">
                  <c:v>-55.442535907999989</c:v>
                </c:pt>
                <c:pt idx="557">
                  <c:v>-55.412629344999999</c:v>
                </c:pt>
                <c:pt idx="558">
                  <c:v>-55.401028029999999</c:v>
                </c:pt>
                <c:pt idx="559">
                  <c:v>-55.370441677999999</c:v>
                </c:pt>
                <c:pt idx="560">
                  <c:v>-55.342792639999999</c:v>
                </c:pt>
                <c:pt idx="561">
                  <c:v>-55.311241484999996</c:v>
                </c:pt>
                <c:pt idx="562">
                  <c:v>-55.287592126</c:v>
                </c:pt>
                <c:pt idx="563">
                  <c:v>-55.257819837</c:v>
                </c:pt>
                <c:pt idx="564">
                  <c:v>-55.215291743999998</c:v>
                </c:pt>
                <c:pt idx="565">
                  <c:v>-55.206623029999996</c:v>
                </c:pt>
                <c:pt idx="566">
                  <c:v>-55.167763469999997</c:v>
                </c:pt>
                <c:pt idx="567">
                  <c:v>-55.157383758000002</c:v>
                </c:pt>
                <c:pt idx="568">
                  <c:v>-55.127228264000003</c:v>
                </c:pt>
                <c:pt idx="569">
                  <c:v>-55.104864818999999</c:v>
                </c:pt>
                <c:pt idx="570">
                  <c:v>-55.025220670000003</c:v>
                </c:pt>
                <c:pt idx="571">
                  <c:v>-54.982637703999998</c:v>
                </c:pt>
                <c:pt idx="572">
                  <c:v>-54.951760708000002</c:v>
                </c:pt>
                <c:pt idx="573">
                  <c:v>-54.927000208000003</c:v>
                </c:pt>
                <c:pt idx="574">
                  <c:v>-54.896380043999997</c:v>
                </c:pt>
                <c:pt idx="575">
                  <c:v>-54.860098375</c:v>
                </c:pt>
                <c:pt idx="576">
                  <c:v>-54.851040103999999</c:v>
                </c:pt>
                <c:pt idx="577">
                  <c:v>-54.800624318000004</c:v>
                </c:pt>
                <c:pt idx="578">
                  <c:v>-54.779145382000003</c:v>
                </c:pt>
                <c:pt idx="579">
                  <c:v>-54.759467653000002</c:v>
                </c:pt>
                <c:pt idx="580">
                  <c:v>-54.731226880000001</c:v>
                </c:pt>
                <c:pt idx="581">
                  <c:v>-54.705820704000004</c:v>
                </c:pt>
                <c:pt idx="582">
                  <c:v>-54.667492870000004</c:v>
                </c:pt>
                <c:pt idx="583">
                  <c:v>-54.598910353999997</c:v>
                </c:pt>
                <c:pt idx="584">
                  <c:v>-54.568157904000003</c:v>
                </c:pt>
                <c:pt idx="585">
                  <c:v>-54.534573064999996</c:v>
                </c:pt>
                <c:pt idx="586">
                  <c:v>-54.515185594000002</c:v>
                </c:pt>
                <c:pt idx="587">
                  <c:v>-54.48590196</c:v>
                </c:pt>
                <c:pt idx="588">
                  <c:v>-54.457882452000007</c:v>
                </c:pt>
                <c:pt idx="589">
                  <c:v>-54.436718694</c:v>
                </c:pt>
                <c:pt idx="590">
                  <c:v>-54.395332440000004</c:v>
                </c:pt>
                <c:pt idx="591">
                  <c:v>-54.359222239000005</c:v>
                </c:pt>
                <c:pt idx="592">
                  <c:v>-54.322430440000005</c:v>
                </c:pt>
                <c:pt idx="593">
                  <c:v>-54.309551392000003</c:v>
                </c:pt>
                <c:pt idx="594">
                  <c:v>-54.259916158000003</c:v>
                </c:pt>
                <c:pt idx="595">
                  <c:v>-54.217159684999999</c:v>
                </c:pt>
                <c:pt idx="596">
                  <c:v>-54.183525271999997</c:v>
                </c:pt>
                <c:pt idx="597">
                  <c:v>-54.156050992000004</c:v>
                </c:pt>
                <c:pt idx="598">
                  <c:v>-54.107718744000003</c:v>
                </c:pt>
                <c:pt idx="599">
                  <c:v>-54.077921787999998</c:v>
                </c:pt>
                <c:pt idx="600">
                  <c:v>-54.041186799999998</c:v>
                </c:pt>
                <c:pt idx="601">
                  <c:v>-54.022230868000001</c:v>
                </c:pt>
                <c:pt idx="602">
                  <c:v>-53.997532838000005</c:v>
                </c:pt>
                <c:pt idx="603">
                  <c:v>-53.950035385</c:v>
                </c:pt>
                <c:pt idx="604">
                  <c:v>-53.901460580000006</c:v>
                </c:pt>
                <c:pt idx="605">
                  <c:v>-53.850080049999995</c:v>
                </c:pt>
                <c:pt idx="606">
                  <c:v>-53.812698546</c:v>
                </c:pt>
                <c:pt idx="607">
                  <c:v>-53.767772219999998</c:v>
                </c:pt>
                <c:pt idx="608">
                  <c:v>-53.757513807999999</c:v>
                </c:pt>
                <c:pt idx="609">
                  <c:v>-53.730339177999994</c:v>
                </c:pt>
                <c:pt idx="610">
                  <c:v>-53.70908696</c:v>
                </c:pt>
                <c:pt idx="611">
                  <c:v>-53.675831711000001</c:v>
                </c:pt>
                <c:pt idx="612">
                  <c:v>-53.649813363999996</c:v>
                </c:pt>
                <c:pt idx="613">
                  <c:v>-53.598423743999994</c:v>
                </c:pt>
                <c:pt idx="614">
                  <c:v>-53.525249414000001</c:v>
                </c:pt>
                <c:pt idx="615">
                  <c:v>-53.510069825000002</c:v>
                </c:pt>
                <c:pt idx="616">
                  <c:v>-53.464973039999997</c:v>
                </c:pt>
                <c:pt idx="617">
                  <c:v>-53.426208979000002</c:v>
                </c:pt>
                <c:pt idx="618">
                  <c:v>-53.363610125999998</c:v>
                </c:pt>
                <c:pt idx="619">
                  <c:v>-53.348658383</c:v>
                </c:pt>
                <c:pt idx="620">
                  <c:v>-53.315522779999995</c:v>
                </c:pt>
                <c:pt idx="621">
                  <c:v>-53.288598442000001</c:v>
                </c:pt>
                <c:pt idx="622">
                  <c:v>-53.248526779999999</c:v>
                </c:pt>
                <c:pt idx="623">
                  <c:v>-53.212117573</c:v>
                </c:pt>
                <c:pt idx="624">
                  <c:v>-53.189843719999999</c:v>
                </c:pt>
                <c:pt idx="625">
                  <c:v>-53.143302999999996</c:v>
                </c:pt>
                <c:pt idx="626">
                  <c:v>-53.100484336000001</c:v>
                </c:pt>
                <c:pt idx="627">
                  <c:v>-53.069499143999998</c:v>
                </c:pt>
                <c:pt idx="628">
                  <c:v>-52.999711732000002</c:v>
                </c:pt>
                <c:pt idx="629">
                  <c:v>-52.980181961</c:v>
                </c:pt>
                <c:pt idx="630">
                  <c:v>-52.935767839999997</c:v>
                </c:pt>
                <c:pt idx="631">
                  <c:v>-52.902620190999997</c:v>
                </c:pt>
                <c:pt idx="632">
                  <c:v>-52.864106264</c:v>
                </c:pt>
                <c:pt idx="633">
                  <c:v>-52.839385751999998</c:v>
                </c:pt>
                <c:pt idx="634">
                  <c:v>-52.798380118000004</c:v>
                </c:pt>
                <c:pt idx="635">
                  <c:v>-52.787988444999996</c:v>
                </c:pt>
                <c:pt idx="636">
                  <c:v>-52.769391235999997</c:v>
                </c:pt>
                <c:pt idx="637">
                  <c:v>-52.711866631000007</c:v>
                </c:pt>
                <c:pt idx="638">
                  <c:v>-52.681656173999997</c:v>
                </c:pt>
                <c:pt idx="639">
                  <c:v>-52.641234081</c:v>
                </c:pt>
                <c:pt idx="640">
                  <c:v>-52.591217120000003</c:v>
                </c:pt>
                <c:pt idx="641">
                  <c:v>-52.571185324999995</c:v>
                </c:pt>
                <c:pt idx="642">
                  <c:v>-52.535687541999998</c:v>
                </c:pt>
                <c:pt idx="643">
                  <c:v>-52.510791697999998</c:v>
                </c:pt>
                <c:pt idx="644">
                  <c:v>-52.491135168</c:v>
                </c:pt>
                <c:pt idx="645">
                  <c:v>-52.458059030000001</c:v>
                </c:pt>
                <c:pt idx="646">
                  <c:v>-52.443620156000001</c:v>
                </c:pt>
                <c:pt idx="647">
                  <c:v>-52.430552835</c:v>
                </c:pt>
                <c:pt idx="648">
                  <c:v>-52.393426112</c:v>
                </c:pt>
                <c:pt idx="649">
                  <c:v>-52.374344602999997</c:v>
                </c:pt>
                <c:pt idx="650">
                  <c:v>-52.315352150000002</c:v>
                </c:pt>
                <c:pt idx="651">
                  <c:v>-52.269822910000002</c:v>
                </c:pt>
                <c:pt idx="652">
                  <c:v>-52.220496716</c:v>
                </c:pt>
                <c:pt idx="653">
                  <c:v>-52.173910783999993</c:v>
                </c:pt>
                <c:pt idx="654">
                  <c:v>-52.139849802000001</c:v>
                </c:pt>
                <c:pt idx="655">
                  <c:v>-52.117773485000001</c:v>
                </c:pt>
                <c:pt idx="656">
                  <c:v>-52.068576104000002</c:v>
                </c:pt>
                <c:pt idx="657">
                  <c:v>-52.024694912000001</c:v>
                </c:pt>
                <c:pt idx="658">
                  <c:v>-51.950246653999997</c:v>
                </c:pt>
                <c:pt idx="659">
                  <c:v>-51.925212440000003</c:v>
                </c:pt>
                <c:pt idx="660">
                  <c:v>-51.908505899999994</c:v>
                </c:pt>
                <c:pt idx="661">
                  <c:v>-51.876983441</c:v>
                </c:pt>
                <c:pt idx="662">
                  <c:v>-51.839364496000002</c:v>
                </c:pt>
                <c:pt idx="663">
                  <c:v>-51.817692117999997</c:v>
                </c:pt>
                <c:pt idx="664">
                  <c:v>-51.799195600000004</c:v>
                </c:pt>
                <c:pt idx="665">
                  <c:v>-51.776645479999999</c:v>
                </c:pt>
                <c:pt idx="666">
                  <c:v>-51.754142915999999</c:v>
                </c:pt>
                <c:pt idx="667">
                  <c:v>-51.716531191000001</c:v>
                </c:pt>
                <c:pt idx="668">
                  <c:v>-51.673504895999997</c:v>
                </c:pt>
                <c:pt idx="669">
                  <c:v>-51.661060290999998</c:v>
                </c:pt>
                <c:pt idx="670">
                  <c:v>-51.589187259999996</c:v>
                </c:pt>
                <c:pt idx="671">
                  <c:v>-51.561659285000005</c:v>
                </c:pt>
                <c:pt idx="672">
                  <c:v>-51.528573047999998</c:v>
                </c:pt>
                <c:pt idx="673">
                  <c:v>-51.470331621999996</c:v>
                </c:pt>
                <c:pt idx="674">
                  <c:v>-51.441058376000001</c:v>
                </c:pt>
                <c:pt idx="675">
                  <c:v>-51.432323249999996</c:v>
                </c:pt>
                <c:pt idx="676">
                  <c:v>-51.393949103999994</c:v>
                </c:pt>
                <c:pt idx="677">
                  <c:v>-51.349145180999997</c:v>
                </c:pt>
                <c:pt idx="678">
                  <c:v>-51.319550541999995</c:v>
                </c:pt>
                <c:pt idx="679">
                  <c:v>-51.283560929999993</c:v>
                </c:pt>
                <c:pt idx="680">
                  <c:v>-51.26233448</c:v>
                </c:pt>
                <c:pt idx="681">
                  <c:v>-51.240902583</c:v>
                </c:pt>
                <c:pt idx="682">
                  <c:v>-51.20774359</c:v>
                </c:pt>
                <c:pt idx="683">
                  <c:v>-51.158144270999991</c:v>
                </c:pt>
                <c:pt idx="684">
                  <c:v>-51.127702595999999</c:v>
                </c:pt>
                <c:pt idx="685">
                  <c:v>-51.073129734999995</c:v>
                </c:pt>
                <c:pt idx="686">
                  <c:v>-51.036690559999997</c:v>
                </c:pt>
                <c:pt idx="687">
                  <c:v>-51.014104334999999</c:v>
                </c:pt>
                <c:pt idx="688">
                  <c:v>-50.994835311999999</c:v>
                </c:pt>
                <c:pt idx="689">
                  <c:v>-50.967561107000002</c:v>
                </c:pt>
                <c:pt idx="690">
                  <c:v>-50.95174196</c:v>
                </c:pt>
                <c:pt idx="691">
                  <c:v>-50.918661661000002</c:v>
                </c:pt>
                <c:pt idx="692">
                  <c:v>-50.896638828</c:v>
                </c:pt>
                <c:pt idx="693">
                  <c:v>-50.880517164000004</c:v>
                </c:pt>
                <c:pt idx="694">
                  <c:v>-50.840419351999998</c:v>
                </c:pt>
                <c:pt idx="695">
                  <c:v>-50.803898475000004</c:v>
                </c:pt>
                <c:pt idx="696">
                  <c:v>-50.789998696000005</c:v>
                </c:pt>
                <c:pt idx="697">
                  <c:v>-50.729094986999996</c:v>
                </c:pt>
                <c:pt idx="698">
                  <c:v>-50.686126720000004</c:v>
                </c:pt>
                <c:pt idx="699">
                  <c:v>-50.666068195000001</c:v>
                </c:pt>
                <c:pt idx="700">
                  <c:v>-50.645803300000004</c:v>
                </c:pt>
                <c:pt idx="701">
                  <c:v>-50.615244316000002</c:v>
                </c:pt>
                <c:pt idx="702">
                  <c:v>-50.562357550000002</c:v>
                </c:pt>
                <c:pt idx="703">
                  <c:v>-50.529173896000003</c:v>
                </c:pt>
                <c:pt idx="704">
                  <c:v>-50.514779280000006</c:v>
                </c:pt>
                <c:pt idx="705">
                  <c:v>-50.502405640000006</c:v>
                </c:pt>
                <c:pt idx="706">
                  <c:v>-50.485401929999995</c:v>
                </c:pt>
                <c:pt idx="707">
                  <c:v>-50.456623690000001</c:v>
                </c:pt>
                <c:pt idx="708">
                  <c:v>-50.408512436000002</c:v>
                </c:pt>
                <c:pt idx="709">
                  <c:v>-50.387113182</c:v>
                </c:pt>
                <c:pt idx="710">
                  <c:v>-50.365197739999999</c:v>
                </c:pt>
                <c:pt idx="711">
                  <c:v>-50.323823572000002</c:v>
                </c:pt>
                <c:pt idx="712">
                  <c:v>-50.30186664</c:v>
                </c:pt>
                <c:pt idx="713">
                  <c:v>-50.254149971000004</c:v>
                </c:pt>
                <c:pt idx="714">
                  <c:v>-50.216214254</c:v>
                </c:pt>
                <c:pt idx="715">
                  <c:v>-50.135908155000003</c:v>
                </c:pt>
                <c:pt idx="716">
                  <c:v>-50.095427416</c:v>
                </c:pt>
                <c:pt idx="717">
                  <c:v>-50.071857407000003</c:v>
                </c:pt>
                <c:pt idx="718">
                  <c:v>-50.047501514000004</c:v>
                </c:pt>
                <c:pt idx="719">
                  <c:v>-50.022837687999996</c:v>
                </c:pt>
                <c:pt idx="720">
                  <c:v>-49.980282080000002</c:v>
                </c:pt>
                <c:pt idx="721">
                  <c:v>-49.935135404999997</c:v>
                </c:pt>
                <c:pt idx="722">
                  <c:v>-49.878196634000005</c:v>
                </c:pt>
                <c:pt idx="723">
                  <c:v>-49.844542134999998</c:v>
                </c:pt>
                <c:pt idx="724">
                  <c:v>-49.789370876000007</c:v>
                </c:pt>
                <c:pt idx="725">
                  <c:v>-49.763205849999999</c:v>
                </c:pt>
                <c:pt idx="726">
                  <c:v>-49.73193741</c:v>
                </c:pt>
                <c:pt idx="727">
                  <c:v>-49.710065129999997</c:v>
                </c:pt>
                <c:pt idx="728">
                  <c:v>-49.688845632000003</c:v>
                </c:pt>
                <c:pt idx="729">
                  <c:v>-49.670956736000001</c:v>
                </c:pt>
                <c:pt idx="730">
                  <c:v>-49.656700190000002</c:v>
                </c:pt>
                <c:pt idx="731">
                  <c:v>-49.641414226000002</c:v>
                </c:pt>
                <c:pt idx="732">
                  <c:v>-49.622895996000004</c:v>
                </c:pt>
                <c:pt idx="733">
                  <c:v>-49.579802491999999</c:v>
                </c:pt>
                <c:pt idx="734">
                  <c:v>-49.565681240000004</c:v>
                </c:pt>
                <c:pt idx="735">
                  <c:v>-49.534931030000003</c:v>
                </c:pt>
                <c:pt idx="736">
                  <c:v>-49.509380743999998</c:v>
                </c:pt>
                <c:pt idx="737">
                  <c:v>-49.464988064000003</c:v>
                </c:pt>
                <c:pt idx="738">
                  <c:v>-49.435997297999997</c:v>
                </c:pt>
                <c:pt idx="739">
                  <c:v>-49.418489807</c:v>
                </c:pt>
                <c:pt idx="740">
                  <c:v>-49.401394099999997</c:v>
                </c:pt>
                <c:pt idx="741">
                  <c:v>-49.381217505999999</c:v>
                </c:pt>
                <c:pt idx="742">
                  <c:v>-49.358208156000003</c:v>
                </c:pt>
                <c:pt idx="743">
                  <c:v>-49.330153770999999</c:v>
                </c:pt>
                <c:pt idx="744">
                  <c:v>-49.295750951999999</c:v>
                </c:pt>
                <c:pt idx="745">
                  <c:v>-49.281095594999996</c:v>
                </c:pt>
                <c:pt idx="746">
                  <c:v>-49.253168704000004</c:v>
                </c:pt>
                <c:pt idx="747">
                  <c:v>-49.230542024000002</c:v>
                </c:pt>
                <c:pt idx="748">
                  <c:v>-49.193832208000003</c:v>
                </c:pt>
                <c:pt idx="749">
                  <c:v>-49.137232287000003</c:v>
                </c:pt>
                <c:pt idx="750">
                  <c:v>-49.111787000000007</c:v>
                </c:pt>
                <c:pt idx="751">
                  <c:v>-49.079980898000002</c:v>
                </c:pt>
                <c:pt idx="752">
                  <c:v>-49.033367743999996</c:v>
                </c:pt>
                <c:pt idx="753">
                  <c:v>-49.017011179000001</c:v>
                </c:pt>
                <c:pt idx="754">
                  <c:v>-48.987516507999999</c:v>
                </c:pt>
                <c:pt idx="755">
                  <c:v>-48.954123645000003</c:v>
                </c:pt>
                <c:pt idx="756">
                  <c:v>-48.92583338</c:v>
                </c:pt>
                <c:pt idx="757">
                  <c:v>-48.872771489000002</c:v>
                </c:pt>
                <c:pt idx="758">
                  <c:v>-48.835040157999998</c:v>
                </c:pt>
                <c:pt idx="759">
                  <c:v>-48.809598878999999</c:v>
                </c:pt>
                <c:pt idx="760">
                  <c:v>-48.795593079999996</c:v>
                </c:pt>
                <c:pt idx="761">
                  <c:v>-48.767622149000005</c:v>
                </c:pt>
                <c:pt idx="762">
                  <c:v>-48.725732162</c:v>
                </c:pt>
                <c:pt idx="763">
                  <c:v>-48.689507325999998</c:v>
                </c:pt>
                <c:pt idx="764">
                  <c:v>-48.674331615999996</c:v>
                </c:pt>
                <c:pt idx="765">
                  <c:v>-48.626402749999997</c:v>
                </c:pt>
                <c:pt idx="766">
                  <c:v>-48.594546018000003</c:v>
                </c:pt>
                <c:pt idx="767">
                  <c:v>-48.565876956999993</c:v>
                </c:pt>
                <c:pt idx="768">
                  <c:v>-48.502627472</c:v>
                </c:pt>
                <c:pt idx="769">
                  <c:v>-48.458814736999997</c:v>
                </c:pt>
                <c:pt idx="770">
                  <c:v>-48.431863039999996</c:v>
                </c:pt>
                <c:pt idx="771">
                  <c:v>-48.416426110000003</c:v>
                </c:pt>
                <c:pt idx="772">
                  <c:v>-48.384456731999997</c:v>
                </c:pt>
                <c:pt idx="773">
                  <c:v>-48.362503430999993</c:v>
                </c:pt>
                <c:pt idx="774">
                  <c:v>-48.309068740000001</c:v>
                </c:pt>
                <c:pt idx="775">
                  <c:v>-48.294151100000001</c:v>
                </c:pt>
                <c:pt idx="776">
                  <c:v>-48.273490328000001</c:v>
                </c:pt>
                <c:pt idx="777">
                  <c:v>-48.248343368</c:v>
                </c:pt>
                <c:pt idx="778">
                  <c:v>-48.223362865999995</c:v>
                </c:pt>
                <c:pt idx="779">
                  <c:v>-48.181369471000004</c:v>
                </c:pt>
                <c:pt idx="780">
                  <c:v>-48.167393339999997</c:v>
                </c:pt>
                <c:pt idx="781">
                  <c:v>-48.124813729000003</c:v>
                </c:pt>
                <c:pt idx="782">
                  <c:v>-48.091555391999997</c:v>
                </c:pt>
                <c:pt idx="783">
                  <c:v>-48.053705306000005</c:v>
                </c:pt>
                <c:pt idx="784">
                  <c:v>-48.007303527999994</c:v>
                </c:pt>
                <c:pt idx="785">
                  <c:v>-47.961496314999998</c:v>
                </c:pt>
                <c:pt idx="786">
                  <c:v>-47.923886482</c:v>
                </c:pt>
                <c:pt idx="787">
                  <c:v>-47.887812200999996</c:v>
                </c:pt>
                <c:pt idx="788">
                  <c:v>-47.857590496</c:v>
                </c:pt>
                <c:pt idx="789">
                  <c:v>-47.825021440999997</c:v>
                </c:pt>
                <c:pt idx="790">
                  <c:v>-47.791497099999994</c:v>
                </c:pt>
                <c:pt idx="791">
                  <c:v>-47.735746310999993</c:v>
                </c:pt>
                <c:pt idx="792">
                  <c:v>-47.666501960000005</c:v>
                </c:pt>
                <c:pt idx="793">
                  <c:v>-47.655343189</c:v>
                </c:pt>
                <c:pt idx="794">
                  <c:v>-47.645578241999999</c:v>
                </c:pt>
                <c:pt idx="795">
                  <c:v>-47.618247504999999</c:v>
                </c:pt>
                <c:pt idx="796">
                  <c:v>-47.575998740000003</c:v>
                </c:pt>
                <c:pt idx="797">
                  <c:v>-47.547033522999996</c:v>
                </c:pt>
                <c:pt idx="798">
                  <c:v>-47.521098314</c:v>
                </c:pt>
                <c:pt idx="799">
                  <c:v>-47.488282202000001</c:v>
                </c:pt>
                <c:pt idx="800">
                  <c:v>-47.436988199999995</c:v>
                </c:pt>
                <c:pt idx="801">
                  <c:v>-47.399383147999998</c:v>
                </c:pt>
                <c:pt idx="802">
                  <c:v>-47.348151395999999</c:v>
                </c:pt>
                <c:pt idx="803">
                  <c:v>-47.281814794999995</c:v>
                </c:pt>
                <c:pt idx="804">
                  <c:v>-47.262930087999997</c:v>
                </c:pt>
                <c:pt idx="805">
                  <c:v>-47.218103995</c:v>
                </c:pt>
                <c:pt idx="806">
                  <c:v>-47.162496541999992</c:v>
                </c:pt>
                <c:pt idx="807">
                  <c:v>-47.126374766999994</c:v>
                </c:pt>
                <c:pt idx="808">
                  <c:v>-47.063270191999997</c:v>
                </c:pt>
                <c:pt idx="809">
                  <c:v>-47.036018660999993</c:v>
                </c:pt>
                <c:pt idx="810">
                  <c:v>-46.972434040000003</c:v>
                </c:pt>
                <c:pt idx="811">
                  <c:v>-46.883577477999999</c:v>
                </c:pt>
                <c:pt idx="812">
                  <c:v>-46.831020123999998</c:v>
                </c:pt>
                <c:pt idx="813">
                  <c:v>-46.793184105000002</c:v>
                </c:pt>
                <c:pt idx="814">
                  <c:v>-46.758517323999996</c:v>
                </c:pt>
                <c:pt idx="815">
                  <c:v>-46.724300905</c:v>
                </c:pt>
                <c:pt idx="816">
                  <c:v>-46.696595488</c:v>
                </c:pt>
                <c:pt idx="817">
                  <c:v>-46.637656745000008</c:v>
                </c:pt>
                <c:pt idx="818">
                  <c:v>-46.617732066000002</c:v>
                </c:pt>
                <c:pt idx="819">
                  <c:v>-46.582042223999998</c:v>
                </c:pt>
                <c:pt idx="820">
                  <c:v>-46.545686579999995</c:v>
                </c:pt>
                <c:pt idx="821">
                  <c:v>-46.520716443999994</c:v>
                </c:pt>
                <c:pt idx="822">
                  <c:v>-46.495881345999997</c:v>
                </c:pt>
                <c:pt idx="823">
                  <c:v>-46.484982915000003</c:v>
                </c:pt>
                <c:pt idx="824">
                  <c:v>-46.424177512</c:v>
                </c:pt>
                <c:pt idx="825">
                  <c:v>-46.371980299999997</c:v>
                </c:pt>
                <c:pt idx="826">
                  <c:v>-46.324347736</c:v>
                </c:pt>
                <c:pt idx="827">
                  <c:v>-46.268997550000002</c:v>
                </c:pt>
                <c:pt idx="828">
                  <c:v>-46.213686112000005</c:v>
                </c:pt>
                <c:pt idx="829">
                  <c:v>-46.167595179000003</c:v>
                </c:pt>
                <c:pt idx="830">
                  <c:v>-46.134358570000003</c:v>
                </c:pt>
                <c:pt idx="831">
                  <c:v>-46.111777308000001</c:v>
                </c:pt>
                <c:pt idx="832">
                  <c:v>-46.102281664000003</c:v>
                </c:pt>
                <c:pt idx="833">
                  <c:v>-46.082024222000001</c:v>
                </c:pt>
                <c:pt idx="834">
                  <c:v>-46.058114326000002</c:v>
                </c:pt>
                <c:pt idx="835">
                  <c:v>-46.019951554999999</c:v>
                </c:pt>
                <c:pt idx="836">
                  <c:v>-45.986845551999998</c:v>
                </c:pt>
                <c:pt idx="837">
                  <c:v>-45.951148871999997</c:v>
                </c:pt>
                <c:pt idx="838">
                  <c:v>-45.909157813999997</c:v>
                </c:pt>
                <c:pt idx="839">
                  <c:v>-45.881874025999998</c:v>
                </c:pt>
                <c:pt idx="840">
                  <c:v>-45.825973840000003</c:v>
                </c:pt>
                <c:pt idx="841">
                  <c:v>-45.799375611000002</c:v>
                </c:pt>
                <c:pt idx="842">
                  <c:v>-45.765683104000004</c:v>
                </c:pt>
                <c:pt idx="843">
                  <c:v>-45.741598842999998</c:v>
                </c:pt>
                <c:pt idx="844">
                  <c:v>-45.707960907999997</c:v>
                </c:pt>
                <c:pt idx="845">
                  <c:v>-45.673760125000001</c:v>
                </c:pt>
                <c:pt idx="846">
                  <c:v>-45.642618128000002</c:v>
                </c:pt>
                <c:pt idx="847">
                  <c:v>-45.544683803999995</c:v>
                </c:pt>
                <c:pt idx="848">
                  <c:v>-45.482717727999997</c:v>
                </c:pt>
                <c:pt idx="849">
                  <c:v>-45.439909168</c:v>
                </c:pt>
                <c:pt idx="850">
                  <c:v>-45.3854422</c:v>
                </c:pt>
                <c:pt idx="851">
                  <c:v>-45.354581033999999</c:v>
                </c:pt>
                <c:pt idx="852">
                  <c:v>-45.336334475999998</c:v>
                </c:pt>
                <c:pt idx="853">
                  <c:v>-45.312295521000003</c:v>
                </c:pt>
                <c:pt idx="854">
                  <c:v>-45.288345436</c:v>
                </c:pt>
                <c:pt idx="855">
                  <c:v>-45.247917920000006</c:v>
                </c:pt>
                <c:pt idx="856">
                  <c:v>-45.224944447999995</c:v>
                </c:pt>
                <c:pt idx="857">
                  <c:v>-45.194882127</c:v>
                </c:pt>
                <c:pt idx="858">
                  <c:v>-45.151901688000002</c:v>
                </c:pt>
                <c:pt idx="859">
                  <c:v>-45.115549107000007</c:v>
                </c:pt>
                <c:pt idx="860">
                  <c:v>-45.081430539999999</c:v>
                </c:pt>
                <c:pt idx="861">
                  <c:v>-45.069379969000003</c:v>
                </c:pt>
                <c:pt idx="862">
                  <c:v>-45.037037775999998</c:v>
                </c:pt>
                <c:pt idx="863">
                  <c:v>-45.014207804000002</c:v>
                </c:pt>
                <c:pt idx="864">
                  <c:v>-44.989719408000006</c:v>
                </c:pt>
                <c:pt idx="865">
                  <c:v>-44.954951139999999</c:v>
                </c:pt>
                <c:pt idx="866">
                  <c:v>-44.877242366000004</c:v>
                </c:pt>
                <c:pt idx="867">
                  <c:v>-44.828950892000002</c:v>
                </c:pt>
                <c:pt idx="868">
                  <c:v>-44.793620452000006</c:v>
                </c:pt>
                <c:pt idx="869">
                  <c:v>-44.768283241999995</c:v>
                </c:pt>
                <c:pt idx="870">
                  <c:v>-44.709555819999999</c:v>
                </c:pt>
                <c:pt idx="871">
                  <c:v>-44.665610618000002</c:v>
                </c:pt>
                <c:pt idx="872">
                  <c:v>-44.644667775999999</c:v>
                </c:pt>
                <c:pt idx="873">
                  <c:v>-44.604583316999992</c:v>
                </c:pt>
                <c:pt idx="874">
                  <c:v>-44.568565395999997</c:v>
                </c:pt>
                <c:pt idx="875">
                  <c:v>-44.528862000000004</c:v>
                </c:pt>
                <c:pt idx="876">
                  <c:v>-44.506688304000008</c:v>
                </c:pt>
                <c:pt idx="877">
                  <c:v>-44.448475766000008</c:v>
                </c:pt>
                <c:pt idx="878">
                  <c:v>-44.394289554000004</c:v>
                </c:pt>
                <c:pt idx="879">
                  <c:v>-44.354689948999997</c:v>
                </c:pt>
                <c:pt idx="880">
                  <c:v>-44.300062320000002</c:v>
                </c:pt>
                <c:pt idx="881">
                  <c:v>-44.190752017000001</c:v>
                </c:pt>
                <c:pt idx="882">
                  <c:v>-44.155366674</c:v>
                </c:pt>
                <c:pt idx="883">
                  <c:v>-44.139559618999996</c:v>
                </c:pt>
                <c:pt idx="884">
                  <c:v>-44.107471424000003</c:v>
                </c:pt>
                <c:pt idx="885">
                  <c:v>-44.062213475</c:v>
                </c:pt>
                <c:pt idx="886">
                  <c:v>-44.026308549999989</c:v>
                </c:pt>
                <c:pt idx="887">
                  <c:v>-43.967296648999998</c:v>
                </c:pt>
                <c:pt idx="888">
                  <c:v>-43.930128256000003</c:v>
                </c:pt>
                <c:pt idx="889">
                  <c:v>-43.851133316000002</c:v>
                </c:pt>
                <c:pt idx="890">
                  <c:v>-43.823056770000001</c:v>
                </c:pt>
                <c:pt idx="891">
                  <c:v>-43.776182224999999</c:v>
                </c:pt>
                <c:pt idx="892">
                  <c:v>-43.718246999999998</c:v>
                </c:pt>
                <c:pt idx="893">
                  <c:v>-43.603595328999994</c:v>
                </c:pt>
                <c:pt idx="894">
                  <c:v>-43.565886464000002</c:v>
                </c:pt>
                <c:pt idx="895">
                  <c:v>-43.541887279999997</c:v>
                </c:pt>
                <c:pt idx="896">
                  <c:v>-43.488942047999998</c:v>
                </c:pt>
                <c:pt idx="897">
                  <c:v>-43.468509066999999</c:v>
                </c:pt>
                <c:pt idx="898">
                  <c:v>-43.394755463999999</c:v>
                </c:pt>
                <c:pt idx="899">
                  <c:v>-43.348470307999996</c:v>
                </c:pt>
                <c:pt idx="900">
                  <c:v>-43.2768935</c:v>
                </c:pt>
                <c:pt idx="901">
                  <c:v>-43.226612869</c:v>
                </c:pt>
                <c:pt idx="902">
                  <c:v>-43.182859069999999</c:v>
                </c:pt>
                <c:pt idx="903">
                  <c:v>-43.144352820000002</c:v>
                </c:pt>
                <c:pt idx="904">
                  <c:v>-43.072822383999998</c:v>
                </c:pt>
                <c:pt idx="905">
                  <c:v>-43.028356100000003</c:v>
                </c:pt>
                <c:pt idx="906">
                  <c:v>-42.89957493</c:v>
                </c:pt>
                <c:pt idx="907">
                  <c:v>-42.832745713000001</c:v>
                </c:pt>
                <c:pt idx="908">
                  <c:v>-42.78610042799999</c:v>
                </c:pt>
                <c:pt idx="909">
                  <c:v>-42.715028333999996</c:v>
                </c:pt>
                <c:pt idx="910">
                  <c:v>-42.659159729999999</c:v>
                </c:pt>
                <c:pt idx="911">
                  <c:v>-42.616911674999997</c:v>
                </c:pt>
                <c:pt idx="912">
                  <c:v>-42.562008920000004</c:v>
                </c:pt>
                <c:pt idx="913">
                  <c:v>-42.463234293999989</c:v>
                </c:pt>
                <c:pt idx="914">
                  <c:v>-42.354845379999993</c:v>
                </c:pt>
                <c:pt idx="915">
                  <c:v>-42.303027149999998</c:v>
                </c:pt>
                <c:pt idx="916">
                  <c:v>-42.261129424000003</c:v>
                </c:pt>
                <c:pt idx="917">
                  <c:v>-42.207906634999993</c:v>
                </c:pt>
                <c:pt idx="918">
                  <c:v>-42.156239207999995</c:v>
                </c:pt>
                <c:pt idx="919">
                  <c:v>-42.076504905</c:v>
                </c:pt>
                <c:pt idx="920">
                  <c:v>-42.036744599999999</c:v>
                </c:pt>
                <c:pt idx="921">
                  <c:v>-41.987269314000002</c:v>
                </c:pt>
                <c:pt idx="922">
                  <c:v>-41.862800673999999</c:v>
                </c:pt>
                <c:pt idx="923">
                  <c:v>-41.816754690000003</c:v>
                </c:pt>
                <c:pt idx="924">
                  <c:v>-41.735236307999998</c:v>
                </c:pt>
                <c:pt idx="925">
                  <c:v>-41.659243500000002</c:v>
                </c:pt>
                <c:pt idx="926">
                  <c:v>-41.588487235999999</c:v>
                </c:pt>
                <c:pt idx="927">
                  <c:v>-41.523166450999994</c:v>
                </c:pt>
                <c:pt idx="928">
                  <c:v>-41.484916303999995</c:v>
                </c:pt>
                <c:pt idx="929">
                  <c:v>-41.344019019000001</c:v>
                </c:pt>
                <c:pt idx="930">
                  <c:v>-41.249517019999971</c:v>
                </c:pt>
                <c:pt idx="931">
                  <c:v>-41.173407123999986</c:v>
                </c:pt>
                <c:pt idx="932">
                  <c:v>-41.105561259999995</c:v>
                </c:pt>
                <c:pt idx="933">
                  <c:v>-41.044315421</c:v>
                </c:pt>
                <c:pt idx="934">
                  <c:v>-40.988389683999962</c:v>
                </c:pt>
                <c:pt idx="935">
                  <c:v>-40.886574605</c:v>
                </c:pt>
                <c:pt idx="936">
                  <c:v>-40.835935423999999</c:v>
                </c:pt>
                <c:pt idx="937">
                  <c:v>-40.742219742000003</c:v>
                </c:pt>
                <c:pt idx="938">
                  <c:v>-40.703869668000003</c:v>
                </c:pt>
                <c:pt idx="939">
                  <c:v>-40.613567111000002</c:v>
                </c:pt>
                <c:pt idx="940">
                  <c:v>-40.556380099999998</c:v>
                </c:pt>
                <c:pt idx="941">
                  <c:v>-40.477951126000029</c:v>
                </c:pt>
                <c:pt idx="942">
                  <c:v>-40.402684854</c:v>
                </c:pt>
                <c:pt idx="943">
                  <c:v>-40.329688983000004</c:v>
                </c:pt>
                <c:pt idx="944">
                  <c:v>-40.279268840000007</c:v>
                </c:pt>
                <c:pt idx="945">
                  <c:v>-40.199916339999994</c:v>
                </c:pt>
                <c:pt idx="946">
                  <c:v>-40.145564287999996</c:v>
                </c:pt>
                <c:pt idx="947">
                  <c:v>-40.078165030999997</c:v>
                </c:pt>
                <c:pt idx="948">
                  <c:v>-39.9562837</c:v>
                </c:pt>
                <c:pt idx="949">
                  <c:v>-39.879123293000013</c:v>
                </c:pt>
                <c:pt idx="950">
                  <c:v>-39.764918000000002</c:v>
                </c:pt>
                <c:pt idx="951">
                  <c:v>-39.705819658000003</c:v>
                </c:pt>
                <c:pt idx="952">
                  <c:v>-39.629631080000017</c:v>
                </c:pt>
                <c:pt idx="953">
                  <c:v>-39.500256989000007</c:v>
                </c:pt>
                <c:pt idx="954">
                  <c:v>-39.438327426000008</c:v>
                </c:pt>
                <c:pt idx="955">
                  <c:v>-39.334107519999996</c:v>
                </c:pt>
                <c:pt idx="956">
                  <c:v>-39.210838724000006</c:v>
                </c:pt>
                <c:pt idx="957">
                  <c:v>-38.985767877000001</c:v>
                </c:pt>
                <c:pt idx="958">
                  <c:v>-38.926307422000022</c:v>
                </c:pt>
                <c:pt idx="959">
                  <c:v>-38.763467965999993</c:v>
                </c:pt>
                <c:pt idx="960">
                  <c:v>-38.621823720000002</c:v>
                </c:pt>
                <c:pt idx="961">
                  <c:v>-38.489252274000009</c:v>
                </c:pt>
                <c:pt idx="962">
                  <c:v>-38.349765763999997</c:v>
                </c:pt>
                <c:pt idx="963">
                  <c:v>-38.258601468000002</c:v>
                </c:pt>
                <c:pt idx="964">
                  <c:v>-38.205136823999993</c:v>
                </c:pt>
                <c:pt idx="965">
                  <c:v>-37.983869900000002</c:v>
                </c:pt>
                <c:pt idx="966">
                  <c:v>-37.887684406000005</c:v>
                </c:pt>
                <c:pt idx="967">
                  <c:v>-37.80702116800002</c:v>
                </c:pt>
                <c:pt idx="968">
                  <c:v>-37.641526463999995</c:v>
                </c:pt>
                <c:pt idx="969">
                  <c:v>-37.555005774999998</c:v>
                </c:pt>
                <c:pt idx="970">
                  <c:v>-37.392488650000004</c:v>
                </c:pt>
                <c:pt idx="971">
                  <c:v>-37.331684993000003</c:v>
                </c:pt>
                <c:pt idx="972">
                  <c:v>-37.239840203999997</c:v>
                </c:pt>
                <c:pt idx="973">
                  <c:v>-37.160399728000002</c:v>
                </c:pt>
                <c:pt idx="974">
                  <c:v>-36.920706914000007</c:v>
                </c:pt>
                <c:pt idx="975">
                  <c:v>-36.850465150000012</c:v>
                </c:pt>
                <c:pt idx="976">
                  <c:v>-36.687295607999985</c:v>
                </c:pt>
                <c:pt idx="977">
                  <c:v>-36.572140526999974</c:v>
                </c:pt>
                <c:pt idx="978">
                  <c:v>-36.180245346000007</c:v>
                </c:pt>
                <c:pt idx="979">
                  <c:v>-36.009558893000055</c:v>
                </c:pt>
                <c:pt idx="980">
                  <c:v>-35.714894719999997</c:v>
                </c:pt>
                <c:pt idx="981">
                  <c:v>-35.523400884999994</c:v>
                </c:pt>
                <c:pt idx="982">
                  <c:v>-35.377759740000002</c:v>
                </c:pt>
                <c:pt idx="983">
                  <c:v>-35.068127621000002</c:v>
                </c:pt>
                <c:pt idx="984">
                  <c:v>-34.86986613600002</c:v>
                </c:pt>
                <c:pt idx="985">
                  <c:v>-34.511881914999982</c:v>
                </c:pt>
                <c:pt idx="986">
                  <c:v>-34.339790755999999</c:v>
                </c:pt>
                <c:pt idx="987">
                  <c:v>-34.056629377</c:v>
                </c:pt>
                <c:pt idx="988">
                  <c:v>-33.90415635600003</c:v>
                </c:pt>
                <c:pt idx="989">
                  <c:v>-33.601935882000021</c:v>
                </c:pt>
                <c:pt idx="990">
                  <c:v>-33.238566089999992</c:v>
                </c:pt>
                <c:pt idx="991">
                  <c:v>-33.078139124000003</c:v>
                </c:pt>
                <c:pt idx="992">
                  <c:v>-32.883551960000013</c:v>
                </c:pt>
                <c:pt idx="993">
                  <c:v>-32.194748486000009</c:v>
                </c:pt>
                <c:pt idx="994">
                  <c:v>-31.801516733999993</c:v>
                </c:pt>
                <c:pt idx="995">
                  <c:v>-31.406148759999997</c:v>
                </c:pt>
                <c:pt idx="996">
                  <c:v>-30.828664876000008</c:v>
                </c:pt>
                <c:pt idx="997">
                  <c:v>-29.006896342000065</c:v>
                </c:pt>
                <c:pt idx="998">
                  <c:v>-27.969384795999964</c:v>
                </c:pt>
                <c:pt idx="999">
                  <c:v>-25.846467627999882</c:v>
                </c:pt>
                <c:pt idx="1000">
                  <c:v>-12.738905000000001</c:v>
                </c:pt>
              </c:numCache>
            </c:numRef>
          </c:xVal>
          <c:yVal>
            <c:numRef>
              <c:f>'[NR-U indoor sub7 calibration_final_v3.xlsx](20,40,20,40),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C8F-4D11-8FF8-E7866A6421F5}"/>
            </c:ext>
          </c:extLst>
        </c:ser>
        <c:ser>
          <c:idx val="2"/>
          <c:order val="2"/>
          <c:tx>
            <c:strRef>
              <c:f>'[NR-U indoor sub7 calibration_final_v3.xlsx](20,40,20,40), UE RSSI'!$D$1</c:f>
              <c:strCache>
                <c:ptCount val="1"/>
                <c:pt idx="0">
                  <c:v>Broadcom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RSSI'!$D$2:$D$1002</c:f>
              <c:numCache>
                <c:formatCode>0.00</c:formatCode>
                <c:ptCount val="1001"/>
                <c:pt idx="0">
                  <c:v>-81.996702999999997</c:v>
                </c:pt>
                <c:pt idx="1">
                  <c:v>-81.649433000000002</c:v>
                </c:pt>
                <c:pt idx="2">
                  <c:v>-81.358673999999993</c:v>
                </c:pt>
                <c:pt idx="3">
                  <c:v>-81.029623000000001</c:v>
                </c:pt>
                <c:pt idx="4">
                  <c:v>-80.758863000000005</c:v>
                </c:pt>
                <c:pt idx="5">
                  <c:v>-80.551595000000006</c:v>
                </c:pt>
                <c:pt idx="6">
                  <c:v>-80.374599000000003</c:v>
                </c:pt>
                <c:pt idx="7">
                  <c:v>-80.201937999999998</c:v>
                </c:pt>
                <c:pt idx="8">
                  <c:v>-79.994754999999998</c:v>
                </c:pt>
                <c:pt idx="9">
                  <c:v>-79.769656999999995</c:v>
                </c:pt>
                <c:pt idx="10">
                  <c:v>-79.585605999999999</c:v>
                </c:pt>
                <c:pt idx="11">
                  <c:v>-79.422793999999996</c:v>
                </c:pt>
                <c:pt idx="12">
                  <c:v>-79.209530999999998</c:v>
                </c:pt>
                <c:pt idx="13">
                  <c:v>-79.015186999999997</c:v>
                </c:pt>
                <c:pt idx="14">
                  <c:v>-78.852519999999998</c:v>
                </c:pt>
                <c:pt idx="15">
                  <c:v>-78.713449999999995</c:v>
                </c:pt>
                <c:pt idx="16">
                  <c:v>-78.578399000000005</c:v>
                </c:pt>
                <c:pt idx="17">
                  <c:v>-78.466065999999998</c:v>
                </c:pt>
                <c:pt idx="18">
                  <c:v>-78.308321000000007</c:v>
                </c:pt>
                <c:pt idx="19">
                  <c:v>-78.190487000000005</c:v>
                </c:pt>
                <c:pt idx="20">
                  <c:v>-78.076401000000004</c:v>
                </c:pt>
                <c:pt idx="21">
                  <c:v>-77.927496000000005</c:v>
                </c:pt>
                <c:pt idx="22">
                  <c:v>-77.786777999999998</c:v>
                </c:pt>
                <c:pt idx="23">
                  <c:v>-77.693897000000007</c:v>
                </c:pt>
                <c:pt idx="24">
                  <c:v>-77.564425999999997</c:v>
                </c:pt>
                <c:pt idx="25">
                  <c:v>-77.452601000000001</c:v>
                </c:pt>
                <c:pt idx="26">
                  <c:v>-77.320260000000005</c:v>
                </c:pt>
                <c:pt idx="27">
                  <c:v>-77.159867000000006</c:v>
                </c:pt>
                <c:pt idx="28">
                  <c:v>-77.037315000000007</c:v>
                </c:pt>
                <c:pt idx="29">
                  <c:v>-76.918621999999999</c:v>
                </c:pt>
                <c:pt idx="30">
                  <c:v>-76.805019000000001</c:v>
                </c:pt>
                <c:pt idx="31">
                  <c:v>-76.683701999999997</c:v>
                </c:pt>
                <c:pt idx="32">
                  <c:v>-76.601089000000002</c:v>
                </c:pt>
                <c:pt idx="33">
                  <c:v>-76.502331999999996</c:v>
                </c:pt>
                <c:pt idx="34">
                  <c:v>-76.426689999999994</c:v>
                </c:pt>
                <c:pt idx="35">
                  <c:v>-76.347469000000004</c:v>
                </c:pt>
                <c:pt idx="36">
                  <c:v>-76.242101000000005</c:v>
                </c:pt>
                <c:pt idx="37">
                  <c:v>-76.149867999999998</c:v>
                </c:pt>
                <c:pt idx="38">
                  <c:v>-76.063114999999996</c:v>
                </c:pt>
                <c:pt idx="39">
                  <c:v>-75.964511000000002</c:v>
                </c:pt>
                <c:pt idx="40">
                  <c:v>-75.861450000000005</c:v>
                </c:pt>
                <c:pt idx="41">
                  <c:v>-75.793578999999994</c:v>
                </c:pt>
                <c:pt idx="42">
                  <c:v>-75.713168999999994</c:v>
                </c:pt>
                <c:pt idx="43">
                  <c:v>-75.629356000000001</c:v>
                </c:pt>
                <c:pt idx="44">
                  <c:v>-75.540020999999996</c:v>
                </c:pt>
                <c:pt idx="45">
                  <c:v>-75.469937999999999</c:v>
                </c:pt>
                <c:pt idx="46">
                  <c:v>-75.340845000000002</c:v>
                </c:pt>
                <c:pt idx="47">
                  <c:v>-75.239435999999998</c:v>
                </c:pt>
                <c:pt idx="48">
                  <c:v>-75.174946000000006</c:v>
                </c:pt>
                <c:pt idx="49">
                  <c:v>-75.092820000000003</c:v>
                </c:pt>
                <c:pt idx="50">
                  <c:v>-75.026814000000002</c:v>
                </c:pt>
                <c:pt idx="51">
                  <c:v>-74.937595000000002</c:v>
                </c:pt>
                <c:pt idx="52">
                  <c:v>-74.877300000000005</c:v>
                </c:pt>
                <c:pt idx="53">
                  <c:v>-74.804637999999997</c:v>
                </c:pt>
                <c:pt idx="54">
                  <c:v>-74.741853000000006</c:v>
                </c:pt>
                <c:pt idx="55">
                  <c:v>-74.680338000000006</c:v>
                </c:pt>
                <c:pt idx="56">
                  <c:v>-74.631608999999997</c:v>
                </c:pt>
                <c:pt idx="57">
                  <c:v>-74.537806000000003</c:v>
                </c:pt>
                <c:pt idx="58">
                  <c:v>-74.458624999999998</c:v>
                </c:pt>
                <c:pt idx="59">
                  <c:v>-74.390416999999999</c:v>
                </c:pt>
                <c:pt idx="60">
                  <c:v>-74.323359999999994</c:v>
                </c:pt>
                <c:pt idx="61">
                  <c:v>-74.251828000000003</c:v>
                </c:pt>
                <c:pt idx="62">
                  <c:v>-74.188175999999999</c:v>
                </c:pt>
                <c:pt idx="63">
                  <c:v>-74.124791000000002</c:v>
                </c:pt>
                <c:pt idx="64">
                  <c:v>-74.082060999999996</c:v>
                </c:pt>
                <c:pt idx="65">
                  <c:v>-74.032722000000007</c:v>
                </c:pt>
                <c:pt idx="66">
                  <c:v>-73.973682999999994</c:v>
                </c:pt>
                <c:pt idx="67">
                  <c:v>-73.913820999999999</c:v>
                </c:pt>
                <c:pt idx="68">
                  <c:v>-73.869636</c:v>
                </c:pt>
                <c:pt idx="69">
                  <c:v>-73.816464999999994</c:v>
                </c:pt>
                <c:pt idx="70">
                  <c:v>-73.758319999999998</c:v>
                </c:pt>
                <c:pt idx="71">
                  <c:v>-73.689440000000005</c:v>
                </c:pt>
                <c:pt idx="72">
                  <c:v>-73.621533999999997</c:v>
                </c:pt>
                <c:pt idx="73">
                  <c:v>-73.577205000000006</c:v>
                </c:pt>
                <c:pt idx="74">
                  <c:v>-73.506882000000004</c:v>
                </c:pt>
                <c:pt idx="75">
                  <c:v>-73.458630999999997</c:v>
                </c:pt>
                <c:pt idx="76">
                  <c:v>-73.408051</c:v>
                </c:pt>
                <c:pt idx="77">
                  <c:v>-73.360073</c:v>
                </c:pt>
                <c:pt idx="78">
                  <c:v>-73.291448000000003</c:v>
                </c:pt>
                <c:pt idx="79">
                  <c:v>-73.254565999999997</c:v>
                </c:pt>
                <c:pt idx="80">
                  <c:v>-73.213351000000003</c:v>
                </c:pt>
                <c:pt idx="81">
                  <c:v>-73.152653000000001</c:v>
                </c:pt>
                <c:pt idx="82">
                  <c:v>-73.103112999999993</c:v>
                </c:pt>
                <c:pt idx="83">
                  <c:v>-73.024449000000004</c:v>
                </c:pt>
                <c:pt idx="84">
                  <c:v>-72.957547000000005</c:v>
                </c:pt>
                <c:pt idx="85">
                  <c:v>-72.906047000000001</c:v>
                </c:pt>
                <c:pt idx="86">
                  <c:v>-72.852193999999997</c:v>
                </c:pt>
                <c:pt idx="87">
                  <c:v>-72.787985000000006</c:v>
                </c:pt>
                <c:pt idx="88">
                  <c:v>-72.738144000000005</c:v>
                </c:pt>
                <c:pt idx="89">
                  <c:v>-72.679828999999998</c:v>
                </c:pt>
                <c:pt idx="90">
                  <c:v>-72.622488000000004</c:v>
                </c:pt>
                <c:pt idx="91">
                  <c:v>-72.578892999999994</c:v>
                </c:pt>
                <c:pt idx="92">
                  <c:v>-72.521095000000003</c:v>
                </c:pt>
                <c:pt idx="93">
                  <c:v>-72.474036999999996</c:v>
                </c:pt>
                <c:pt idx="94">
                  <c:v>-72.430361000000005</c:v>
                </c:pt>
                <c:pt idx="95">
                  <c:v>-72.377780999999999</c:v>
                </c:pt>
                <c:pt idx="96">
                  <c:v>-72.301254</c:v>
                </c:pt>
                <c:pt idx="97">
                  <c:v>-72.248548999999997</c:v>
                </c:pt>
                <c:pt idx="98">
                  <c:v>-72.216459999999998</c:v>
                </c:pt>
                <c:pt idx="99">
                  <c:v>-72.151921999999999</c:v>
                </c:pt>
                <c:pt idx="100">
                  <c:v>-72.098164999999995</c:v>
                </c:pt>
                <c:pt idx="101">
                  <c:v>-72.038731999999996</c:v>
                </c:pt>
                <c:pt idx="102">
                  <c:v>-71.994726999999997</c:v>
                </c:pt>
                <c:pt idx="103">
                  <c:v>-71.954273999999998</c:v>
                </c:pt>
                <c:pt idx="104">
                  <c:v>-71.911743000000001</c:v>
                </c:pt>
                <c:pt idx="105">
                  <c:v>-71.872973000000002</c:v>
                </c:pt>
                <c:pt idx="106">
                  <c:v>-71.818331000000001</c:v>
                </c:pt>
                <c:pt idx="107">
                  <c:v>-71.772614000000004</c:v>
                </c:pt>
                <c:pt idx="108">
                  <c:v>-71.729399000000001</c:v>
                </c:pt>
                <c:pt idx="109">
                  <c:v>-71.667359000000005</c:v>
                </c:pt>
                <c:pt idx="110">
                  <c:v>-71.618594999999999</c:v>
                </c:pt>
                <c:pt idx="111">
                  <c:v>-71.566372000000001</c:v>
                </c:pt>
                <c:pt idx="112">
                  <c:v>-71.515141999999997</c:v>
                </c:pt>
                <c:pt idx="113">
                  <c:v>-71.475638000000004</c:v>
                </c:pt>
                <c:pt idx="114">
                  <c:v>-71.438163000000003</c:v>
                </c:pt>
                <c:pt idx="115">
                  <c:v>-71.395039999999995</c:v>
                </c:pt>
                <c:pt idx="116">
                  <c:v>-71.339111000000003</c:v>
                </c:pt>
                <c:pt idx="117">
                  <c:v>-71.296002000000001</c:v>
                </c:pt>
                <c:pt idx="118">
                  <c:v>-71.259450999999999</c:v>
                </c:pt>
                <c:pt idx="119">
                  <c:v>-71.212560999999994</c:v>
                </c:pt>
                <c:pt idx="120">
                  <c:v>-71.172633000000005</c:v>
                </c:pt>
                <c:pt idx="121">
                  <c:v>-71.119551999999999</c:v>
                </c:pt>
                <c:pt idx="122">
                  <c:v>-71.074746000000005</c:v>
                </c:pt>
                <c:pt idx="123">
                  <c:v>-71.041895999999994</c:v>
                </c:pt>
                <c:pt idx="124">
                  <c:v>-70.983789999999999</c:v>
                </c:pt>
                <c:pt idx="125">
                  <c:v>-70.936563000000007</c:v>
                </c:pt>
                <c:pt idx="126">
                  <c:v>-70.894180000000006</c:v>
                </c:pt>
                <c:pt idx="127">
                  <c:v>-70.844637000000006</c:v>
                </c:pt>
                <c:pt idx="128">
                  <c:v>-70.799144999999996</c:v>
                </c:pt>
                <c:pt idx="129">
                  <c:v>-70.723832000000002</c:v>
                </c:pt>
                <c:pt idx="130">
                  <c:v>-70.685458999999994</c:v>
                </c:pt>
                <c:pt idx="131">
                  <c:v>-70.655293999999998</c:v>
                </c:pt>
                <c:pt idx="132">
                  <c:v>-70.613453000000007</c:v>
                </c:pt>
                <c:pt idx="133">
                  <c:v>-70.580617000000004</c:v>
                </c:pt>
                <c:pt idx="134">
                  <c:v>-70.537403999999995</c:v>
                </c:pt>
                <c:pt idx="135">
                  <c:v>-70.502207999999996</c:v>
                </c:pt>
                <c:pt idx="136">
                  <c:v>-70.450849000000005</c:v>
                </c:pt>
                <c:pt idx="137">
                  <c:v>-70.408125999999996</c:v>
                </c:pt>
                <c:pt idx="138">
                  <c:v>-70.377736999999996</c:v>
                </c:pt>
                <c:pt idx="139">
                  <c:v>-70.335209000000006</c:v>
                </c:pt>
                <c:pt idx="140">
                  <c:v>-70.278233</c:v>
                </c:pt>
                <c:pt idx="141">
                  <c:v>-70.234425999999999</c:v>
                </c:pt>
                <c:pt idx="142">
                  <c:v>-70.196522999999999</c:v>
                </c:pt>
                <c:pt idx="143">
                  <c:v>-70.157297999999997</c:v>
                </c:pt>
                <c:pt idx="144">
                  <c:v>-70.103263999999996</c:v>
                </c:pt>
                <c:pt idx="145">
                  <c:v>-70.056286999999998</c:v>
                </c:pt>
                <c:pt idx="146">
                  <c:v>-70.029533999999998</c:v>
                </c:pt>
                <c:pt idx="147">
                  <c:v>-69.995069000000001</c:v>
                </c:pt>
                <c:pt idx="148">
                  <c:v>-69.954853</c:v>
                </c:pt>
                <c:pt idx="149">
                  <c:v>-69.920158999999998</c:v>
                </c:pt>
                <c:pt idx="150">
                  <c:v>-69.880030000000005</c:v>
                </c:pt>
                <c:pt idx="151">
                  <c:v>-69.823128999999994</c:v>
                </c:pt>
                <c:pt idx="152">
                  <c:v>-69.788177000000005</c:v>
                </c:pt>
                <c:pt idx="153">
                  <c:v>-69.751366000000004</c:v>
                </c:pt>
                <c:pt idx="154">
                  <c:v>-69.703176999999997</c:v>
                </c:pt>
                <c:pt idx="155">
                  <c:v>-69.658131999999995</c:v>
                </c:pt>
                <c:pt idx="156">
                  <c:v>-69.612988000000001</c:v>
                </c:pt>
                <c:pt idx="157">
                  <c:v>-69.562147999999993</c:v>
                </c:pt>
                <c:pt idx="158">
                  <c:v>-69.521304999999998</c:v>
                </c:pt>
                <c:pt idx="159">
                  <c:v>-69.484863000000004</c:v>
                </c:pt>
                <c:pt idx="160">
                  <c:v>-69.445310000000006</c:v>
                </c:pt>
                <c:pt idx="161">
                  <c:v>-69.411069999999995</c:v>
                </c:pt>
                <c:pt idx="162">
                  <c:v>-69.379643999999999</c:v>
                </c:pt>
                <c:pt idx="163">
                  <c:v>-69.338025999999999</c:v>
                </c:pt>
                <c:pt idx="164">
                  <c:v>-69.298000000000002</c:v>
                </c:pt>
                <c:pt idx="165">
                  <c:v>-69.249494999999996</c:v>
                </c:pt>
                <c:pt idx="166">
                  <c:v>-69.209732000000002</c:v>
                </c:pt>
                <c:pt idx="167">
                  <c:v>-69.182783000000001</c:v>
                </c:pt>
                <c:pt idx="168">
                  <c:v>-69.147910999999993</c:v>
                </c:pt>
                <c:pt idx="169">
                  <c:v>-69.098653999999996</c:v>
                </c:pt>
                <c:pt idx="170">
                  <c:v>-69.056081000000006</c:v>
                </c:pt>
                <c:pt idx="171">
                  <c:v>-69.022512000000006</c:v>
                </c:pt>
                <c:pt idx="172">
                  <c:v>-68.985797000000005</c:v>
                </c:pt>
                <c:pt idx="173">
                  <c:v>-68.950045000000003</c:v>
                </c:pt>
                <c:pt idx="174">
                  <c:v>-68.898309999999995</c:v>
                </c:pt>
                <c:pt idx="175">
                  <c:v>-68.865459000000001</c:v>
                </c:pt>
                <c:pt idx="176">
                  <c:v>-68.824245000000005</c:v>
                </c:pt>
                <c:pt idx="177">
                  <c:v>-68.784589999999994</c:v>
                </c:pt>
                <c:pt idx="178">
                  <c:v>-68.746724999999998</c:v>
                </c:pt>
                <c:pt idx="179">
                  <c:v>-68.713312999999999</c:v>
                </c:pt>
                <c:pt idx="180">
                  <c:v>-68.666617000000002</c:v>
                </c:pt>
                <c:pt idx="181">
                  <c:v>-68.614841999999996</c:v>
                </c:pt>
                <c:pt idx="182">
                  <c:v>-68.585876999999996</c:v>
                </c:pt>
                <c:pt idx="183">
                  <c:v>-68.545721</c:v>
                </c:pt>
                <c:pt idx="184">
                  <c:v>-68.512638999999993</c:v>
                </c:pt>
                <c:pt idx="185">
                  <c:v>-68.489411000000004</c:v>
                </c:pt>
                <c:pt idx="186">
                  <c:v>-68.448055999999994</c:v>
                </c:pt>
                <c:pt idx="187">
                  <c:v>-68.412901000000005</c:v>
                </c:pt>
                <c:pt idx="188">
                  <c:v>-68.369934999999998</c:v>
                </c:pt>
                <c:pt idx="189">
                  <c:v>-68.329797999999997</c:v>
                </c:pt>
                <c:pt idx="190">
                  <c:v>-68.297202999999996</c:v>
                </c:pt>
                <c:pt idx="191">
                  <c:v>-68.261273000000003</c:v>
                </c:pt>
                <c:pt idx="192">
                  <c:v>-68.229973999999999</c:v>
                </c:pt>
                <c:pt idx="193">
                  <c:v>-68.202545000000001</c:v>
                </c:pt>
                <c:pt idx="194">
                  <c:v>-68.181228000000004</c:v>
                </c:pt>
                <c:pt idx="195">
                  <c:v>-68.146013999999994</c:v>
                </c:pt>
                <c:pt idx="196">
                  <c:v>-68.122225999999998</c:v>
                </c:pt>
                <c:pt idx="197">
                  <c:v>-68.078868999999997</c:v>
                </c:pt>
                <c:pt idx="198">
                  <c:v>-68.051912999999999</c:v>
                </c:pt>
                <c:pt idx="199">
                  <c:v>-68.020483999999996</c:v>
                </c:pt>
                <c:pt idx="200">
                  <c:v>-67.981740000000002</c:v>
                </c:pt>
                <c:pt idx="201">
                  <c:v>-67.944198999999998</c:v>
                </c:pt>
                <c:pt idx="202">
                  <c:v>-67.907319999999999</c:v>
                </c:pt>
                <c:pt idx="203">
                  <c:v>-67.875246000000004</c:v>
                </c:pt>
                <c:pt idx="204">
                  <c:v>-67.843254999999999</c:v>
                </c:pt>
                <c:pt idx="205">
                  <c:v>-67.805018000000004</c:v>
                </c:pt>
                <c:pt idx="206">
                  <c:v>-67.769542999999999</c:v>
                </c:pt>
                <c:pt idx="207">
                  <c:v>-67.736894000000007</c:v>
                </c:pt>
                <c:pt idx="208">
                  <c:v>-67.696805999999995</c:v>
                </c:pt>
                <c:pt idx="209">
                  <c:v>-67.676659000000001</c:v>
                </c:pt>
                <c:pt idx="210">
                  <c:v>-67.637784999999994</c:v>
                </c:pt>
                <c:pt idx="211">
                  <c:v>-67.590429</c:v>
                </c:pt>
                <c:pt idx="212">
                  <c:v>-67.555313999999996</c:v>
                </c:pt>
                <c:pt idx="213">
                  <c:v>-67.524833000000001</c:v>
                </c:pt>
                <c:pt idx="214">
                  <c:v>-67.494478000000001</c:v>
                </c:pt>
                <c:pt idx="215">
                  <c:v>-67.464676999999995</c:v>
                </c:pt>
                <c:pt idx="216">
                  <c:v>-67.419488999999999</c:v>
                </c:pt>
                <c:pt idx="217">
                  <c:v>-67.384998999999993</c:v>
                </c:pt>
                <c:pt idx="218">
                  <c:v>-67.360803000000004</c:v>
                </c:pt>
                <c:pt idx="219">
                  <c:v>-67.325187</c:v>
                </c:pt>
                <c:pt idx="220">
                  <c:v>-67.286838000000003</c:v>
                </c:pt>
                <c:pt idx="221">
                  <c:v>-67.254138999999995</c:v>
                </c:pt>
                <c:pt idx="222">
                  <c:v>-67.217904000000004</c:v>
                </c:pt>
                <c:pt idx="223">
                  <c:v>-67.183693000000005</c:v>
                </c:pt>
                <c:pt idx="224">
                  <c:v>-67.153745999999998</c:v>
                </c:pt>
                <c:pt idx="225">
                  <c:v>-67.105279999999993</c:v>
                </c:pt>
                <c:pt idx="226">
                  <c:v>-67.066653000000002</c:v>
                </c:pt>
                <c:pt idx="227">
                  <c:v>-67.027798000000004</c:v>
                </c:pt>
                <c:pt idx="228">
                  <c:v>-66.982761999999994</c:v>
                </c:pt>
                <c:pt idx="229">
                  <c:v>-66.949893000000003</c:v>
                </c:pt>
                <c:pt idx="230">
                  <c:v>-66.909633999999997</c:v>
                </c:pt>
                <c:pt idx="231">
                  <c:v>-66.863232999999994</c:v>
                </c:pt>
                <c:pt idx="232">
                  <c:v>-66.833549000000005</c:v>
                </c:pt>
                <c:pt idx="233">
                  <c:v>-66.812985999999995</c:v>
                </c:pt>
                <c:pt idx="234">
                  <c:v>-66.780936999999994</c:v>
                </c:pt>
                <c:pt idx="235">
                  <c:v>-66.743596999999994</c:v>
                </c:pt>
                <c:pt idx="236">
                  <c:v>-66.712836999999993</c:v>
                </c:pt>
                <c:pt idx="237">
                  <c:v>-66.672257000000002</c:v>
                </c:pt>
                <c:pt idx="238">
                  <c:v>-66.644354000000007</c:v>
                </c:pt>
                <c:pt idx="239">
                  <c:v>-66.606522999999996</c:v>
                </c:pt>
                <c:pt idx="240">
                  <c:v>-66.575131999999996</c:v>
                </c:pt>
                <c:pt idx="241">
                  <c:v>-66.525587999999999</c:v>
                </c:pt>
                <c:pt idx="242">
                  <c:v>-66.491234000000006</c:v>
                </c:pt>
                <c:pt idx="243">
                  <c:v>-66.461703</c:v>
                </c:pt>
                <c:pt idx="244">
                  <c:v>-66.431617000000003</c:v>
                </c:pt>
                <c:pt idx="245">
                  <c:v>-66.400227000000001</c:v>
                </c:pt>
                <c:pt idx="246">
                  <c:v>-66.356949</c:v>
                </c:pt>
                <c:pt idx="247">
                  <c:v>-66.327849000000001</c:v>
                </c:pt>
                <c:pt idx="248">
                  <c:v>-66.292810000000003</c:v>
                </c:pt>
                <c:pt idx="249">
                  <c:v>-66.241591</c:v>
                </c:pt>
                <c:pt idx="250">
                  <c:v>-66.203963999999999</c:v>
                </c:pt>
                <c:pt idx="251">
                  <c:v>-66.163874000000007</c:v>
                </c:pt>
                <c:pt idx="252">
                  <c:v>-66.132230000000007</c:v>
                </c:pt>
                <c:pt idx="253">
                  <c:v>-66.097200999999998</c:v>
                </c:pt>
                <c:pt idx="254">
                  <c:v>-66.061721000000006</c:v>
                </c:pt>
                <c:pt idx="255">
                  <c:v>-66.021527000000006</c:v>
                </c:pt>
                <c:pt idx="256">
                  <c:v>-65.986766000000003</c:v>
                </c:pt>
                <c:pt idx="257">
                  <c:v>-65.950991000000002</c:v>
                </c:pt>
                <c:pt idx="258">
                  <c:v>-65.923586999999998</c:v>
                </c:pt>
                <c:pt idx="259">
                  <c:v>-65.887657000000004</c:v>
                </c:pt>
                <c:pt idx="260">
                  <c:v>-65.846632999999997</c:v>
                </c:pt>
                <c:pt idx="261">
                  <c:v>-65.809612999999999</c:v>
                </c:pt>
                <c:pt idx="262">
                  <c:v>-65.772024000000002</c:v>
                </c:pt>
                <c:pt idx="263">
                  <c:v>-65.737432999999996</c:v>
                </c:pt>
                <c:pt idx="264">
                  <c:v>-65.705577000000005</c:v>
                </c:pt>
                <c:pt idx="265">
                  <c:v>-65.672388999999995</c:v>
                </c:pt>
                <c:pt idx="266">
                  <c:v>-65.636245000000002</c:v>
                </c:pt>
                <c:pt idx="267">
                  <c:v>-65.602159999999998</c:v>
                </c:pt>
                <c:pt idx="268">
                  <c:v>-65.568433999999996</c:v>
                </c:pt>
                <c:pt idx="269">
                  <c:v>-65.535573999999997</c:v>
                </c:pt>
                <c:pt idx="270">
                  <c:v>-65.502544999999998</c:v>
                </c:pt>
                <c:pt idx="271">
                  <c:v>-65.465265000000002</c:v>
                </c:pt>
                <c:pt idx="272">
                  <c:v>-65.431471000000002</c:v>
                </c:pt>
                <c:pt idx="273">
                  <c:v>-65.396305999999996</c:v>
                </c:pt>
                <c:pt idx="274">
                  <c:v>-65.366654999999994</c:v>
                </c:pt>
                <c:pt idx="275">
                  <c:v>-65.342360999999997</c:v>
                </c:pt>
                <c:pt idx="276">
                  <c:v>-65.307610999999994</c:v>
                </c:pt>
                <c:pt idx="277">
                  <c:v>-65.274946</c:v>
                </c:pt>
                <c:pt idx="278">
                  <c:v>-65.244934999999998</c:v>
                </c:pt>
                <c:pt idx="279">
                  <c:v>-65.209666999999996</c:v>
                </c:pt>
                <c:pt idx="280">
                  <c:v>-65.171968000000007</c:v>
                </c:pt>
                <c:pt idx="281">
                  <c:v>-65.138150999999993</c:v>
                </c:pt>
                <c:pt idx="282">
                  <c:v>-65.110449000000003</c:v>
                </c:pt>
                <c:pt idx="283">
                  <c:v>-65.066745999999995</c:v>
                </c:pt>
                <c:pt idx="284">
                  <c:v>-65.035337999999996</c:v>
                </c:pt>
                <c:pt idx="285">
                  <c:v>-65.003034999999997</c:v>
                </c:pt>
                <c:pt idx="286">
                  <c:v>-64.976175999999995</c:v>
                </c:pt>
                <c:pt idx="287">
                  <c:v>-64.940864000000005</c:v>
                </c:pt>
                <c:pt idx="288">
                  <c:v>-64.906734999999998</c:v>
                </c:pt>
                <c:pt idx="289">
                  <c:v>-64.869296000000006</c:v>
                </c:pt>
                <c:pt idx="290">
                  <c:v>-64.839752000000004</c:v>
                </c:pt>
                <c:pt idx="291">
                  <c:v>-64.809793999999997</c:v>
                </c:pt>
                <c:pt idx="292">
                  <c:v>-64.767544999999998</c:v>
                </c:pt>
                <c:pt idx="293">
                  <c:v>-64.721404000000007</c:v>
                </c:pt>
                <c:pt idx="294">
                  <c:v>-64.687124999999995</c:v>
                </c:pt>
                <c:pt idx="295">
                  <c:v>-64.658252000000005</c:v>
                </c:pt>
                <c:pt idx="296">
                  <c:v>-64.623434000000003</c:v>
                </c:pt>
                <c:pt idx="297">
                  <c:v>-64.585406000000006</c:v>
                </c:pt>
                <c:pt idx="298">
                  <c:v>-64.558633999999998</c:v>
                </c:pt>
                <c:pt idx="299">
                  <c:v>-64.525463000000002</c:v>
                </c:pt>
                <c:pt idx="300">
                  <c:v>-64.493071999999998</c:v>
                </c:pt>
                <c:pt idx="301">
                  <c:v>-64.460237000000006</c:v>
                </c:pt>
                <c:pt idx="302">
                  <c:v>-64.414220999999998</c:v>
                </c:pt>
                <c:pt idx="303">
                  <c:v>-64.381045999999998</c:v>
                </c:pt>
                <c:pt idx="304">
                  <c:v>-64.335544999999996</c:v>
                </c:pt>
                <c:pt idx="305">
                  <c:v>-64.299114000000003</c:v>
                </c:pt>
                <c:pt idx="306">
                  <c:v>-64.259411999999998</c:v>
                </c:pt>
                <c:pt idx="307">
                  <c:v>-64.220735000000005</c:v>
                </c:pt>
                <c:pt idx="308">
                  <c:v>-64.183395000000004</c:v>
                </c:pt>
                <c:pt idx="309">
                  <c:v>-64.149122000000006</c:v>
                </c:pt>
                <c:pt idx="310">
                  <c:v>-64.098551</c:v>
                </c:pt>
                <c:pt idx="311">
                  <c:v>-64.064267000000001</c:v>
                </c:pt>
                <c:pt idx="312">
                  <c:v>-64.023229000000001</c:v>
                </c:pt>
                <c:pt idx="313">
                  <c:v>-63.986936999999998</c:v>
                </c:pt>
                <c:pt idx="314">
                  <c:v>-63.950448000000002</c:v>
                </c:pt>
                <c:pt idx="315">
                  <c:v>-63.919274999999999</c:v>
                </c:pt>
                <c:pt idx="316">
                  <c:v>-63.882931999999997</c:v>
                </c:pt>
                <c:pt idx="317">
                  <c:v>-63.858702999999998</c:v>
                </c:pt>
                <c:pt idx="318">
                  <c:v>-63.830908000000001</c:v>
                </c:pt>
                <c:pt idx="319">
                  <c:v>-63.798720000000003</c:v>
                </c:pt>
                <c:pt idx="320">
                  <c:v>-63.762633999999998</c:v>
                </c:pt>
                <c:pt idx="321">
                  <c:v>-63.733125000000001</c:v>
                </c:pt>
                <c:pt idx="322">
                  <c:v>-63.701433000000002</c:v>
                </c:pt>
                <c:pt idx="323">
                  <c:v>-63.667161</c:v>
                </c:pt>
                <c:pt idx="324">
                  <c:v>-63.639637</c:v>
                </c:pt>
                <c:pt idx="325">
                  <c:v>-63.610995000000003</c:v>
                </c:pt>
                <c:pt idx="326">
                  <c:v>-63.565902000000001</c:v>
                </c:pt>
                <c:pt idx="327">
                  <c:v>-63.540761000000003</c:v>
                </c:pt>
                <c:pt idx="328">
                  <c:v>-63.517187999999997</c:v>
                </c:pt>
                <c:pt idx="329">
                  <c:v>-63.47081</c:v>
                </c:pt>
                <c:pt idx="330">
                  <c:v>-63.441808000000002</c:v>
                </c:pt>
                <c:pt idx="331">
                  <c:v>-63.402340000000002</c:v>
                </c:pt>
                <c:pt idx="332">
                  <c:v>-63.369349</c:v>
                </c:pt>
                <c:pt idx="333">
                  <c:v>-63.338825999999997</c:v>
                </c:pt>
                <c:pt idx="334">
                  <c:v>-63.313239000000003</c:v>
                </c:pt>
                <c:pt idx="335">
                  <c:v>-63.288269</c:v>
                </c:pt>
                <c:pt idx="336">
                  <c:v>-63.249391000000003</c:v>
                </c:pt>
                <c:pt idx="337">
                  <c:v>-63.206823999999997</c:v>
                </c:pt>
                <c:pt idx="338">
                  <c:v>-63.165038000000003</c:v>
                </c:pt>
                <c:pt idx="339">
                  <c:v>-63.122745000000002</c:v>
                </c:pt>
                <c:pt idx="340">
                  <c:v>-63.091152000000001</c:v>
                </c:pt>
                <c:pt idx="341">
                  <c:v>-63.060194000000003</c:v>
                </c:pt>
                <c:pt idx="342">
                  <c:v>-63.020778</c:v>
                </c:pt>
                <c:pt idx="343">
                  <c:v>-62.991621000000002</c:v>
                </c:pt>
                <c:pt idx="344">
                  <c:v>-62.968656000000003</c:v>
                </c:pt>
                <c:pt idx="345">
                  <c:v>-62.93685</c:v>
                </c:pt>
                <c:pt idx="346">
                  <c:v>-62.916525</c:v>
                </c:pt>
                <c:pt idx="347">
                  <c:v>-62.886181999999998</c:v>
                </c:pt>
                <c:pt idx="348">
                  <c:v>-62.849083999999998</c:v>
                </c:pt>
                <c:pt idx="349">
                  <c:v>-62.820208999999998</c:v>
                </c:pt>
                <c:pt idx="350">
                  <c:v>-62.791187999999998</c:v>
                </c:pt>
                <c:pt idx="351">
                  <c:v>-62.751359999999998</c:v>
                </c:pt>
                <c:pt idx="352">
                  <c:v>-62.707298999999999</c:v>
                </c:pt>
                <c:pt idx="353">
                  <c:v>-62.679679999999998</c:v>
                </c:pt>
                <c:pt idx="354">
                  <c:v>-62.638244</c:v>
                </c:pt>
                <c:pt idx="355">
                  <c:v>-62.604244000000001</c:v>
                </c:pt>
                <c:pt idx="356">
                  <c:v>-62.569057999999998</c:v>
                </c:pt>
                <c:pt idx="357">
                  <c:v>-62.533828</c:v>
                </c:pt>
                <c:pt idx="358">
                  <c:v>-62.493648999999998</c:v>
                </c:pt>
                <c:pt idx="359">
                  <c:v>-62.449438000000001</c:v>
                </c:pt>
                <c:pt idx="360">
                  <c:v>-62.422452999999997</c:v>
                </c:pt>
                <c:pt idx="361">
                  <c:v>-62.378630999999999</c:v>
                </c:pt>
                <c:pt idx="362">
                  <c:v>-62.346102000000002</c:v>
                </c:pt>
                <c:pt idx="363">
                  <c:v>-62.318052999999999</c:v>
                </c:pt>
                <c:pt idx="364">
                  <c:v>-62.283059000000002</c:v>
                </c:pt>
                <c:pt idx="365">
                  <c:v>-62.244968999999998</c:v>
                </c:pt>
                <c:pt idx="366">
                  <c:v>-62.223239</c:v>
                </c:pt>
                <c:pt idx="367">
                  <c:v>-62.189030000000002</c:v>
                </c:pt>
                <c:pt idx="368">
                  <c:v>-62.156123999999998</c:v>
                </c:pt>
                <c:pt idx="369">
                  <c:v>-62.123173999999999</c:v>
                </c:pt>
                <c:pt idx="370">
                  <c:v>-62.090169000000003</c:v>
                </c:pt>
                <c:pt idx="371">
                  <c:v>-62.068078999999997</c:v>
                </c:pt>
                <c:pt idx="372">
                  <c:v>-62.041665000000002</c:v>
                </c:pt>
                <c:pt idx="373">
                  <c:v>-62.010463000000001</c:v>
                </c:pt>
                <c:pt idx="374">
                  <c:v>-61.986032999999999</c:v>
                </c:pt>
                <c:pt idx="375">
                  <c:v>-61.958665000000003</c:v>
                </c:pt>
                <c:pt idx="376">
                  <c:v>-61.927598000000003</c:v>
                </c:pt>
                <c:pt idx="377">
                  <c:v>-61.900001000000003</c:v>
                </c:pt>
                <c:pt idx="378">
                  <c:v>-61.865535999999999</c:v>
                </c:pt>
                <c:pt idx="379">
                  <c:v>-61.826594</c:v>
                </c:pt>
                <c:pt idx="380">
                  <c:v>-61.785798999999997</c:v>
                </c:pt>
                <c:pt idx="381">
                  <c:v>-61.747675999999998</c:v>
                </c:pt>
                <c:pt idx="382">
                  <c:v>-61.719230000000003</c:v>
                </c:pt>
                <c:pt idx="383">
                  <c:v>-61.677689000000001</c:v>
                </c:pt>
                <c:pt idx="384">
                  <c:v>-61.641736999999999</c:v>
                </c:pt>
                <c:pt idx="385">
                  <c:v>-61.609955999999997</c:v>
                </c:pt>
                <c:pt idx="386">
                  <c:v>-61.566935000000001</c:v>
                </c:pt>
                <c:pt idx="387">
                  <c:v>-61.529491999999998</c:v>
                </c:pt>
                <c:pt idx="388">
                  <c:v>-61.500950000000003</c:v>
                </c:pt>
                <c:pt idx="389">
                  <c:v>-61.466831999999997</c:v>
                </c:pt>
                <c:pt idx="390">
                  <c:v>-61.432265999999998</c:v>
                </c:pt>
                <c:pt idx="391">
                  <c:v>-61.398291</c:v>
                </c:pt>
                <c:pt idx="392">
                  <c:v>-61.368614000000001</c:v>
                </c:pt>
                <c:pt idx="393">
                  <c:v>-61.331882999999998</c:v>
                </c:pt>
                <c:pt idx="394">
                  <c:v>-61.295337000000004</c:v>
                </c:pt>
                <c:pt idx="395">
                  <c:v>-61.254728</c:v>
                </c:pt>
                <c:pt idx="396">
                  <c:v>-61.221102000000002</c:v>
                </c:pt>
                <c:pt idx="397">
                  <c:v>-61.188316</c:v>
                </c:pt>
                <c:pt idx="398">
                  <c:v>-61.156849999999999</c:v>
                </c:pt>
                <c:pt idx="399">
                  <c:v>-61.121592999999997</c:v>
                </c:pt>
                <c:pt idx="400">
                  <c:v>-61.083384000000002</c:v>
                </c:pt>
                <c:pt idx="401">
                  <c:v>-61.045046999999997</c:v>
                </c:pt>
                <c:pt idx="402">
                  <c:v>-61.000990999999999</c:v>
                </c:pt>
                <c:pt idx="403">
                  <c:v>-60.973723</c:v>
                </c:pt>
                <c:pt idx="404">
                  <c:v>-60.944826999999997</c:v>
                </c:pt>
                <c:pt idx="405">
                  <c:v>-60.900590999999999</c:v>
                </c:pt>
                <c:pt idx="406">
                  <c:v>-60.861334999999997</c:v>
                </c:pt>
                <c:pt idx="407">
                  <c:v>-60.825226999999998</c:v>
                </c:pt>
                <c:pt idx="408">
                  <c:v>-60.779193999999997</c:v>
                </c:pt>
                <c:pt idx="409">
                  <c:v>-60.748229000000002</c:v>
                </c:pt>
                <c:pt idx="410">
                  <c:v>-60.708505000000002</c:v>
                </c:pt>
                <c:pt idx="411">
                  <c:v>-60.686295000000001</c:v>
                </c:pt>
                <c:pt idx="412">
                  <c:v>-60.651446</c:v>
                </c:pt>
                <c:pt idx="413">
                  <c:v>-60.618544999999997</c:v>
                </c:pt>
                <c:pt idx="414">
                  <c:v>-60.576540999999999</c:v>
                </c:pt>
                <c:pt idx="415">
                  <c:v>-60.552906</c:v>
                </c:pt>
                <c:pt idx="416">
                  <c:v>-60.532085000000002</c:v>
                </c:pt>
                <c:pt idx="417">
                  <c:v>-60.491646000000003</c:v>
                </c:pt>
                <c:pt idx="418">
                  <c:v>-60.443806000000002</c:v>
                </c:pt>
                <c:pt idx="419">
                  <c:v>-60.397475999999997</c:v>
                </c:pt>
                <c:pt idx="420">
                  <c:v>-60.358671000000001</c:v>
                </c:pt>
                <c:pt idx="421">
                  <c:v>-60.323481000000001</c:v>
                </c:pt>
                <c:pt idx="422">
                  <c:v>-60.291150000000002</c:v>
                </c:pt>
                <c:pt idx="423">
                  <c:v>-60.249957999999999</c:v>
                </c:pt>
                <c:pt idx="424">
                  <c:v>-60.214047999999998</c:v>
                </c:pt>
                <c:pt idx="425">
                  <c:v>-60.177503000000002</c:v>
                </c:pt>
                <c:pt idx="426">
                  <c:v>-60.150244999999998</c:v>
                </c:pt>
                <c:pt idx="427">
                  <c:v>-60.114677</c:v>
                </c:pt>
                <c:pt idx="428">
                  <c:v>-60.075771000000003</c:v>
                </c:pt>
                <c:pt idx="429">
                  <c:v>-60.047274999999999</c:v>
                </c:pt>
                <c:pt idx="430">
                  <c:v>-60.016598000000002</c:v>
                </c:pt>
                <c:pt idx="431">
                  <c:v>-59.991253999999998</c:v>
                </c:pt>
                <c:pt idx="432">
                  <c:v>-59.953687000000002</c:v>
                </c:pt>
                <c:pt idx="433">
                  <c:v>-59.909030000000001</c:v>
                </c:pt>
                <c:pt idx="434">
                  <c:v>-59.878776000000002</c:v>
                </c:pt>
                <c:pt idx="435">
                  <c:v>-59.836581000000002</c:v>
                </c:pt>
                <c:pt idx="436">
                  <c:v>-59.798881000000002</c:v>
                </c:pt>
                <c:pt idx="437">
                  <c:v>-59.759262</c:v>
                </c:pt>
                <c:pt idx="438">
                  <c:v>-59.727722999999997</c:v>
                </c:pt>
                <c:pt idx="439">
                  <c:v>-59.672339000000001</c:v>
                </c:pt>
                <c:pt idx="440">
                  <c:v>-59.641415000000002</c:v>
                </c:pt>
                <c:pt idx="441">
                  <c:v>-59.607308000000003</c:v>
                </c:pt>
                <c:pt idx="442">
                  <c:v>-59.581958</c:v>
                </c:pt>
                <c:pt idx="443">
                  <c:v>-59.554079999999999</c:v>
                </c:pt>
                <c:pt idx="444">
                  <c:v>-59.522737999999997</c:v>
                </c:pt>
                <c:pt idx="445">
                  <c:v>-59.489915000000003</c:v>
                </c:pt>
                <c:pt idx="446">
                  <c:v>-59.456238999999997</c:v>
                </c:pt>
                <c:pt idx="447">
                  <c:v>-59.431181000000002</c:v>
                </c:pt>
                <c:pt idx="448">
                  <c:v>-59.389189000000002</c:v>
                </c:pt>
                <c:pt idx="449">
                  <c:v>-59.355732000000003</c:v>
                </c:pt>
                <c:pt idx="450">
                  <c:v>-59.319701000000002</c:v>
                </c:pt>
                <c:pt idx="451">
                  <c:v>-59.283051999999998</c:v>
                </c:pt>
                <c:pt idx="452">
                  <c:v>-59.239758000000002</c:v>
                </c:pt>
                <c:pt idx="453">
                  <c:v>-59.203792999999997</c:v>
                </c:pt>
                <c:pt idx="454">
                  <c:v>-59.165751999999998</c:v>
                </c:pt>
                <c:pt idx="455">
                  <c:v>-59.135136000000003</c:v>
                </c:pt>
                <c:pt idx="456">
                  <c:v>-59.092990999999998</c:v>
                </c:pt>
                <c:pt idx="457">
                  <c:v>-59.055281999999998</c:v>
                </c:pt>
                <c:pt idx="458">
                  <c:v>-59.022185999999998</c:v>
                </c:pt>
                <c:pt idx="459">
                  <c:v>-58.991971999999997</c:v>
                </c:pt>
                <c:pt idx="460">
                  <c:v>-58.957025999999999</c:v>
                </c:pt>
                <c:pt idx="461">
                  <c:v>-58.924129000000001</c:v>
                </c:pt>
                <c:pt idx="462">
                  <c:v>-58.888750999999999</c:v>
                </c:pt>
                <c:pt idx="463">
                  <c:v>-58.840950999999997</c:v>
                </c:pt>
                <c:pt idx="464">
                  <c:v>-58.800215000000001</c:v>
                </c:pt>
                <c:pt idx="465">
                  <c:v>-58.761864000000003</c:v>
                </c:pt>
                <c:pt idx="466">
                  <c:v>-58.723908000000002</c:v>
                </c:pt>
                <c:pt idx="467">
                  <c:v>-58.67445</c:v>
                </c:pt>
                <c:pt idx="468">
                  <c:v>-58.63355</c:v>
                </c:pt>
                <c:pt idx="469">
                  <c:v>-58.594487999999998</c:v>
                </c:pt>
                <c:pt idx="470">
                  <c:v>-58.565643999999999</c:v>
                </c:pt>
                <c:pt idx="471">
                  <c:v>-58.516162999999999</c:v>
                </c:pt>
                <c:pt idx="472">
                  <c:v>-58.475552</c:v>
                </c:pt>
                <c:pt idx="473">
                  <c:v>-58.439202000000002</c:v>
                </c:pt>
                <c:pt idx="474">
                  <c:v>-58.405563999999998</c:v>
                </c:pt>
                <c:pt idx="475">
                  <c:v>-58.359459000000001</c:v>
                </c:pt>
                <c:pt idx="476">
                  <c:v>-58.324309999999997</c:v>
                </c:pt>
                <c:pt idx="477">
                  <c:v>-58.289059999999999</c:v>
                </c:pt>
                <c:pt idx="478">
                  <c:v>-58.245511999999998</c:v>
                </c:pt>
                <c:pt idx="479">
                  <c:v>-58.219911000000003</c:v>
                </c:pt>
                <c:pt idx="480">
                  <c:v>-58.168982</c:v>
                </c:pt>
                <c:pt idx="481">
                  <c:v>-58.125432000000004</c:v>
                </c:pt>
                <c:pt idx="482">
                  <c:v>-58.092984000000001</c:v>
                </c:pt>
                <c:pt idx="483">
                  <c:v>-58.054107999999999</c:v>
                </c:pt>
                <c:pt idx="484">
                  <c:v>-58.026131999999997</c:v>
                </c:pt>
                <c:pt idx="485">
                  <c:v>-57.985067999999998</c:v>
                </c:pt>
                <c:pt idx="486">
                  <c:v>-57.95823</c:v>
                </c:pt>
                <c:pt idx="487">
                  <c:v>-57.921847</c:v>
                </c:pt>
                <c:pt idx="488">
                  <c:v>-57.890473</c:v>
                </c:pt>
                <c:pt idx="489">
                  <c:v>-57.869599000000001</c:v>
                </c:pt>
                <c:pt idx="490">
                  <c:v>-57.821452000000001</c:v>
                </c:pt>
                <c:pt idx="491">
                  <c:v>-57.779770999999997</c:v>
                </c:pt>
                <c:pt idx="492">
                  <c:v>-57.747011999999998</c:v>
                </c:pt>
                <c:pt idx="493">
                  <c:v>-57.714229000000003</c:v>
                </c:pt>
                <c:pt idx="494">
                  <c:v>-57.673673999999998</c:v>
                </c:pt>
                <c:pt idx="495">
                  <c:v>-57.633609999999997</c:v>
                </c:pt>
                <c:pt idx="496">
                  <c:v>-57.595770999999999</c:v>
                </c:pt>
                <c:pt idx="497">
                  <c:v>-57.559367999999999</c:v>
                </c:pt>
                <c:pt idx="498">
                  <c:v>-57.528238000000002</c:v>
                </c:pt>
                <c:pt idx="499">
                  <c:v>-57.500008999999999</c:v>
                </c:pt>
                <c:pt idx="500">
                  <c:v>-57.473731999999998</c:v>
                </c:pt>
                <c:pt idx="501">
                  <c:v>-57.451718</c:v>
                </c:pt>
                <c:pt idx="502">
                  <c:v>-57.411667999999999</c:v>
                </c:pt>
                <c:pt idx="503">
                  <c:v>-57.372708000000003</c:v>
                </c:pt>
                <c:pt idx="504">
                  <c:v>-57.335158</c:v>
                </c:pt>
                <c:pt idx="505">
                  <c:v>-57.296011</c:v>
                </c:pt>
                <c:pt idx="506">
                  <c:v>-57.248987</c:v>
                </c:pt>
                <c:pt idx="507">
                  <c:v>-57.219703000000003</c:v>
                </c:pt>
                <c:pt idx="508">
                  <c:v>-57.189374999999998</c:v>
                </c:pt>
                <c:pt idx="509">
                  <c:v>-57.141722000000001</c:v>
                </c:pt>
                <c:pt idx="510">
                  <c:v>-57.106110000000001</c:v>
                </c:pt>
                <c:pt idx="511">
                  <c:v>-57.069816000000003</c:v>
                </c:pt>
                <c:pt idx="512">
                  <c:v>-57.034005999999998</c:v>
                </c:pt>
                <c:pt idx="513">
                  <c:v>-56.995916999999999</c:v>
                </c:pt>
                <c:pt idx="514">
                  <c:v>-56.944553999999997</c:v>
                </c:pt>
                <c:pt idx="515">
                  <c:v>-56.909579000000001</c:v>
                </c:pt>
                <c:pt idx="516">
                  <c:v>-56.870361000000003</c:v>
                </c:pt>
                <c:pt idx="517">
                  <c:v>-56.834420000000001</c:v>
                </c:pt>
                <c:pt idx="518">
                  <c:v>-56.794145999999998</c:v>
                </c:pt>
                <c:pt idx="519">
                  <c:v>-56.754254000000003</c:v>
                </c:pt>
                <c:pt idx="520">
                  <c:v>-56.704785000000001</c:v>
                </c:pt>
                <c:pt idx="521">
                  <c:v>-56.666089999999997</c:v>
                </c:pt>
                <c:pt idx="522">
                  <c:v>-56.629202999999997</c:v>
                </c:pt>
                <c:pt idx="523">
                  <c:v>-56.595261000000001</c:v>
                </c:pt>
                <c:pt idx="524">
                  <c:v>-56.555661999999998</c:v>
                </c:pt>
                <c:pt idx="525">
                  <c:v>-56.515191999999999</c:v>
                </c:pt>
                <c:pt idx="526">
                  <c:v>-56.480305999999999</c:v>
                </c:pt>
                <c:pt idx="527">
                  <c:v>-56.441113000000001</c:v>
                </c:pt>
                <c:pt idx="528">
                  <c:v>-56.409117999999999</c:v>
                </c:pt>
                <c:pt idx="529">
                  <c:v>-56.367854999999999</c:v>
                </c:pt>
                <c:pt idx="530">
                  <c:v>-56.338127</c:v>
                </c:pt>
                <c:pt idx="531">
                  <c:v>-56.279437000000001</c:v>
                </c:pt>
                <c:pt idx="532">
                  <c:v>-56.244200999999997</c:v>
                </c:pt>
                <c:pt idx="533">
                  <c:v>-56.206240000000001</c:v>
                </c:pt>
                <c:pt idx="534">
                  <c:v>-56.168388</c:v>
                </c:pt>
                <c:pt idx="535">
                  <c:v>-56.131604000000003</c:v>
                </c:pt>
                <c:pt idx="536">
                  <c:v>-56.099099000000002</c:v>
                </c:pt>
                <c:pt idx="537">
                  <c:v>-56.063079999999999</c:v>
                </c:pt>
                <c:pt idx="538">
                  <c:v>-56.027782999999999</c:v>
                </c:pt>
                <c:pt idx="539">
                  <c:v>-55.992153999999999</c:v>
                </c:pt>
                <c:pt idx="540">
                  <c:v>-55.956856000000002</c:v>
                </c:pt>
                <c:pt idx="541">
                  <c:v>-55.920090000000002</c:v>
                </c:pt>
                <c:pt idx="542">
                  <c:v>-55.878546</c:v>
                </c:pt>
                <c:pt idx="543">
                  <c:v>-55.842063000000003</c:v>
                </c:pt>
                <c:pt idx="544">
                  <c:v>-55.808182000000002</c:v>
                </c:pt>
                <c:pt idx="545">
                  <c:v>-55.773364000000001</c:v>
                </c:pt>
                <c:pt idx="546">
                  <c:v>-55.735289999999999</c:v>
                </c:pt>
                <c:pt idx="547">
                  <c:v>-55.698160999999999</c:v>
                </c:pt>
                <c:pt idx="548">
                  <c:v>-55.657131</c:v>
                </c:pt>
                <c:pt idx="549">
                  <c:v>-55.625109000000002</c:v>
                </c:pt>
                <c:pt idx="550">
                  <c:v>-55.577972000000003</c:v>
                </c:pt>
                <c:pt idx="551">
                  <c:v>-55.540264999999998</c:v>
                </c:pt>
                <c:pt idx="552">
                  <c:v>-55.502971000000002</c:v>
                </c:pt>
                <c:pt idx="553">
                  <c:v>-55.472203</c:v>
                </c:pt>
                <c:pt idx="554">
                  <c:v>-55.440406000000003</c:v>
                </c:pt>
                <c:pt idx="555">
                  <c:v>-55.402484000000001</c:v>
                </c:pt>
                <c:pt idx="556">
                  <c:v>-55.361027</c:v>
                </c:pt>
                <c:pt idx="557">
                  <c:v>-55.317202000000002</c:v>
                </c:pt>
                <c:pt idx="558">
                  <c:v>-55.276299999999999</c:v>
                </c:pt>
                <c:pt idx="559">
                  <c:v>-55.241872999999998</c:v>
                </c:pt>
                <c:pt idx="560">
                  <c:v>-55.207510999999997</c:v>
                </c:pt>
                <c:pt idx="561">
                  <c:v>-55.153618999999999</c:v>
                </c:pt>
                <c:pt idx="562">
                  <c:v>-55.114004999999999</c:v>
                </c:pt>
                <c:pt idx="563">
                  <c:v>-55.072243</c:v>
                </c:pt>
                <c:pt idx="564">
                  <c:v>-55.028792000000003</c:v>
                </c:pt>
                <c:pt idx="565">
                  <c:v>-54.996904000000001</c:v>
                </c:pt>
                <c:pt idx="566">
                  <c:v>-54.966571000000002</c:v>
                </c:pt>
                <c:pt idx="567">
                  <c:v>-54.933895</c:v>
                </c:pt>
                <c:pt idx="568">
                  <c:v>-54.890835000000003</c:v>
                </c:pt>
                <c:pt idx="569">
                  <c:v>-54.853611000000001</c:v>
                </c:pt>
                <c:pt idx="570">
                  <c:v>-54.817301</c:v>
                </c:pt>
                <c:pt idx="571">
                  <c:v>-54.786659</c:v>
                </c:pt>
                <c:pt idx="572">
                  <c:v>-54.742621999999997</c:v>
                </c:pt>
                <c:pt idx="573">
                  <c:v>-54.703395999999998</c:v>
                </c:pt>
                <c:pt idx="574">
                  <c:v>-54.662821999999998</c:v>
                </c:pt>
                <c:pt idx="575">
                  <c:v>-54.620649999999998</c:v>
                </c:pt>
                <c:pt idx="576">
                  <c:v>-54.594625999999998</c:v>
                </c:pt>
                <c:pt idx="577">
                  <c:v>-54.561335999999997</c:v>
                </c:pt>
                <c:pt idx="578">
                  <c:v>-54.528661999999997</c:v>
                </c:pt>
                <c:pt idx="579">
                  <c:v>-54.497490999999997</c:v>
                </c:pt>
                <c:pt idx="580">
                  <c:v>-54.443171</c:v>
                </c:pt>
                <c:pt idx="581">
                  <c:v>-54.412655000000001</c:v>
                </c:pt>
                <c:pt idx="582">
                  <c:v>-54.374471</c:v>
                </c:pt>
                <c:pt idx="583">
                  <c:v>-54.338009999999997</c:v>
                </c:pt>
                <c:pt idx="584">
                  <c:v>-54.295484000000002</c:v>
                </c:pt>
                <c:pt idx="585">
                  <c:v>-54.263997000000003</c:v>
                </c:pt>
                <c:pt idx="586">
                  <c:v>-54.22119</c:v>
                </c:pt>
                <c:pt idx="587">
                  <c:v>-54.191147999999998</c:v>
                </c:pt>
                <c:pt idx="588">
                  <c:v>-54.156618999999999</c:v>
                </c:pt>
                <c:pt idx="589">
                  <c:v>-54.125104</c:v>
                </c:pt>
                <c:pt idx="590">
                  <c:v>-54.097935999999997</c:v>
                </c:pt>
                <c:pt idx="591">
                  <c:v>-54.073939000000003</c:v>
                </c:pt>
                <c:pt idx="592">
                  <c:v>-54.044576999999997</c:v>
                </c:pt>
                <c:pt idx="593">
                  <c:v>-54.005870000000002</c:v>
                </c:pt>
                <c:pt idx="594">
                  <c:v>-53.980719999999998</c:v>
                </c:pt>
                <c:pt idx="595">
                  <c:v>-53.938453000000003</c:v>
                </c:pt>
                <c:pt idx="596">
                  <c:v>-53.901747999999998</c:v>
                </c:pt>
                <c:pt idx="597">
                  <c:v>-53.863160000000001</c:v>
                </c:pt>
                <c:pt idx="598">
                  <c:v>-53.833205999999997</c:v>
                </c:pt>
                <c:pt idx="599">
                  <c:v>-53.780894000000004</c:v>
                </c:pt>
                <c:pt idx="600">
                  <c:v>-53.745649</c:v>
                </c:pt>
                <c:pt idx="601">
                  <c:v>-53.709038999999997</c:v>
                </c:pt>
                <c:pt idx="602">
                  <c:v>-53.675552000000003</c:v>
                </c:pt>
                <c:pt idx="603">
                  <c:v>-53.635662000000004</c:v>
                </c:pt>
                <c:pt idx="604">
                  <c:v>-53.607326</c:v>
                </c:pt>
                <c:pt idx="605">
                  <c:v>-53.570636</c:v>
                </c:pt>
                <c:pt idx="606">
                  <c:v>-53.539164</c:v>
                </c:pt>
                <c:pt idx="607">
                  <c:v>-53.495986000000002</c:v>
                </c:pt>
                <c:pt idx="608">
                  <c:v>-53.460349999999998</c:v>
                </c:pt>
                <c:pt idx="609">
                  <c:v>-53.420372</c:v>
                </c:pt>
                <c:pt idx="610">
                  <c:v>-53.387065999999997</c:v>
                </c:pt>
                <c:pt idx="611">
                  <c:v>-53.355784999999997</c:v>
                </c:pt>
                <c:pt idx="612">
                  <c:v>-53.314920000000001</c:v>
                </c:pt>
                <c:pt idx="613">
                  <c:v>-53.260176999999999</c:v>
                </c:pt>
                <c:pt idx="614">
                  <c:v>-53.228270000000002</c:v>
                </c:pt>
                <c:pt idx="615">
                  <c:v>-53.191662000000001</c:v>
                </c:pt>
                <c:pt idx="616">
                  <c:v>-53.159728000000001</c:v>
                </c:pt>
                <c:pt idx="617">
                  <c:v>-53.128512000000001</c:v>
                </c:pt>
                <c:pt idx="618">
                  <c:v>-53.098545000000001</c:v>
                </c:pt>
                <c:pt idx="619">
                  <c:v>-53.065792999999999</c:v>
                </c:pt>
                <c:pt idx="620">
                  <c:v>-53.028440000000003</c:v>
                </c:pt>
                <c:pt idx="621">
                  <c:v>-52.989776999999997</c:v>
                </c:pt>
                <c:pt idx="622">
                  <c:v>-52.941817999999998</c:v>
                </c:pt>
                <c:pt idx="623">
                  <c:v>-52.909033000000001</c:v>
                </c:pt>
                <c:pt idx="624">
                  <c:v>-52.876283999999998</c:v>
                </c:pt>
                <c:pt idx="625">
                  <c:v>-52.845098999999998</c:v>
                </c:pt>
                <c:pt idx="626">
                  <c:v>-52.824601000000001</c:v>
                </c:pt>
                <c:pt idx="627">
                  <c:v>-52.783416000000003</c:v>
                </c:pt>
                <c:pt idx="628">
                  <c:v>-52.748381999999999</c:v>
                </c:pt>
                <c:pt idx="629">
                  <c:v>-52.713959000000003</c:v>
                </c:pt>
                <c:pt idx="630">
                  <c:v>-52.686281999999999</c:v>
                </c:pt>
                <c:pt idx="631">
                  <c:v>-52.648935999999999</c:v>
                </c:pt>
                <c:pt idx="632">
                  <c:v>-52.611916999999998</c:v>
                </c:pt>
                <c:pt idx="633">
                  <c:v>-52.578504000000002</c:v>
                </c:pt>
                <c:pt idx="634">
                  <c:v>-52.533816999999999</c:v>
                </c:pt>
                <c:pt idx="635">
                  <c:v>-52.488270999999997</c:v>
                </c:pt>
                <c:pt idx="636">
                  <c:v>-52.459791000000003</c:v>
                </c:pt>
                <c:pt idx="637">
                  <c:v>-52.439064000000002</c:v>
                </c:pt>
                <c:pt idx="638">
                  <c:v>-52.412433</c:v>
                </c:pt>
                <c:pt idx="639">
                  <c:v>-52.382725999999998</c:v>
                </c:pt>
                <c:pt idx="640">
                  <c:v>-52.352066000000001</c:v>
                </c:pt>
                <c:pt idx="641">
                  <c:v>-52.314121999999998</c:v>
                </c:pt>
                <c:pt idx="642">
                  <c:v>-52.276148999999997</c:v>
                </c:pt>
                <c:pt idx="643">
                  <c:v>-52.248730999999999</c:v>
                </c:pt>
                <c:pt idx="644">
                  <c:v>-52.213394000000001</c:v>
                </c:pt>
                <c:pt idx="645">
                  <c:v>-52.185639999999999</c:v>
                </c:pt>
                <c:pt idx="646">
                  <c:v>-52.147362000000001</c:v>
                </c:pt>
                <c:pt idx="647">
                  <c:v>-52.124251000000001</c:v>
                </c:pt>
                <c:pt idx="648">
                  <c:v>-52.089126999999998</c:v>
                </c:pt>
                <c:pt idx="649">
                  <c:v>-52.056024000000001</c:v>
                </c:pt>
                <c:pt idx="650">
                  <c:v>-52.040097000000003</c:v>
                </c:pt>
                <c:pt idx="651">
                  <c:v>-52.016246000000002</c:v>
                </c:pt>
                <c:pt idx="652">
                  <c:v>-51.982182999999999</c:v>
                </c:pt>
                <c:pt idx="653">
                  <c:v>-51.941343000000003</c:v>
                </c:pt>
                <c:pt idx="654">
                  <c:v>-51.914645999999998</c:v>
                </c:pt>
                <c:pt idx="655">
                  <c:v>-51.879879000000003</c:v>
                </c:pt>
                <c:pt idx="656">
                  <c:v>-51.843603999999999</c:v>
                </c:pt>
                <c:pt idx="657">
                  <c:v>-51.818277999999999</c:v>
                </c:pt>
                <c:pt idx="658">
                  <c:v>-51.785412000000001</c:v>
                </c:pt>
                <c:pt idx="659">
                  <c:v>-51.753959999999999</c:v>
                </c:pt>
                <c:pt idx="660">
                  <c:v>-51.719410000000003</c:v>
                </c:pt>
                <c:pt idx="661">
                  <c:v>-51.685006000000001</c:v>
                </c:pt>
                <c:pt idx="662">
                  <c:v>-51.643614999999997</c:v>
                </c:pt>
                <c:pt idx="663">
                  <c:v>-51.610554999999998</c:v>
                </c:pt>
                <c:pt idx="664">
                  <c:v>-51.570037999999997</c:v>
                </c:pt>
                <c:pt idx="665">
                  <c:v>-51.545402000000003</c:v>
                </c:pt>
                <c:pt idx="666">
                  <c:v>-51.505716999999997</c:v>
                </c:pt>
                <c:pt idx="667">
                  <c:v>-51.479512999999997</c:v>
                </c:pt>
                <c:pt idx="668">
                  <c:v>-51.450712000000003</c:v>
                </c:pt>
                <c:pt idx="669">
                  <c:v>-51.413131</c:v>
                </c:pt>
                <c:pt idx="670">
                  <c:v>-51.382784999999998</c:v>
                </c:pt>
                <c:pt idx="671">
                  <c:v>-51.356403999999998</c:v>
                </c:pt>
                <c:pt idx="672">
                  <c:v>-51.325358000000001</c:v>
                </c:pt>
                <c:pt idx="673">
                  <c:v>-51.294670000000004</c:v>
                </c:pt>
                <c:pt idx="674">
                  <c:v>-51.253382999999999</c:v>
                </c:pt>
                <c:pt idx="675">
                  <c:v>-51.227908999999997</c:v>
                </c:pt>
                <c:pt idx="676">
                  <c:v>-51.197547999999998</c:v>
                </c:pt>
                <c:pt idx="677">
                  <c:v>-51.164482</c:v>
                </c:pt>
                <c:pt idx="678">
                  <c:v>-51.130895000000002</c:v>
                </c:pt>
                <c:pt idx="679">
                  <c:v>-51.102339000000001</c:v>
                </c:pt>
                <c:pt idx="680">
                  <c:v>-51.075147999999999</c:v>
                </c:pt>
                <c:pt idx="681">
                  <c:v>-51.039825999999998</c:v>
                </c:pt>
                <c:pt idx="682">
                  <c:v>-51.005277999999997</c:v>
                </c:pt>
                <c:pt idx="683">
                  <c:v>-50.975028999999999</c:v>
                </c:pt>
                <c:pt idx="684">
                  <c:v>-50.925218999999998</c:v>
                </c:pt>
                <c:pt idx="685">
                  <c:v>-50.883510000000001</c:v>
                </c:pt>
                <c:pt idx="686">
                  <c:v>-50.855716000000001</c:v>
                </c:pt>
                <c:pt idx="687">
                  <c:v>-50.819564</c:v>
                </c:pt>
                <c:pt idx="688">
                  <c:v>-50.783771000000002</c:v>
                </c:pt>
                <c:pt idx="689">
                  <c:v>-50.750217999999997</c:v>
                </c:pt>
                <c:pt idx="690">
                  <c:v>-50.719360000000002</c:v>
                </c:pt>
                <c:pt idx="691">
                  <c:v>-50.685312000000003</c:v>
                </c:pt>
                <c:pt idx="692">
                  <c:v>-50.653280000000002</c:v>
                </c:pt>
                <c:pt idx="693">
                  <c:v>-50.625881999999997</c:v>
                </c:pt>
                <c:pt idx="694">
                  <c:v>-50.585777</c:v>
                </c:pt>
                <c:pt idx="695">
                  <c:v>-50.55959</c:v>
                </c:pt>
                <c:pt idx="696">
                  <c:v>-50.526955999999998</c:v>
                </c:pt>
                <c:pt idx="697">
                  <c:v>-50.489319000000002</c:v>
                </c:pt>
                <c:pt idx="698">
                  <c:v>-50.456228000000003</c:v>
                </c:pt>
                <c:pt idx="699">
                  <c:v>-50.426555999999998</c:v>
                </c:pt>
                <c:pt idx="700">
                  <c:v>-50.390794</c:v>
                </c:pt>
                <c:pt idx="701">
                  <c:v>-50.361364999999999</c:v>
                </c:pt>
                <c:pt idx="702">
                  <c:v>-50.326318999999998</c:v>
                </c:pt>
                <c:pt idx="703">
                  <c:v>-50.297710000000002</c:v>
                </c:pt>
                <c:pt idx="704">
                  <c:v>-50.259185000000002</c:v>
                </c:pt>
                <c:pt idx="705">
                  <c:v>-50.225047000000004</c:v>
                </c:pt>
                <c:pt idx="706">
                  <c:v>-50.197079000000002</c:v>
                </c:pt>
                <c:pt idx="707">
                  <c:v>-50.153824999999998</c:v>
                </c:pt>
                <c:pt idx="708">
                  <c:v>-50.123441999999997</c:v>
                </c:pt>
                <c:pt idx="709">
                  <c:v>-50.094870999999998</c:v>
                </c:pt>
                <c:pt idx="710">
                  <c:v>-50.063586999999998</c:v>
                </c:pt>
                <c:pt idx="711">
                  <c:v>-50.028787999999999</c:v>
                </c:pt>
                <c:pt idx="712">
                  <c:v>-49.997332</c:v>
                </c:pt>
                <c:pt idx="713">
                  <c:v>-49.960962000000002</c:v>
                </c:pt>
                <c:pt idx="714">
                  <c:v>-49.926079000000001</c:v>
                </c:pt>
                <c:pt idx="715">
                  <c:v>-49.899965000000002</c:v>
                </c:pt>
                <c:pt idx="716">
                  <c:v>-49.865011000000003</c:v>
                </c:pt>
                <c:pt idx="717">
                  <c:v>-49.835213000000003</c:v>
                </c:pt>
                <c:pt idx="718">
                  <c:v>-49.796095000000001</c:v>
                </c:pt>
                <c:pt idx="719">
                  <c:v>-49.759163999999998</c:v>
                </c:pt>
                <c:pt idx="720">
                  <c:v>-49.724867000000003</c:v>
                </c:pt>
                <c:pt idx="721">
                  <c:v>-49.684243000000002</c:v>
                </c:pt>
                <c:pt idx="722">
                  <c:v>-49.649602000000002</c:v>
                </c:pt>
                <c:pt idx="723">
                  <c:v>-49.609670000000001</c:v>
                </c:pt>
                <c:pt idx="724">
                  <c:v>-49.574686</c:v>
                </c:pt>
                <c:pt idx="725">
                  <c:v>-49.544593999999996</c:v>
                </c:pt>
                <c:pt idx="726">
                  <c:v>-49.510936000000001</c:v>
                </c:pt>
                <c:pt idx="727">
                  <c:v>-49.483277000000001</c:v>
                </c:pt>
                <c:pt idx="728">
                  <c:v>-49.459221999999997</c:v>
                </c:pt>
                <c:pt idx="729">
                  <c:v>-49.429729999999999</c:v>
                </c:pt>
                <c:pt idx="730">
                  <c:v>-49.399109000000003</c:v>
                </c:pt>
                <c:pt idx="731">
                  <c:v>-49.366042</c:v>
                </c:pt>
                <c:pt idx="732">
                  <c:v>-49.341191000000002</c:v>
                </c:pt>
                <c:pt idx="733">
                  <c:v>-49.314050000000002</c:v>
                </c:pt>
                <c:pt idx="734">
                  <c:v>-49.273521000000002</c:v>
                </c:pt>
                <c:pt idx="735">
                  <c:v>-49.238284</c:v>
                </c:pt>
                <c:pt idx="736">
                  <c:v>-49.208652999999998</c:v>
                </c:pt>
                <c:pt idx="737">
                  <c:v>-49.180683999999999</c:v>
                </c:pt>
                <c:pt idx="738">
                  <c:v>-49.148211000000003</c:v>
                </c:pt>
                <c:pt idx="739">
                  <c:v>-49.121917000000003</c:v>
                </c:pt>
                <c:pt idx="740">
                  <c:v>-49.088728000000003</c:v>
                </c:pt>
                <c:pt idx="741">
                  <c:v>-49.061808999999997</c:v>
                </c:pt>
                <c:pt idx="742">
                  <c:v>-49.033456999999999</c:v>
                </c:pt>
                <c:pt idx="743">
                  <c:v>-49.000197999999997</c:v>
                </c:pt>
                <c:pt idx="744">
                  <c:v>-48.976987000000001</c:v>
                </c:pt>
                <c:pt idx="745">
                  <c:v>-48.930667999999997</c:v>
                </c:pt>
                <c:pt idx="746">
                  <c:v>-48.879907000000003</c:v>
                </c:pt>
                <c:pt idx="747">
                  <c:v>-48.845726999999997</c:v>
                </c:pt>
                <c:pt idx="748">
                  <c:v>-48.800060999999999</c:v>
                </c:pt>
                <c:pt idx="749">
                  <c:v>-48.764052</c:v>
                </c:pt>
                <c:pt idx="750">
                  <c:v>-48.735086000000003</c:v>
                </c:pt>
                <c:pt idx="751">
                  <c:v>-48.710307</c:v>
                </c:pt>
                <c:pt idx="752">
                  <c:v>-48.677422999999997</c:v>
                </c:pt>
                <c:pt idx="753">
                  <c:v>-48.642747</c:v>
                </c:pt>
                <c:pt idx="754">
                  <c:v>-48.609262000000001</c:v>
                </c:pt>
                <c:pt idx="755">
                  <c:v>-48.585546999999998</c:v>
                </c:pt>
                <c:pt idx="756">
                  <c:v>-48.552674000000003</c:v>
                </c:pt>
                <c:pt idx="757">
                  <c:v>-48.521875000000001</c:v>
                </c:pt>
                <c:pt idx="758">
                  <c:v>-48.482500999999999</c:v>
                </c:pt>
                <c:pt idx="759">
                  <c:v>-48.459387</c:v>
                </c:pt>
                <c:pt idx="760">
                  <c:v>-48.420444000000003</c:v>
                </c:pt>
                <c:pt idx="761">
                  <c:v>-48.379829999999998</c:v>
                </c:pt>
                <c:pt idx="762">
                  <c:v>-48.338101000000002</c:v>
                </c:pt>
                <c:pt idx="763">
                  <c:v>-48.303967999999998</c:v>
                </c:pt>
                <c:pt idx="764">
                  <c:v>-48.273784999999997</c:v>
                </c:pt>
                <c:pt idx="765">
                  <c:v>-48.236193</c:v>
                </c:pt>
                <c:pt idx="766">
                  <c:v>-48.197195999999998</c:v>
                </c:pt>
                <c:pt idx="767">
                  <c:v>-48.159424999999999</c:v>
                </c:pt>
                <c:pt idx="768">
                  <c:v>-48.128145000000004</c:v>
                </c:pt>
                <c:pt idx="769">
                  <c:v>-48.092177</c:v>
                </c:pt>
                <c:pt idx="770">
                  <c:v>-48.059474999999999</c:v>
                </c:pt>
                <c:pt idx="771">
                  <c:v>-48.031846000000002</c:v>
                </c:pt>
                <c:pt idx="772">
                  <c:v>-47.996163000000003</c:v>
                </c:pt>
                <c:pt idx="773">
                  <c:v>-47.961393999999999</c:v>
                </c:pt>
                <c:pt idx="774">
                  <c:v>-47.913260999999999</c:v>
                </c:pt>
                <c:pt idx="775">
                  <c:v>-47.881810000000002</c:v>
                </c:pt>
                <c:pt idx="776">
                  <c:v>-47.842008999999997</c:v>
                </c:pt>
                <c:pt idx="777">
                  <c:v>-47.810937000000003</c:v>
                </c:pt>
                <c:pt idx="778">
                  <c:v>-47.772879000000003</c:v>
                </c:pt>
                <c:pt idx="779">
                  <c:v>-47.739727000000002</c:v>
                </c:pt>
                <c:pt idx="780">
                  <c:v>-47.704807000000002</c:v>
                </c:pt>
                <c:pt idx="781">
                  <c:v>-47.666257999999999</c:v>
                </c:pt>
                <c:pt idx="782">
                  <c:v>-47.636935999999999</c:v>
                </c:pt>
                <c:pt idx="783">
                  <c:v>-47.599930999999998</c:v>
                </c:pt>
                <c:pt idx="784">
                  <c:v>-47.567587000000003</c:v>
                </c:pt>
                <c:pt idx="785">
                  <c:v>-47.530002000000003</c:v>
                </c:pt>
                <c:pt idx="786">
                  <c:v>-47.496741</c:v>
                </c:pt>
                <c:pt idx="787">
                  <c:v>-47.464485000000003</c:v>
                </c:pt>
                <c:pt idx="788">
                  <c:v>-47.431499000000002</c:v>
                </c:pt>
                <c:pt idx="789">
                  <c:v>-47.397392000000004</c:v>
                </c:pt>
                <c:pt idx="790">
                  <c:v>-47.355607999999997</c:v>
                </c:pt>
                <c:pt idx="791">
                  <c:v>-47.324930000000002</c:v>
                </c:pt>
                <c:pt idx="792">
                  <c:v>-47.285443000000001</c:v>
                </c:pt>
                <c:pt idx="793">
                  <c:v>-47.242691999999998</c:v>
                </c:pt>
                <c:pt idx="794">
                  <c:v>-47.209716999999998</c:v>
                </c:pt>
                <c:pt idx="795">
                  <c:v>-47.180971999999997</c:v>
                </c:pt>
                <c:pt idx="796">
                  <c:v>-47.148122999999998</c:v>
                </c:pt>
                <c:pt idx="797">
                  <c:v>-47.119311000000003</c:v>
                </c:pt>
                <c:pt idx="798">
                  <c:v>-47.08634</c:v>
                </c:pt>
                <c:pt idx="799">
                  <c:v>-47.042116</c:v>
                </c:pt>
                <c:pt idx="800">
                  <c:v>-47.008555000000001</c:v>
                </c:pt>
                <c:pt idx="801">
                  <c:v>-46.966250000000002</c:v>
                </c:pt>
                <c:pt idx="802">
                  <c:v>-46.922514999999997</c:v>
                </c:pt>
                <c:pt idx="803">
                  <c:v>-46.891601999999999</c:v>
                </c:pt>
                <c:pt idx="804">
                  <c:v>-46.864328</c:v>
                </c:pt>
                <c:pt idx="805">
                  <c:v>-46.841206</c:v>
                </c:pt>
                <c:pt idx="806">
                  <c:v>-46.798986999999997</c:v>
                </c:pt>
                <c:pt idx="807">
                  <c:v>-46.764837</c:v>
                </c:pt>
                <c:pt idx="808">
                  <c:v>-46.729187000000003</c:v>
                </c:pt>
                <c:pt idx="809">
                  <c:v>-46.684252000000001</c:v>
                </c:pt>
                <c:pt idx="810">
                  <c:v>-46.651246</c:v>
                </c:pt>
                <c:pt idx="811">
                  <c:v>-46.623069000000001</c:v>
                </c:pt>
                <c:pt idx="812">
                  <c:v>-46.577843000000001</c:v>
                </c:pt>
                <c:pt idx="813">
                  <c:v>-46.537909999999997</c:v>
                </c:pt>
                <c:pt idx="814">
                  <c:v>-46.507781999999999</c:v>
                </c:pt>
                <c:pt idx="815">
                  <c:v>-46.472023</c:v>
                </c:pt>
                <c:pt idx="816">
                  <c:v>-46.418346</c:v>
                </c:pt>
                <c:pt idx="817">
                  <c:v>-46.373005999999997</c:v>
                </c:pt>
                <c:pt idx="818">
                  <c:v>-46.344253999999999</c:v>
                </c:pt>
                <c:pt idx="819">
                  <c:v>-46.313330000000001</c:v>
                </c:pt>
                <c:pt idx="820">
                  <c:v>-46.277729999999998</c:v>
                </c:pt>
                <c:pt idx="821">
                  <c:v>-46.244923999999997</c:v>
                </c:pt>
                <c:pt idx="822">
                  <c:v>-46.207284999999999</c:v>
                </c:pt>
                <c:pt idx="823">
                  <c:v>-46.184230999999997</c:v>
                </c:pt>
                <c:pt idx="824">
                  <c:v>-46.145449999999997</c:v>
                </c:pt>
                <c:pt idx="825">
                  <c:v>-46.105618</c:v>
                </c:pt>
                <c:pt idx="826">
                  <c:v>-46.055076999999997</c:v>
                </c:pt>
                <c:pt idx="827">
                  <c:v>-46.017499999999998</c:v>
                </c:pt>
                <c:pt idx="828">
                  <c:v>-45.972369999999998</c:v>
                </c:pt>
                <c:pt idx="829">
                  <c:v>-45.939283000000003</c:v>
                </c:pt>
                <c:pt idx="830">
                  <c:v>-45.891058000000001</c:v>
                </c:pt>
                <c:pt idx="831">
                  <c:v>-45.854894000000002</c:v>
                </c:pt>
                <c:pt idx="832">
                  <c:v>-45.825214000000003</c:v>
                </c:pt>
                <c:pt idx="833">
                  <c:v>-45.790104999999997</c:v>
                </c:pt>
                <c:pt idx="834">
                  <c:v>-45.748148</c:v>
                </c:pt>
                <c:pt idx="835">
                  <c:v>-45.716189999999997</c:v>
                </c:pt>
                <c:pt idx="836">
                  <c:v>-45.676758999999997</c:v>
                </c:pt>
                <c:pt idx="837">
                  <c:v>-45.645584999999997</c:v>
                </c:pt>
                <c:pt idx="838">
                  <c:v>-45.622010000000003</c:v>
                </c:pt>
                <c:pt idx="839">
                  <c:v>-45.587809999999998</c:v>
                </c:pt>
                <c:pt idx="840">
                  <c:v>-45.546016000000002</c:v>
                </c:pt>
                <c:pt idx="841">
                  <c:v>-45.505614999999999</c:v>
                </c:pt>
                <c:pt idx="842">
                  <c:v>-45.472583999999998</c:v>
                </c:pt>
                <c:pt idx="843">
                  <c:v>-45.440199999999997</c:v>
                </c:pt>
                <c:pt idx="844">
                  <c:v>-45.409126000000001</c:v>
                </c:pt>
                <c:pt idx="845">
                  <c:v>-45.362133</c:v>
                </c:pt>
                <c:pt idx="846">
                  <c:v>-45.312674999999999</c:v>
                </c:pt>
                <c:pt idx="847">
                  <c:v>-45.264555999999999</c:v>
                </c:pt>
                <c:pt idx="848">
                  <c:v>-45.217270999999997</c:v>
                </c:pt>
                <c:pt idx="849">
                  <c:v>-45.175871999999998</c:v>
                </c:pt>
                <c:pt idx="850">
                  <c:v>-45.122712</c:v>
                </c:pt>
                <c:pt idx="851">
                  <c:v>-45.080523999999997</c:v>
                </c:pt>
                <c:pt idx="852">
                  <c:v>-45.028011999999997</c:v>
                </c:pt>
                <c:pt idx="853">
                  <c:v>-45.003104999999998</c:v>
                </c:pt>
                <c:pt idx="854">
                  <c:v>-44.962187</c:v>
                </c:pt>
                <c:pt idx="855">
                  <c:v>-44.918109999999999</c:v>
                </c:pt>
                <c:pt idx="856">
                  <c:v>-44.873057000000003</c:v>
                </c:pt>
                <c:pt idx="857">
                  <c:v>-44.835247000000003</c:v>
                </c:pt>
                <c:pt idx="858">
                  <c:v>-44.790238000000002</c:v>
                </c:pt>
                <c:pt idx="859">
                  <c:v>-44.745182</c:v>
                </c:pt>
                <c:pt idx="860">
                  <c:v>-44.704529999999998</c:v>
                </c:pt>
                <c:pt idx="861">
                  <c:v>-44.655524</c:v>
                </c:pt>
                <c:pt idx="862">
                  <c:v>-44.61853</c:v>
                </c:pt>
                <c:pt idx="863">
                  <c:v>-44.572642999999999</c:v>
                </c:pt>
                <c:pt idx="864">
                  <c:v>-44.540118999999997</c:v>
                </c:pt>
                <c:pt idx="865">
                  <c:v>-44.508701000000002</c:v>
                </c:pt>
                <c:pt idx="866">
                  <c:v>-44.457762000000002</c:v>
                </c:pt>
                <c:pt idx="867">
                  <c:v>-44.414971999999999</c:v>
                </c:pt>
                <c:pt idx="868">
                  <c:v>-44.370967</c:v>
                </c:pt>
                <c:pt idx="869">
                  <c:v>-44.326523999999999</c:v>
                </c:pt>
                <c:pt idx="870">
                  <c:v>-44.27843</c:v>
                </c:pt>
                <c:pt idx="871">
                  <c:v>-44.234695000000002</c:v>
                </c:pt>
                <c:pt idx="872">
                  <c:v>-44.210614999999997</c:v>
                </c:pt>
                <c:pt idx="873">
                  <c:v>-44.176321999999999</c:v>
                </c:pt>
                <c:pt idx="874">
                  <c:v>-44.116250000000001</c:v>
                </c:pt>
                <c:pt idx="875">
                  <c:v>-44.055663000000003</c:v>
                </c:pt>
                <c:pt idx="876">
                  <c:v>-44.013877999999998</c:v>
                </c:pt>
                <c:pt idx="877">
                  <c:v>-43.966037999999998</c:v>
                </c:pt>
                <c:pt idx="878">
                  <c:v>-43.926842999999998</c:v>
                </c:pt>
                <c:pt idx="879">
                  <c:v>-43.891156000000002</c:v>
                </c:pt>
                <c:pt idx="880">
                  <c:v>-43.857996</c:v>
                </c:pt>
                <c:pt idx="881">
                  <c:v>-43.810651</c:v>
                </c:pt>
                <c:pt idx="882">
                  <c:v>-43.769815999999999</c:v>
                </c:pt>
                <c:pt idx="883">
                  <c:v>-43.729993</c:v>
                </c:pt>
                <c:pt idx="884">
                  <c:v>-43.686565000000002</c:v>
                </c:pt>
                <c:pt idx="885">
                  <c:v>-43.646791999999998</c:v>
                </c:pt>
                <c:pt idx="886">
                  <c:v>-43.592258000000001</c:v>
                </c:pt>
                <c:pt idx="887">
                  <c:v>-43.538651999999999</c:v>
                </c:pt>
                <c:pt idx="888">
                  <c:v>-43.485294000000003</c:v>
                </c:pt>
                <c:pt idx="889">
                  <c:v>-43.446499000000003</c:v>
                </c:pt>
                <c:pt idx="890">
                  <c:v>-43.402715000000001</c:v>
                </c:pt>
                <c:pt idx="891">
                  <c:v>-43.365873999999998</c:v>
                </c:pt>
                <c:pt idx="892">
                  <c:v>-43.305722000000003</c:v>
                </c:pt>
                <c:pt idx="893">
                  <c:v>-43.268134000000003</c:v>
                </c:pt>
                <c:pt idx="894">
                  <c:v>-43.222636999999999</c:v>
                </c:pt>
                <c:pt idx="895">
                  <c:v>-43.160913999999998</c:v>
                </c:pt>
                <c:pt idx="896">
                  <c:v>-43.104157000000001</c:v>
                </c:pt>
                <c:pt idx="897">
                  <c:v>-43.06071</c:v>
                </c:pt>
                <c:pt idx="898">
                  <c:v>-43.002495000000003</c:v>
                </c:pt>
                <c:pt idx="899">
                  <c:v>-42.960256999999999</c:v>
                </c:pt>
                <c:pt idx="900">
                  <c:v>-42.906903999999997</c:v>
                </c:pt>
                <c:pt idx="901">
                  <c:v>-42.861469</c:v>
                </c:pt>
                <c:pt idx="902">
                  <c:v>-42.814827000000001</c:v>
                </c:pt>
                <c:pt idx="903">
                  <c:v>-42.763979999999997</c:v>
                </c:pt>
                <c:pt idx="904">
                  <c:v>-42.698335999999998</c:v>
                </c:pt>
                <c:pt idx="905">
                  <c:v>-42.641419999999997</c:v>
                </c:pt>
                <c:pt idx="906">
                  <c:v>-42.590836000000003</c:v>
                </c:pt>
                <c:pt idx="907">
                  <c:v>-42.542276000000001</c:v>
                </c:pt>
                <c:pt idx="908">
                  <c:v>-42.482990000000001</c:v>
                </c:pt>
                <c:pt idx="909">
                  <c:v>-42.403489999999998</c:v>
                </c:pt>
                <c:pt idx="910">
                  <c:v>-42.354075999999999</c:v>
                </c:pt>
                <c:pt idx="911">
                  <c:v>-42.278531999999998</c:v>
                </c:pt>
                <c:pt idx="912">
                  <c:v>-42.219790000000003</c:v>
                </c:pt>
                <c:pt idx="913">
                  <c:v>-42.160257999999999</c:v>
                </c:pt>
                <c:pt idx="914">
                  <c:v>-42.075501000000003</c:v>
                </c:pt>
                <c:pt idx="915">
                  <c:v>-42.013336000000002</c:v>
                </c:pt>
                <c:pt idx="916">
                  <c:v>-41.961376000000001</c:v>
                </c:pt>
                <c:pt idx="917">
                  <c:v>-41.900899000000003</c:v>
                </c:pt>
                <c:pt idx="918">
                  <c:v>-41.834161000000002</c:v>
                </c:pt>
                <c:pt idx="919">
                  <c:v>-41.787415000000003</c:v>
                </c:pt>
                <c:pt idx="920">
                  <c:v>-41.733280999999998</c:v>
                </c:pt>
                <c:pt idx="921">
                  <c:v>-41.659967999999999</c:v>
                </c:pt>
                <c:pt idx="922">
                  <c:v>-41.614223000000003</c:v>
                </c:pt>
                <c:pt idx="923">
                  <c:v>-41.536481000000002</c:v>
                </c:pt>
                <c:pt idx="924">
                  <c:v>-41.437021999999999</c:v>
                </c:pt>
                <c:pt idx="925">
                  <c:v>-41.375599999999999</c:v>
                </c:pt>
                <c:pt idx="926">
                  <c:v>-41.290103000000002</c:v>
                </c:pt>
                <c:pt idx="927">
                  <c:v>-41.223497999999999</c:v>
                </c:pt>
                <c:pt idx="928">
                  <c:v>-41.155743000000001</c:v>
                </c:pt>
                <c:pt idx="929">
                  <c:v>-41.083587999999999</c:v>
                </c:pt>
                <c:pt idx="930">
                  <c:v>-40.981071999999998</c:v>
                </c:pt>
                <c:pt idx="931">
                  <c:v>-40.890870999999997</c:v>
                </c:pt>
                <c:pt idx="932">
                  <c:v>-40.818666</c:v>
                </c:pt>
                <c:pt idx="933">
                  <c:v>-40.736015000000002</c:v>
                </c:pt>
                <c:pt idx="934">
                  <c:v>-40.655932999999997</c:v>
                </c:pt>
                <c:pt idx="935">
                  <c:v>-40.582923000000001</c:v>
                </c:pt>
                <c:pt idx="936">
                  <c:v>-40.471373</c:v>
                </c:pt>
                <c:pt idx="937">
                  <c:v>-40.384987000000002</c:v>
                </c:pt>
                <c:pt idx="938">
                  <c:v>-40.324728</c:v>
                </c:pt>
                <c:pt idx="939">
                  <c:v>-40.256745000000002</c:v>
                </c:pt>
                <c:pt idx="940">
                  <c:v>-40.181925999999997</c:v>
                </c:pt>
                <c:pt idx="941">
                  <c:v>-40.101036000000001</c:v>
                </c:pt>
                <c:pt idx="942">
                  <c:v>-40.009017</c:v>
                </c:pt>
                <c:pt idx="943">
                  <c:v>-39.909405999999997</c:v>
                </c:pt>
                <c:pt idx="944">
                  <c:v>-39.827624999999998</c:v>
                </c:pt>
                <c:pt idx="945">
                  <c:v>-39.715485999999999</c:v>
                </c:pt>
                <c:pt idx="946">
                  <c:v>-39.612896999999997</c:v>
                </c:pt>
                <c:pt idx="947">
                  <c:v>-39.527036000000003</c:v>
                </c:pt>
                <c:pt idx="948">
                  <c:v>-39.416018000000001</c:v>
                </c:pt>
                <c:pt idx="949">
                  <c:v>-39.327401000000002</c:v>
                </c:pt>
                <c:pt idx="950">
                  <c:v>-39.210118000000001</c:v>
                </c:pt>
                <c:pt idx="951">
                  <c:v>-39.102356</c:v>
                </c:pt>
                <c:pt idx="952">
                  <c:v>-38.979331000000002</c:v>
                </c:pt>
                <c:pt idx="953">
                  <c:v>-38.890904999999997</c:v>
                </c:pt>
                <c:pt idx="954">
                  <c:v>-38.797635</c:v>
                </c:pt>
                <c:pt idx="955">
                  <c:v>-38.691417999999999</c:v>
                </c:pt>
                <c:pt idx="956">
                  <c:v>-38.560859999999998</c:v>
                </c:pt>
                <c:pt idx="957">
                  <c:v>-38.481405000000002</c:v>
                </c:pt>
                <c:pt idx="958">
                  <c:v>-38.39188</c:v>
                </c:pt>
                <c:pt idx="959">
                  <c:v>-38.264457999999998</c:v>
                </c:pt>
                <c:pt idx="960">
                  <c:v>-38.104590000000002</c:v>
                </c:pt>
                <c:pt idx="961">
                  <c:v>-37.991062999999997</c:v>
                </c:pt>
                <c:pt idx="962">
                  <c:v>-37.879151999999998</c:v>
                </c:pt>
                <c:pt idx="963">
                  <c:v>-37.735030999999999</c:v>
                </c:pt>
                <c:pt idx="964">
                  <c:v>-37.628247999999999</c:v>
                </c:pt>
                <c:pt idx="965">
                  <c:v>-37.536647000000002</c:v>
                </c:pt>
                <c:pt idx="966">
                  <c:v>-37.406526999999997</c:v>
                </c:pt>
                <c:pt idx="967">
                  <c:v>-37.267049</c:v>
                </c:pt>
                <c:pt idx="968">
                  <c:v>-37.096927999999998</c:v>
                </c:pt>
                <c:pt idx="969">
                  <c:v>-36.954690999999997</c:v>
                </c:pt>
                <c:pt idx="970">
                  <c:v>-36.823768999999999</c:v>
                </c:pt>
                <c:pt idx="971">
                  <c:v>-36.702758000000003</c:v>
                </c:pt>
                <c:pt idx="972">
                  <c:v>-36.558565000000002</c:v>
                </c:pt>
                <c:pt idx="973">
                  <c:v>-36.422257999999999</c:v>
                </c:pt>
                <c:pt idx="974">
                  <c:v>-36.255110000000002</c:v>
                </c:pt>
                <c:pt idx="975">
                  <c:v>-36.078884000000002</c:v>
                </c:pt>
                <c:pt idx="976">
                  <c:v>-35.884019000000002</c:v>
                </c:pt>
                <c:pt idx="977">
                  <c:v>-35.715387999999997</c:v>
                </c:pt>
                <c:pt idx="978">
                  <c:v>-35.545954000000002</c:v>
                </c:pt>
                <c:pt idx="979">
                  <c:v>-35.348019000000001</c:v>
                </c:pt>
                <c:pt idx="980">
                  <c:v>-35.215707999999999</c:v>
                </c:pt>
                <c:pt idx="981">
                  <c:v>-34.971029999999999</c:v>
                </c:pt>
                <c:pt idx="982">
                  <c:v>-34.78913</c:v>
                </c:pt>
                <c:pt idx="983">
                  <c:v>-34.573476999999997</c:v>
                </c:pt>
                <c:pt idx="984">
                  <c:v>-34.317337000000002</c:v>
                </c:pt>
                <c:pt idx="985">
                  <c:v>-34.112597999999998</c:v>
                </c:pt>
                <c:pt idx="986">
                  <c:v>-33.880710000000001</c:v>
                </c:pt>
                <c:pt idx="987">
                  <c:v>-33.597234999999998</c:v>
                </c:pt>
                <c:pt idx="988">
                  <c:v>-33.332166000000001</c:v>
                </c:pt>
                <c:pt idx="989">
                  <c:v>-32.921104</c:v>
                </c:pt>
                <c:pt idx="990">
                  <c:v>-32.617130000000003</c:v>
                </c:pt>
                <c:pt idx="991">
                  <c:v>-32.257128999999999</c:v>
                </c:pt>
                <c:pt idx="992">
                  <c:v>-31.854199999999999</c:v>
                </c:pt>
                <c:pt idx="993">
                  <c:v>-31.533322999999999</c:v>
                </c:pt>
                <c:pt idx="994">
                  <c:v>-30.938275000000001</c:v>
                </c:pt>
                <c:pt idx="995">
                  <c:v>-30.581605</c:v>
                </c:pt>
                <c:pt idx="996">
                  <c:v>-30.075602</c:v>
                </c:pt>
                <c:pt idx="997">
                  <c:v>-29.445323999999999</c:v>
                </c:pt>
                <c:pt idx="998">
                  <c:v>-28.390343000000001</c:v>
                </c:pt>
                <c:pt idx="999">
                  <c:v>-26.791979000000001</c:v>
                </c:pt>
                <c:pt idx="1000">
                  <c:v>-21.540058999999999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C8F-4D11-8FF8-E7866A6421F5}"/>
            </c:ext>
          </c:extLst>
        </c:ser>
        <c:ser>
          <c:idx val="3"/>
          <c:order val="3"/>
          <c:tx>
            <c:v>Intel</c:v>
          </c:tx>
          <c:marker>
            <c:symbol val="none"/>
          </c:marker>
          <c:xVal>
            <c:numRef>
              <c:f>'[NR-U indoor sub7 calibration_final_v3.xlsx](20,40,20,40), UE RSSI'!$E$2:$E$1002</c:f>
              <c:numCache>
                <c:formatCode>General</c:formatCode>
                <c:ptCount val="1001"/>
                <c:pt idx="0">
                  <c:v>-81.9936434334155</c:v>
                </c:pt>
                <c:pt idx="1">
                  <c:v>-81.7641772625811</c:v>
                </c:pt>
                <c:pt idx="2">
                  <c:v>-81.592280074548697</c:v>
                </c:pt>
                <c:pt idx="3">
                  <c:v>-81.286632716418396</c:v>
                </c:pt>
                <c:pt idx="4">
                  <c:v>-81.119800500688896</c:v>
                </c:pt>
                <c:pt idx="5">
                  <c:v>-80.938875356886498</c:v>
                </c:pt>
                <c:pt idx="6">
                  <c:v>-80.822731229575197</c:v>
                </c:pt>
                <c:pt idx="7">
                  <c:v>-80.594748231973497</c:v>
                </c:pt>
                <c:pt idx="8">
                  <c:v>-80.440861143713093</c:v>
                </c:pt>
                <c:pt idx="9">
                  <c:v>-80.207224060052695</c:v>
                </c:pt>
                <c:pt idx="10">
                  <c:v>-79.867193207878799</c:v>
                </c:pt>
                <c:pt idx="11">
                  <c:v>-79.649473824773906</c:v>
                </c:pt>
                <c:pt idx="12">
                  <c:v>-79.487704526694301</c:v>
                </c:pt>
                <c:pt idx="13">
                  <c:v>-79.375278786366394</c:v>
                </c:pt>
                <c:pt idx="14">
                  <c:v>-79.246708108726807</c:v>
                </c:pt>
                <c:pt idx="15">
                  <c:v>-79.181965184824904</c:v>
                </c:pt>
                <c:pt idx="16">
                  <c:v>-79.045856554158604</c:v>
                </c:pt>
                <c:pt idx="17">
                  <c:v>-78.958739298952295</c:v>
                </c:pt>
                <c:pt idx="18">
                  <c:v>-78.881098246565699</c:v>
                </c:pt>
                <c:pt idx="19">
                  <c:v>-78.761071268298195</c:v>
                </c:pt>
                <c:pt idx="20">
                  <c:v>-78.680140686828494</c:v>
                </c:pt>
                <c:pt idx="21">
                  <c:v>-78.597256059633594</c:v>
                </c:pt>
                <c:pt idx="22">
                  <c:v>-78.487945162990798</c:v>
                </c:pt>
                <c:pt idx="23">
                  <c:v>-78.341138190958304</c:v>
                </c:pt>
                <c:pt idx="24">
                  <c:v>-78.2586513661211</c:v>
                </c:pt>
                <c:pt idx="25">
                  <c:v>-78.148711496946405</c:v>
                </c:pt>
                <c:pt idx="26">
                  <c:v>-77.971040301819201</c:v>
                </c:pt>
                <c:pt idx="27">
                  <c:v>-77.8956942950811</c:v>
                </c:pt>
                <c:pt idx="28">
                  <c:v>-77.850265436729302</c:v>
                </c:pt>
                <c:pt idx="29">
                  <c:v>-77.794495598853104</c:v>
                </c:pt>
                <c:pt idx="30">
                  <c:v>-77.6919647535574</c:v>
                </c:pt>
                <c:pt idx="31">
                  <c:v>-77.589397289135107</c:v>
                </c:pt>
                <c:pt idx="32">
                  <c:v>-77.447469391546903</c:v>
                </c:pt>
                <c:pt idx="33">
                  <c:v>-77.295700503454697</c:v>
                </c:pt>
                <c:pt idx="34">
                  <c:v>-77.239576881914005</c:v>
                </c:pt>
                <c:pt idx="35">
                  <c:v>-77.141626284652105</c:v>
                </c:pt>
                <c:pt idx="36">
                  <c:v>-77.056981201391196</c:v>
                </c:pt>
                <c:pt idx="37">
                  <c:v>-76.976824371570899</c:v>
                </c:pt>
                <c:pt idx="38">
                  <c:v>-76.904047196502503</c:v>
                </c:pt>
                <c:pt idx="39">
                  <c:v>-76.796276618733899</c:v>
                </c:pt>
                <c:pt idx="40">
                  <c:v>-76.669731035666999</c:v>
                </c:pt>
                <c:pt idx="41">
                  <c:v>-76.542235835909196</c:v>
                </c:pt>
                <c:pt idx="42">
                  <c:v>-76.462433833893002</c:v>
                </c:pt>
                <c:pt idx="43">
                  <c:v>-76.365589888289094</c:v>
                </c:pt>
                <c:pt idx="44">
                  <c:v>-76.216273642260603</c:v>
                </c:pt>
                <c:pt idx="45">
                  <c:v>-76.1899467952842</c:v>
                </c:pt>
                <c:pt idx="46">
                  <c:v>-76.101978474956596</c:v>
                </c:pt>
                <c:pt idx="47">
                  <c:v>-76.045758149178695</c:v>
                </c:pt>
                <c:pt idx="48">
                  <c:v>-75.932460356453802</c:v>
                </c:pt>
                <c:pt idx="49">
                  <c:v>-75.881404906120295</c:v>
                </c:pt>
                <c:pt idx="50">
                  <c:v>-75.778667389082699</c:v>
                </c:pt>
                <c:pt idx="51">
                  <c:v>-75.686463563742706</c:v>
                </c:pt>
                <c:pt idx="52">
                  <c:v>-75.607984263120997</c:v>
                </c:pt>
                <c:pt idx="53">
                  <c:v>-75.531890015812806</c:v>
                </c:pt>
                <c:pt idx="54">
                  <c:v>-75.445402797575696</c:v>
                </c:pt>
                <c:pt idx="55">
                  <c:v>-75.376201429503794</c:v>
                </c:pt>
                <c:pt idx="56">
                  <c:v>-75.328077007692798</c:v>
                </c:pt>
                <c:pt idx="57">
                  <c:v>-75.270367857471896</c:v>
                </c:pt>
                <c:pt idx="58">
                  <c:v>-75.194202573311799</c:v>
                </c:pt>
                <c:pt idx="59">
                  <c:v>-75.098523471461306</c:v>
                </c:pt>
                <c:pt idx="60">
                  <c:v>-75.047906143530795</c:v>
                </c:pt>
                <c:pt idx="61">
                  <c:v>-74.975688690838695</c:v>
                </c:pt>
                <c:pt idx="62">
                  <c:v>-74.917239268251507</c:v>
                </c:pt>
                <c:pt idx="63">
                  <c:v>-74.8300816541351</c:v>
                </c:pt>
                <c:pt idx="64">
                  <c:v>-74.718971573041202</c:v>
                </c:pt>
                <c:pt idx="65">
                  <c:v>-74.6481441077418</c:v>
                </c:pt>
                <c:pt idx="66">
                  <c:v>-74.576255315861204</c:v>
                </c:pt>
                <c:pt idx="67">
                  <c:v>-74.516227096142401</c:v>
                </c:pt>
                <c:pt idx="68">
                  <c:v>-74.433034104118903</c:v>
                </c:pt>
                <c:pt idx="69">
                  <c:v>-74.374192499812096</c:v>
                </c:pt>
                <c:pt idx="70">
                  <c:v>-74.314267126936201</c:v>
                </c:pt>
                <c:pt idx="71">
                  <c:v>-74.247022466744497</c:v>
                </c:pt>
                <c:pt idx="72">
                  <c:v>-74.196300111434098</c:v>
                </c:pt>
                <c:pt idx="73">
                  <c:v>-74.166071880497597</c:v>
                </c:pt>
                <c:pt idx="74">
                  <c:v>-74.071924795254901</c:v>
                </c:pt>
                <c:pt idx="75">
                  <c:v>-74.014380282565895</c:v>
                </c:pt>
                <c:pt idx="76">
                  <c:v>-73.962210502242101</c:v>
                </c:pt>
                <c:pt idx="77">
                  <c:v>-73.909536521719502</c:v>
                </c:pt>
                <c:pt idx="78">
                  <c:v>-73.846118072889993</c:v>
                </c:pt>
                <c:pt idx="79">
                  <c:v>-73.788481884119193</c:v>
                </c:pt>
                <c:pt idx="80">
                  <c:v>-73.742946884853097</c:v>
                </c:pt>
                <c:pt idx="81">
                  <c:v>-73.685592471332797</c:v>
                </c:pt>
                <c:pt idx="82">
                  <c:v>-73.634145619049704</c:v>
                </c:pt>
                <c:pt idx="83">
                  <c:v>-73.545868181081403</c:v>
                </c:pt>
                <c:pt idx="84">
                  <c:v>-73.515574915231895</c:v>
                </c:pt>
                <c:pt idx="85">
                  <c:v>-73.473606171731106</c:v>
                </c:pt>
                <c:pt idx="86">
                  <c:v>-73.443440687803701</c:v>
                </c:pt>
                <c:pt idx="87">
                  <c:v>-73.394076302177197</c:v>
                </c:pt>
                <c:pt idx="88">
                  <c:v>-73.360294416577304</c:v>
                </c:pt>
                <c:pt idx="89">
                  <c:v>-73.3072657235343</c:v>
                </c:pt>
                <c:pt idx="90">
                  <c:v>-73.279226398165207</c:v>
                </c:pt>
                <c:pt idx="91">
                  <c:v>-73.239674892271793</c:v>
                </c:pt>
                <c:pt idx="92">
                  <c:v>-73.170538819836295</c:v>
                </c:pt>
                <c:pt idx="93">
                  <c:v>-73.113826994072397</c:v>
                </c:pt>
                <c:pt idx="94">
                  <c:v>-73.049538756398903</c:v>
                </c:pt>
                <c:pt idx="95">
                  <c:v>-72.990187752550099</c:v>
                </c:pt>
                <c:pt idx="96">
                  <c:v>-72.925996408536093</c:v>
                </c:pt>
                <c:pt idx="97">
                  <c:v>-72.860005989797799</c:v>
                </c:pt>
                <c:pt idx="98">
                  <c:v>-72.818718914136795</c:v>
                </c:pt>
                <c:pt idx="99">
                  <c:v>-72.776013118229699</c:v>
                </c:pt>
                <c:pt idx="100">
                  <c:v>-72.709524674272302</c:v>
                </c:pt>
                <c:pt idx="101">
                  <c:v>-72.661178376370103</c:v>
                </c:pt>
                <c:pt idx="102">
                  <c:v>-72.633491017885802</c:v>
                </c:pt>
                <c:pt idx="103">
                  <c:v>-72.589149907866101</c:v>
                </c:pt>
                <c:pt idx="104">
                  <c:v>-72.530004945807406</c:v>
                </c:pt>
                <c:pt idx="105">
                  <c:v>-72.478609396150404</c:v>
                </c:pt>
                <c:pt idx="106">
                  <c:v>-72.426094501250205</c:v>
                </c:pt>
                <c:pt idx="107">
                  <c:v>-72.342534252314195</c:v>
                </c:pt>
                <c:pt idx="108">
                  <c:v>-72.256613440255805</c:v>
                </c:pt>
                <c:pt idx="109">
                  <c:v>-72.192448020944994</c:v>
                </c:pt>
                <c:pt idx="110">
                  <c:v>-72.135417578810404</c:v>
                </c:pt>
                <c:pt idx="111">
                  <c:v>-72.073175146340901</c:v>
                </c:pt>
                <c:pt idx="112">
                  <c:v>-72.023472630842093</c:v>
                </c:pt>
                <c:pt idx="113">
                  <c:v>-71.982373722098501</c:v>
                </c:pt>
                <c:pt idx="114">
                  <c:v>-71.910553494083899</c:v>
                </c:pt>
                <c:pt idx="115">
                  <c:v>-71.821326343771801</c:v>
                </c:pt>
                <c:pt idx="116">
                  <c:v>-71.779845905618203</c:v>
                </c:pt>
                <c:pt idx="117">
                  <c:v>-71.740291729693794</c:v>
                </c:pt>
                <c:pt idx="118">
                  <c:v>-71.649137736031904</c:v>
                </c:pt>
                <c:pt idx="119">
                  <c:v>-71.602345591334796</c:v>
                </c:pt>
                <c:pt idx="120">
                  <c:v>-71.510453839377305</c:v>
                </c:pt>
                <c:pt idx="121">
                  <c:v>-71.459107250040404</c:v>
                </c:pt>
                <c:pt idx="122">
                  <c:v>-71.414914579077305</c:v>
                </c:pt>
                <c:pt idx="123">
                  <c:v>-71.369741849021196</c:v>
                </c:pt>
                <c:pt idx="124">
                  <c:v>-71.335781036701604</c:v>
                </c:pt>
                <c:pt idx="125">
                  <c:v>-71.296930052801898</c:v>
                </c:pt>
                <c:pt idx="126">
                  <c:v>-71.267710468401702</c:v>
                </c:pt>
                <c:pt idx="127">
                  <c:v>-71.215841126533803</c:v>
                </c:pt>
                <c:pt idx="128">
                  <c:v>-71.171485512434799</c:v>
                </c:pt>
                <c:pt idx="129">
                  <c:v>-71.1004771739631</c:v>
                </c:pt>
                <c:pt idx="130">
                  <c:v>-71.021360059629302</c:v>
                </c:pt>
                <c:pt idx="131">
                  <c:v>-70.958937782140595</c:v>
                </c:pt>
                <c:pt idx="132">
                  <c:v>-70.928401615021201</c:v>
                </c:pt>
                <c:pt idx="133">
                  <c:v>-70.878984640894899</c:v>
                </c:pt>
                <c:pt idx="134">
                  <c:v>-70.831564051007305</c:v>
                </c:pt>
                <c:pt idx="135">
                  <c:v>-70.792724621521401</c:v>
                </c:pt>
                <c:pt idx="136">
                  <c:v>-70.722757263817996</c:v>
                </c:pt>
                <c:pt idx="137">
                  <c:v>-70.692987255157703</c:v>
                </c:pt>
                <c:pt idx="138">
                  <c:v>-70.614701541931197</c:v>
                </c:pt>
                <c:pt idx="139">
                  <c:v>-70.579285612735006</c:v>
                </c:pt>
                <c:pt idx="140">
                  <c:v>-70.548268176315105</c:v>
                </c:pt>
                <c:pt idx="141">
                  <c:v>-70.524937032451305</c:v>
                </c:pt>
                <c:pt idx="142">
                  <c:v>-70.460123287209697</c:v>
                </c:pt>
                <c:pt idx="143">
                  <c:v>-70.391422667791602</c:v>
                </c:pt>
                <c:pt idx="144">
                  <c:v>-70.338520723046301</c:v>
                </c:pt>
                <c:pt idx="145">
                  <c:v>-70.303578105014296</c:v>
                </c:pt>
                <c:pt idx="146">
                  <c:v>-70.270981129204998</c:v>
                </c:pt>
                <c:pt idx="147">
                  <c:v>-70.223136552223394</c:v>
                </c:pt>
                <c:pt idx="148">
                  <c:v>-70.152210796162393</c:v>
                </c:pt>
                <c:pt idx="149">
                  <c:v>-70.122479293975204</c:v>
                </c:pt>
                <c:pt idx="150">
                  <c:v>-70.062913045287502</c:v>
                </c:pt>
                <c:pt idx="151">
                  <c:v>-69.9823595467589</c:v>
                </c:pt>
                <c:pt idx="152">
                  <c:v>-69.924401275066501</c:v>
                </c:pt>
                <c:pt idx="153">
                  <c:v>-69.879337789708799</c:v>
                </c:pt>
                <c:pt idx="154">
                  <c:v>-69.802011002687493</c:v>
                </c:pt>
                <c:pt idx="155">
                  <c:v>-69.773659008013496</c:v>
                </c:pt>
                <c:pt idx="156">
                  <c:v>-69.733829299477193</c:v>
                </c:pt>
                <c:pt idx="157">
                  <c:v>-69.701174880119495</c:v>
                </c:pt>
                <c:pt idx="158">
                  <c:v>-69.684523305242706</c:v>
                </c:pt>
                <c:pt idx="159">
                  <c:v>-69.638581109871794</c:v>
                </c:pt>
                <c:pt idx="160">
                  <c:v>-69.579567307824107</c:v>
                </c:pt>
                <c:pt idx="161">
                  <c:v>-69.546774053352806</c:v>
                </c:pt>
                <c:pt idx="162">
                  <c:v>-69.488775133319095</c:v>
                </c:pt>
                <c:pt idx="163">
                  <c:v>-69.409567065961497</c:v>
                </c:pt>
                <c:pt idx="164">
                  <c:v>-69.347141651093494</c:v>
                </c:pt>
                <c:pt idx="165">
                  <c:v>-69.291526762625594</c:v>
                </c:pt>
                <c:pt idx="166">
                  <c:v>-69.219088733677097</c:v>
                </c:pt>
                <c:pt idx="167">
                  <c:v>-69.183542570277694</c:v>
                </c:pt>
                <c:pt idx="168">
                  <c:v>-69.143094113582407</c:v>
                </c:pt>
                <c:pt idx="169">
                  <c:v>-69.088322021858602</c:v>
                </c:pt>
                <c:pt idx="170">
                  <c:v>-69.049842218845697</c:v>
                </c:pt>
                <c:pt idx="171">
                  <c:v>-69.025351329980097</c:v>
                </c:pt>
                <c:pt idx="172">
                  <c:v>-68.995481512050304</c:v>
                </c:pt>
                <c:pt idx="173">
                  <c:v>-68.949950504963994</c:v>
                </c:pt>
                <c:pt idx="174">
                  <c:v>-68.867969279464404</c:v>
                </c:pt>
                <c:pt idx="175">
                  <c:v>-68.822984569169407</c:v>
                </c:pt>
                <c:pt idx="176">
                  <c:v>-68.753451765727306</c:v>
                </c:pt>
                <c:pt idx="177">
                  <c:v>-68.721689613601299</c:v>
                </c:pt>
                <c:pt idx="178">
                  <c:v>-68.676277433868904</c:v>
                </c:pt>
                <c:pt idx="179">
                  <c:v>-68.659145193310493</c:v>
                </c:pt>
                <c:pt idx="180">
                  <c:v>-68.623503539047903</c:v>
                </c:pt>
                <c:pt idx="181">
                  <c:v>-68.577978139281299</c:v>
                </c:pt>
                <c:pt idx="182">
                  <c:v>-68.508493363019895</c:v>
                </c:pt>
                <c:pt idx="183">
                  <c:v>-68.455005688214499</c:v>
                </c:pt>
                <c:pt idx="184">
                  <c:v>-68.402351251141894</c:v>
                </c:pt>
                <c:pt idx="185">
                  <c:v>-68.360160541593302</c:v>
                </c:pt>
                <c:pt idx="186">
                  <c:v>-68.328111897535294</c:v>
                </c:pt>
                <c:pt idx="187">
                  <c:v>-68.279835494545495</c:v>
                </c:pt>
                <c:pt idx="188">
                  <c:v>-68.253669489911005</c:v>
                </c:pt>
                <c:pt idx="189">
                  <c:v>-68.213592484600397</c:v>
                </c:pt>
                <c:pt idx="190">
                  <c:v>-68.169043457731107</c:v>
                </c:pt>
                <c:pt idx="191">
                  <c:v>-68.1211663874697</c:v>
                </c:pt>
                <c:pt idx="192">
                  <c:v>-68.090950314413703</c:v>
                </c:pt>
                <c:pt idx="193">
                  <c:v>-68.0337060319969</c:v>
                </c:pt>
                <c:pt idx="194">
                  <c:v>-67.985687721239699</c:v>
                </c:pt>
                <c:pt idx="195">
                  <c:v>-67.916808094966797</c:v>
                </c:pt>
                <c:pt idx="196">
                  <c:v>-67.872236181713703</c:v>
                </c:pt>
                <c:pt idx="197">
                  <c:v>-67.838904687901206</c:v>
                </c:pt>
                <c:pt idx="198">
                  <c:v>-67.776887074983506</c:v>
                </c:pt>
                <c:pt idx="199">
                  <c:v>-67.735797059418999</c:v>
                </c:pt>
                <c:pt idx="200">
                  <c:v>-67.676852240986307</c:v>
                </c:pt>
                <c:pt idx="201">
                  <c:v>-67.628603844578606</c:v>
                </c:pt>
                <c:pt idx="202">
                  <c:v>-67.575785520717403</c:v>
                </c:pt>
                <c:pt idx="203">
                  <c:v>-67.513021983800698</c:v>
                </c:pt>
                <c:pt idx="204">
                  <c:v>-67.488574668484205</c:v>
                </c:pt>
                <c:pt idx="205">
                  <c:v>-67.456509092535299</c:v>
                </c:pt>
                <c:pt idx="206">
                  <c:v>-67.428599597236499</c:v>
                </c:pt>
                <c:pt idx="207">
                  <c:v>-67.390128609077095</c:v>
                </c:pt>
                <c:pt idx="208">
                  <c:v>-67.362477002782796</c:v>
                </c:pt>
                <c:pt idx="209">
                  <c:v>-67.318628039260204</c:v>
                </c:pt>
                <c:pt idx="210">
                  <c:v>-67.297508344887305</c:v>
                </c:pt>
                <c:pt idx="211">
                  <c:v>-67.249500738763999</c:v>
                </c:pt>
                <c:pt idx="212">
                  <c:v>-67.216835115401807</c:v>
                </c:pt>
                <c:pt idx="213">
                  <c:v>-67.184027495436695</c:v>
                </c:pt>
                <c:pt idx="214">
                  <c:v>-67.154017728499994</c:v>
                </c:pt>
                <c:pt idx="215">
                  <c:v>-67.112406881688798</c:v>
                </c:pt>
                <c:pt idx="216">
                  <c:v>-67.066860124642005</c:v>
                </c:pt>
                <c:pt idx="217">
                  <c:v>-67.053997231841507</c:v>
                </c:pt>
                <c:pt idx="218">
                  <c:v>-66.997488507979895</c:v>
                </c:pt>
                <c:pt idx="219">
                  <c:v>-66.961911823451999</c:v>
                </c:pt>
                <c:pt idx="220">
                  <c:v>-66.931476883084898</c:v>
                </c:pt>
                <c:pt idx="221">
                  <c:v>-66.885167368479401</c:v>
                </c:pt>
                <c:pt idx="222">
                  <c:v>-66.862101622293906</c:v>
                </c:pt>
                <c:pt idx="223">
                  <c:v>-66.819400819991401</c:v>
                </c:pt>
                <c:pt idx="224">
                  <c:v>-66.778194311812101</c:v>
                </c:pt>
                <c:pt idx="225">
                  <c:v>-66.733040095271704</c:v>
                </c:pt>
                <c:pt idx="226">
                  <c:v>-66.673125203273102</c:v>
                </c:pt>
                <c:pt idx="227">
                  <c:v>-66.618822157388706</c:v>
                </c:pt>
                <c:pt idx="228">
                  <c:v>-66.557397773916193</c:v>
                </c:pt>
                <c:pt idx="229">
                  <c:v>-66.514754609232199</c:v>
                </c:pt>
                <c:pt idx="230">
                  <c:v>-66.473985206807995</c:v>
                </c:pt>
                <c:pt idx="231">
                  <c:v>-66.436560441999802</c:v>
                </c:pt>
                <c:pt idx="232">
                  <c:v>-66.379141107658498</c:v>
                </c:pt>
                <c:pt idx="233">
                  <c:v>-66.334587236479194</c:v>
                </c:pt>
                <c:pt idx="234">
                  <c:v>-66.312882164737502</c:v>
                </c:pt>
                <c:pt idx="235">
                  <c:v>-66.249808672354405</c:v>
                </c:pt>
                <c:pt idx="236">
                  <c:v>-66.185872040323602</c:v>
                </c:pt>
                <c:pt idx="237">
                  <c:v>-66.139925428955806</c:v>
                </c:pt>
                <c:pt idx="238">
                  <c:v>-66.104688965775296</c:v>
                </c:pt>
                <c:pt idx="239">
                  <c:v>-66.078482386320204</c:v>
                </c:pt>
                <c:pt idx="240">
                  <c:v>-66.045127045812706</c:v>
                </c:pt>
                <c:pt idx="241">
                  <c:v>-66.014275657057098</c:v>
                </c:pt>
                <c:pt idx="242">
                  <c:v>-65.976151812332702</c:v>
                </c:pt>
                <c:pt idx="243">
                  <c:v>-65.949816818400095</c:v>
                </c:pt>
                <c:pt idx="244">
                  <c:v>-65.888429252467702</c:v>
                </c:pt>
                <c:pt idx="245">
                  <c:v>-65.855241944773695</c:v>
                </c:pt>
                <c:pt idx="246">
                  <c:v>-65.821586473377394</c:v>
                </c:pt>
                <c:pt idx="247">
                  <c:v>-65.782866487359399</c:v>
                </c:pt>
                <c:pt idx="248">
                  <c:v>-65.751676476466102</c:v>
                </c:pt>
                <c:pt idx="249">
                  <c:v>-65.7105771071856</c:v>
                </c:pt>
                <c:pt idx="250">
                  <c:v>-65.6744368200347</c:v>
                </c:pt>
                <c:pt idx="251">
                  <c:v>-65.635732065995498</c:v>
                </c:pt>
                <c:pt idx="252">
                  <c:v>-65.582380304477397</c:v>
                </c:pt>
                <c:pt idx="253">
                  <c:v>-65.5421152983578</c:v>
                </c:pt>
                <c:pt idx="254">
                  <c:v>-65.509600869172104</c:v>
                </c:pt>
                <c:pt idx="255">
                  <c:v>-65.478924585506505</c:v>
                </c:pt>
                <c:pt idx="256">
                  <c:v>-65.438677788005904</c:v>
                </c:pt>
                <c:pt idx="257">
                  <c:v>-65.409867128684198</c:v>
                </c:pt>
                <c:pt idx="258">
                  <c:v>-65.376447816786495</c:v>
                </c:pt>
                <c:pt idx="259">
                  <c:v>-65.357880044125096</c:v>
                </c:pt>
                <c:pt idx="260">
                  <c:v>-65.333941886581599</c:v>
                </c:pt>
                <c:pt idx="261">
                  <c:v>-65.298559346688293</c:v>
                </c:pt>
                <c:pt idx="262">
                  <c:v>-65.271242670388204</c:v>
                </c:pt>
                <c:pt idx="263">
                  <c:v>-65.245007765540606</c:v>
                </c:pt>
                <c:pt idx="264">
                  <c:v>-65.199173717748096</c:v>
                </c:pt>
                <c:pt idx="265">
                  <c:v>-65.167634553104406</c:v>
                </c:pt>
                <c:pt idx="266">
                  <c:v>-65.133937755189095</c:v>
                </c:pt>
                <c:pt idx="267">
                  <c:v>-65.1131706029974</c:v>
                </c:pt>
                <c:pt idx="268">
                  <c:v>-65.086701050719697</c:v>
                </c:pt>
                <c:pt idx="269">
                  <c:v>-65.046385515265897</c:v>
                </c:pt>
                <c:pt idx="270">
                  <c:v>-65.020670003374505</c:v>
                </c:pt>
                <c:pt idx="271">
                  <c:v>-64.982097402695601</c:v>
                </c:pt>
                <c:pt idx="272">
                  <c:v>-64.928409167813797</c:v>
                </c:pt>
                <c:pt idx="273">
                  <c:v>-64.889467269201802</c:v>
                </c:pt>
                <c:pt idx="274">
                  <c:v>-64.846986811074302</c:v>
                </c:pt>
                <c:pt idx="275">
                  <c:v>-64.815254949359399</c:v>
                </c:pt>
                <c:pt idx="276">
                  <c:v>-64.784922714265207</c:v>
                </c:pt>
                <c:pt idx="277">
                  <c:v>-64.731848535055704</c:v>
                </c:pt>
                <c:pt idx="278">
                  <c:v>-64.700287844635</c:v>
                </c:pt>
                <c:pt idx="279">
                  <c:v>-64.681670188616494</c:v>
                </c:pt>
                <c:pt idx="280">
                  <c:v>-64.644472073374303</c:v>
                </c:pt>
                <c:pt idx="281">
                  <c:v>-64.613629408407206</c:v>
                </c:pt>
                <c:pt idx="282">
                  <c:v>-64.597649631482994</c:v>
                </c:pt>
                <c:pt idx="283">
                  <c:v>-64.573700036780806</c:v>
                </c:pt>
                <c:pt idx="284">
                  <c:v>-64.540073269887003</c:v>
                </c:pt>
                <c:pt idx="285">
                  <c:v>-64.497472118914501</c:v>
                </c:pt>
                <c:pt idx="286">
                  <c:v>-64.465805036845197</c:v>
                </c:pt>
                <c:pt idx="287">
                  <c:v>-64.425060336772802</c:v>
                </c:pt>
                <c:pt idx="288">
                  <c:v>-64.391688140205304</c:v>
                </c:pt>
                <c:pt idx="289">
                  <c:v>-64.353944020916003</c:v>
                </c:pt>
                <c:pt idx="290">
                  <c:v>-64.336376763444406</c:v>
                </c:pt>
                <c:pt idx="291">
                  <c:v>-64.287228786079794</c:v>
                </c:pt>
                <c:pt idx="292">
                  <c:v>-64.239933115425103</c:v>
                </c:pt>
                <c:pt idx="293">
                  <c:v>-64.181445982343106</c:v>
                </c:pt>
                <c:pt idx="294">
                  <c:v>-64.152808089041201</c:v>
                </c:pt>
                <c:pt idx="295">
                  <c:v>-64.114931770333101</c:v>
                </c:pt>
                <c:pt idx="296">
                  <c:v>-64.073344296761306</c:v>
                </c:pt>
                <c:pt idx="297">
                  <c:v>-64.039338886796799</c:v>
                </c:pt>
                <c:pt idx="298">
                  <c:v>-64.008538379556001</c:v>
                </c:pt>
                <c:pt idx="299">
                  <c:v>-63.967978925168801</c:v>
                </c:pt>
                <c:pt idx="300">
                  <c:v>-63.921371143668701</c:v>
                </c:pt>
                <c:pt idx="301">
                  <c:v>-63.883200611879701</c:v>
                </c:pt>
                <c:pt idx="302">
                  <c:v>-63.8613830291577</c:v>
                </c:pt>
                <c:pt idx="303">
                  <c:v>-63.823533272380999</c:v>
                </c:pt>
                <c:pt idx="304">
                  <c:v>-63.798295294624801</c:v>
                </c:pt>
                <c:pt idx="305">
                  <c:v>-63.753714633427997</c:v>
                </c:pt>
                <c:pt idx="306">
                  <c:v>-63.719858562332099</c:v>
                </c:pt>
                <c:pt idx="307">
                  <c:v>-63.703959453293699</c:v>
                </c:pt>
                <c:pt idx="308">
                  <c:v>-63.675631456071997</c:v>
                </c:pt>
                <c:pt idx="309">
                  <c:v>-63.644921499780502</c:v>
                </c:pt>
                <c:pt idx="310">
                  <c:v>-63.619124315954103</c:v>
                </c:pt>
                <c:pt idx="311">
                  <c:v>-63.5833832084897</c:v>
                </c:pt>
                <c:pt idx="312">
                  <c:v>-63.535644317502403</c:v>
                </c:pt>
                <c:pt idx="313">
                  <c:v>-63.4831486969209</c:v>
                </c:pt>
                <c:pt idx="314">
                  <c:v>-63.467080702595197</c:v>
                </c:pt>
                <c:pt idx="315">
                  <c:v>-63.445277082929202</c:v>
                </c:pt>
                <c:pt idx="316">
                  <c:v>-63.396793171501201</c:v>
                </c:pt>
                <c:pt idx="317">
                  <c:v>-63.360729922564502</c:v>
                </c:pt>
                <c:pt idx="318">
                  <c:v>-63.323041335405001</c:v>
                </c:pt>
                <c:pt idx="319">
                  <c:v>-63.287906530275798</c:v>
                </c:pt>
                <c:pt idx="320">
                  <c:v>-63.261595784213597</c:v>
                </c:pt>
                <c:pt idx="321">
                  <c:v>-63.241435883909503</c:v>
                </c:pt>
                <c:pt idx="322">
                  <c:v>-63.199805188651297</c:v>
                </c:pt>
                <c:pt idx="323">
                  <c:v>-63.165402623176099</c:v>
                </c:pt>
                <c:pt idx="324">
                  <c:v>-63.143812879243001</c:v>
                </c:pt>
                <c:pt idx="325">
                  <c:v>-63.110424691834297</c:v>
                </c:pt>
                <c:pt idx="326">
                  <c:v>-63.077614595211401</c:v>
                </c:pt>
                <c:pt idx="327">
                  <c:v>-63.039108230919801</c:v>
                </c:pt>
                <c:pt idx="328">
                  <c:v>-63.020146613921703</c:v>
                </c:pt>
                <c:pt idx="329">
                  <c:v>-62.979332099622098</c:v>
                </c:pt>
                <c:pt idx="330">
                  <c:v>-62.949899711271399</c:v>
                </c:pt>
                <c:pt idx="331">
                  <c:v>-62.919612462944301</c:v>
                </c:pt>
                <c:pt idx="332">
                  <c:v>-62.881940550149402</c:v>
                </c:pt>
                <c:pt idx="333">
                  <c:v>-62.8660031104654</c:v>
                </c:pt>
                <c:pt idx="334">
                  <c:v>-62.836403329294001</c:v>
                </c:pt>
                <c:pt idx="335">
                  <c:v>-62.794457649022704</c:v>
                </c:pt>
                <c:pt idx="336">
                  <c:v>-62.760201968594501</c:v>
                </c:pt>
                <c:pt idx="337">
                  <c:v>-62.7179600675396</c:v>
                </c:pt>
                <c:pt idx="338">
                  <c:v>-62.693025012540303</c:v>
                </c:pt>
                <c:pt idx="339">
                  <c:v>-62.663934270328397</c:v>
                </c:pt>
                <c:pt idx="340">
                  <c:v>-62.642356762164603</c:v>
                </c:pt>
                <c:pt idx="341">
                  <c:v>-62.603277585391801</c:v>
                </c:pt>
                <c:pt idx="342">
                  <c:v>-62.570865391926098</c:v>
                </c:pt>
                <c:pt idx="343">
                  <c:v>-62.527540514805501</c:v>
                </c:pt>
                <c:pt idx="344">
                  <c:v>-62.492828963464603</c:v>
                </c:pt>
                <c:pt idx="345">
                  <c:v>-62.465492780144899</c:v>
                </c:pt>
                <c:pt idx="346">
                  <c:v>-62.431363064674699</c:v>
                </c:pt>
                <c:pt idx="347">
                  <c:v>-62.4092498017785</c:v>
                </c:pt>
                <c:pt idx="348">
                  <c:v>-62.383399139202801</c:v>
                </c:pt>
                <c:pt idx="349">
                  <c:v>-62.356379598595602</c:v>
                </c:pt>
                <c:pt idx="350">
                  <c:v>-62.336955277809302</c:v>
                </c:pt>
                <c:pt idx="351">
                  <c:v>-62.308318015470199</c:v>
                </c:pt>
                <c:pt idx="352">
                  <c:v>-62.284565631849098</c:v>
                </c:pt>
                <c:pt idx="353">
                  <c:v>-62.236258926259403</c:v>
                </c:pt>
                <c:pt idx="354">
                  <c:v>-62.206911766226298</c:v>
                </c:pt>
                <c:pt idx="355">
                  <c:v>-62.1760871649563</c:v>
                </c:pt>
                <c:pt idx="356">
                  <c:v>-62.129314417713601</c:v>
                </c:pt>
                <c:pt idx="357">
                  <c:v>-62.100263705944698</c:v>
                </c:pt>
                <c:pt idx="358">
                  <c:v>-62.0793192077236</c:v>
                </c:pt>
                <c:pt idx="359">
                  <c:v>-62.051152201757702</c:v>
                </c:pt>
                <c:pt idx="360">
                  <c:v>-62.024668004480802</c:v>
                </c:pt>
                <c:pt idx="361">
                  <c:v>-62.005969801386698</c:v>
                </c:pt>
                <c:pt idx="362">
                  <c:v>-61.974726829822302</c:v>
                </c:pt>
                <c:pt idx="363">
                  <c:v>-61.956087283856803</c:v>
                </c:pt>
                <c:pt idx="364">
                  <c:v>-61.924978359574503</c:v>
                </c:pt>
                <c:pt idx="365">
                  <c:v>-61.884618850270698</c:v>
                </c:pt>
                <c:pt idx="366">
                  <c:v>-61.8628600404653</c:v>
                </c:pt>
                <c:pt idx="367">
                  <c:v>-61.833313445435998</c:v>
                </c:pt>
                <c:pt idx="368">
                  <c:v>-61.803339961318798</c:v>
                </c:pt>
                <c:pt idx="369">
                  <c:v>-61.781628356901997</c:v>
                </c:pt>
                <c:pt idx="370">
                  <c:v>-61.741783425035003</c:v>
                </c:pt>
                <c:pt idx="371">
                  <c:v>-61.712664423793797</c:v>
                </c:pt>
                <c:pt idx="372">
                  <c:v>-61.671065854929203</c:v>
                </c:pt>
                <c:pt idx="373">
                  <c:v>-61.637514024327203</c:v>
                </c:pt>
                <c:pt idx="374">
                  <c:v>-61.612414866704597</c:v>
                </c:pt>
                <c:pt idx="375">
                  <c:v>-61.589627796150197</c:v>
                </c:pt>
                <c:pt idx="376">
                  <c:v>-61.555314025413502</c:v>
                </c:pt>
                <c:pt idx="377">
                  <c:v>-61.526414256829803</c:v>
                </c:pt>
                <c:pt idx="378">
                  <c:v>-61.474515586477096</c:v>
                </c:pt>
                <c:pt idx="379">
                  <c:v>-61.437443764009402</c:v>
                </c:pt>
                <c:pt idx="380">
                  <c:v>-61.423579022662302</c:v>
                </c:pt>
                <c:pt idx="381">
                  <c:v>-61.395475120237201</c:v>
                </c:pt>
                <c:pt idx="382">
                  <c:v>-61.372009394395498</c:v>
                </c:pt>
                <c:pt idx="383">
                  <c:v>-61.3229554730082</c:v>
                </c:pt>
                <c:pt idx="384">
                  <c:v>-61.285673954065899</c:v>
                </c:pt>
                <c:pt idx="385">
                  <c:v>-61.251721899559897</c:v>
                </c:pt>
                <c:pt idx="386">
                  <c:v>-61.225733395723402</c:v>
                </c:pt>
                <c:pt idx="387">
                  <c:v>-61.177002427391798</c:v>
                </c:pt>
                <c:pt idx="388">
                  <c:v>-61.147980961390502</c:v>
                </c:pt>
                <c:pt idx="389">
                  <c:v>-61.132863319138103</c:v>
                </c:pt>
                <c:pt idx="390">
                  <c:v>-61.101669007629397</c:v>
                </c:pt>
                <c:pt idx="391">
                  <c:v>-61.0804097647178</c:v>
                </c:pt>
                <c:pt idx="392">
                  <c:v>-61.029324269480597</c:v>
                </c:pt>
                <c:pt idx="393">
                  <c:v>-60.992091764293697</c:v>
                </c:pt>
                <c:pt idx="394">
                  <c:v>-60.954475606741198</c:v>
                </c:pt>
                <c:pt idx="395">
                  <c:v>-60.930642371241497</c:v>
                </c:pt>
                <c:pt idx="396">
                  <c:v>-60.894425115468003</c:v>
                </c:pt>
                <c:pt idx="397">
                  <c:v>-60.8700672047597</c:v>
                </c:pt>
                <c:pt idx="398">
                  <c:v>-60.811828240304898</c:v>
                </c:pt>
                <c:pt idx="399">
                  <c:v>-60.7695541263978</c:v>
                </c:pt>
                <c:pt idx="400">
                  <c:v>-60.733455160935399</c:v>
                </c:pt>
                <c:pt idx="401">
                  <c:v>-60.7124663126854</c:v>
                </c:pt>
                <c:pt idx="402">
                  <c:v>-60.685997356439799</c:v>
                </c:pt>
                <c:pt idx="403">
                  <c:v>-60.662929475713803</c:v>
                </c:pt>
                <c:pt idx="404">
                  <c:v>-60.633503886630599</c:v>
                </c:pt>
                <c:pt idx="405">
                  <c:v>-60.607199492286597</c:v>
                </c:pt>
                <c:pt idx="406">
                  <c:v>-60.578966431933203</c:v>
                </c:pt>
                <c:pt idx="407">
                  <c:v>-60.551111752214602</c:v>
                </c:pt>
                <c:pt idx="408">
                  <c:v>-60.519046770804202</c:v>
                </c:pt>
                <c:pt idx="409">
                  <c:v>-60.480294084989097</c:v>
                </c:pt>
                <c:pt idx="410">
                  <c:v>-60.454139002207803</c:v>
                </c:pt>
                <c:pt idx="411">
                  <c:v>-60.426891464250303</c:v>
                </c:pt>
                <c:pt idx="412">
                  <c:v>-60.374722226584502</c:v>
                </c:pt>
                <c:pt idx="413">
                  <c:v>-60.345899292742601</c:v>
                </c:pt>
                <c:pt idx="414">
                  <c:v>-60.323207280393703</c:v>
                </c:pt>
                <c:pt idx="415">
                  <c:v>-60.277869991702801</c:v>
                </c:pt>
                <c:pt idx="416">
                  <c:v>-60.246194512316698</c:v>
                </c:pt>
                <c:pt idx="417">
                  <c:v>-60.202309129955999</c:v>
                </c:pt>
                <c:pt idx="418">
                  <c:v>-60.180928944933299</c:v>
                </c:pt>
                <c:pt idx="419">
                  <c:v>-60.143884589657702</c:v>
                </c:pt>
                <c:pt idx="420">
                  <c:v>-60.114729394843799</c:v>
                </c:pt>
                <c:pt idx="421">
                  <c:v>-60.086662408734099</c:v>
                </c:pt>
                <c:pt idx="422">
                  <c:v>-60.0585641602582</c:v>
                </c:pt>
                <c:pt idx="423">
                  <c:v>-60.025810859712102</c:v>
                </c:pt>
                <c:pt idx="424">
                  <c:v>-59.995698901342301</c:v>
                </c:pt>
                <c:pt idx="425">
                  <c:v>-59.963733907895303</c:v>
                </c:pt>
                <c:pt idx="426">
                  <c:v>-59.943137262108699</c:v>
                </c:pt>
                <c:pt idx="427">
                  <c:v>-59.899162486138202</c:v>
                </c:pt>
                <c:pt idx="428">
                  <c:v>-59.846236901303101</c:v>
                </c:pt>
                <c:pt idx="429">
                  <c:v>-59.8046869599358</c:v>
                </c:pt>
                <c:pt idx="430">
                  <c:v>-59.772040315954598</c:v>
                </c:pt>
                <c:pt idx="431">
                  <c:v>-59.736564981760502</c:v>
                </c:pt>
                <c:pt idx="432">
                  <c:v>-59.714511605363803</c:v>
                </c:pt>
                <c:pt idx="433">
                  <c:v>-59.676660920622098</c:v>
                </c:pt>
                <c:pt idx="434">
                  <c:v>-59.647535316109</c:v>
                </c:pt>
                <c:pt idx="435">
                  <c:v>-59.603269441245502</c:v>
                </c:pt>
                <c:pt idx="436">
                  <c:v>-59.557464835385098</c:v>
                </c:pt>
                <c:pt idx="437">
                  <c:v>-59.5266957605592</c:v>
                </c:pt>
                <c:pt idx="438">
                  <c:v>-59.492446166773497</c:v>
                </c:pt>
                <c:pt idx="439">
                  <c:v>-59.455964494823199</c:v>
                </c:pt>
                <c:pt idx="440">
                  <c:v>-59.428190827602698</c:v>
                </c:pt>
                <c:pt idx="441">
                  <c:v>-59.386039472777902</c:v>
                </c:pt>
                <c:pt idx="442">
                  <c:v>-59.352401391393499</c:v>
                </c:pt>
                <c:pt idx="443">
                  <c:v>-59.312547020099899</c:v>
                </c:pt>
                <c:pt idx="444">
                  <c:v>-59.275260990929603</c:v>
                </c:pt>
                <c:pt idx="445">
                  <c:v>-59.220654893828097</c:v>
                </c:pt>
                <c:pt idx="446">
                  <c:v>-59.1734621086595</c:v>
                </c:pt>
                <c:pt idx="447">
                  <c:v>-59.123778920161797</c:v>
                </c:pt>
                <c:pt idx="448">
                  <c:v>-59.090980695239502</c:v>
                </c:pt>
                <c:pt idx="449">
                  <c:v>-59.039990485378198</c:v>
                </c:pt>
                <c:pt idx="450">
                  <c:v>-59.001797451304597</c:v>
                </c:pt>
                <c:pt idx="451">
                  <c:v>-58.983232662671199</c:v>
                </c:pt>
                <c:pt idx="452">
                  <c:v>-58.9564692066566</c:v>
                </c:pt>
                <c:pt idx="453">
                  <c:v>-58.931743832511799</c:v>
                </c:pt>
                <c:pt idx="454">
                  <c:v>-58.899397007886797</c:v>
                </c:pt>
                <c:pt idx="455">
                  <c:v>-58.855428589568703</c:v>
                </c:pt>
                <c:pt idx="456">
                  <c:v>-58.815464043894302</c:v>
                </c:pt>
                <c:pt idx="457">
                  <c:v>-58.787772226825503</c:v>
                </c:pt>
                <c:pt idx="458">
                  <c:v>-58.752130306505002</c:v>
                </c:pt>
                <c:pt idx="459">
                  <c:v>-58.719360458748397</c:v>
                </c:pt>
                <c:pt idx="460">
                  <c:v>-58.676873395374798</c:v>
                </c:pt>
                <c:pt idx="461">
                  <c:v>-58.637895307616297</c:v>
                </c:pt>
                <c:pt idx="462">
                  <c:v>-58.616055355118398</c:v>
                </c:pt>
                <c:pt idx="463">
                  <c:v>-58.573304196827003</c:v>
                </c:pt>
                <c:pt idx="464">
                  <c:v>-58.547222304810802</c:v>
                </c:pt>
                <c:pt idx="465">
                  <c:v>-58.528671883687899</c:v>
                </c:pt>
                <c:pt idx="466">
                  <c:v>-58.478333287455399</c:v>
                </c:pt>
                <c:pt idx="467">
                  <c:v>-58.445522308942202</c:v>
                </c:pt>
                <c:pt idx="468">
                  <c:v>-58.402471675785797</c:v>
                </c:pt>
                <c:pt idx="469">
                  <c:v>-58.374764883940799</c:v>
                </c:pt>
                <c:pt idx="470">
                  <c:v>-58.343784683963698</c:v>
                </c:pt>
                <c:pt idx="471">
                  <c:v>-58.3119908019913</c:v>
                </c:pt>
                <c:pt idx="472">
                  <c:v>-58.280917152906603</c:v>
                </c:pt>
                <c:pt idx="473">
                  <c:v>-58.245867139852002</c:v>
                </c:pt>
                <c:pt idx="474">
                  <c:v>-58.191685274793699</c:v>
                </c:pt>
                <c:pt idx="475">
                  <c:v>-58.147629971419697</c:v>
                </c:pt>
                <c:pt idx="476">
                  <c:v>-58.114166219299101</c:v>
                </c:pt>
                <c:pt idx="477">
                  <c:v>-58.084841180493903</c:v>
                </c:pt>
                <c:pt idx="478">
                  <c:v>-58.063621651997103</c:v>
                </c:pt>
                <c:pt idx="479">
                  <c:v>-58.044519367219301</c:v>
                </c:pt>
                <c:pt idx="480">
                  <c:v>-58.022883255994998</c:v>
                </c:pt>
                <c:pt idx="481">
                  <c:v>-58.001644522016598</c:v>
                </c:pt>
                <c:pt idx="482">
                  <c:v>-57.979640699020401</c:v>
                </c:pt>
                <c:pt idx="483">
                  <c:v>-57.956003730262097</c:v>
                </c:pt>
                <c:pt idx="484">
                  <c:v>-57.932185547196703</c:v>
                </c:pt>
                <c:pt idx="485">
                  <c:v>-57.860418903920397</c:v>
                </c:pt>
                <c:pt idx="486">
                  <c:v>-57.802045772185501</c:v>
                </c:pt>
                <c:pt idx="487">
                  <c:v>-57.774049624847798</c:v>
                </c:pt>
                <c:pt idx="488">
                  <c:v>-57.744660300053297</c:v>
                </c:pt>
                <c:pt idx="489">
                  <c:v>-57.722358973909003</c:v>
                </c:pt>
                <c:pt idx="490">
                  <c:v>-57.686756082399199</c:v>
                </c:pt>
                <c:pt idx="491">
                  <c:v>-57.669462855895603</c:v>
                </c:pt>
                <c:pt idx="492">
                  <c:v>-57.639850796828199</c:v>
                </c:pt>
                <c:pt idx="493">
                  <c:v>-57.622799353752399</c:v>
                </c:pt>
                <c:pt idx="494">
                  <c:v>-57.605289873962199</c:v>
                </c:pt>
                <c:pt idx="495">
                  <c:v>-57.580081411939297</c:v>
                </c:pt>
                <c:pt idx="496">
                  <c:v>-57.539821831650002</c:v>
                </c:pt>
                <c:pt idx="497">
                  <c:v>-57.484672092759801</c:v>
                </c:pt>
                <c:pt idx="498">
                  <c:v>-57.453891249076499</c:v>
                </c:pt>
                <c:pt idx="499">
                  <c:v>-57.409288478687102</c:v>
                </c:pt>
                <c:pt idx="500">
                  <c:v>-57.368296890716799</c:v>
                </c:pt>
                <c:pt idx="501">
                  <c:v>-57.327122459829802</c:v>
                </c:pt>
                <c:pt idx="502">
                  <c:v>-57.288503539996498</c:v>
                </c:pt>
                <c:pt idx="503">
                  <c:v>-57.254519777447697</c:v>
                </c:pt>
                <c:pt idx="504">
                  <c:v>-57.224069189028597</c:v>
                </c:pt>
                <c:pt idx="505">
                  <c:v>-57.184961378745797</c:v>
                </c:pt>
                <c:pt idx="506">
                  <c:v>-57.158525546787203</c:v>
                </c:pt>
                <c:pt idx="507">
                  <c:v>-57.130870502893202</c:v>
                </c:pt>
                <c:pt idx="508">
                  <c:v>-57.091769189338201</c:v>
                </c:pt>
                <c:pt idx="509">
                  <c:v>-57.041405163282001</c:v>
                </c:pt>
                <c:pt idx="510">
                  <c:v>-57.016241536586399</c:v>
                </c:pt>
                <c:pt idx="511">
                  <c:v>-56.980107328946701</c:v>
                </c:pt>
                <c:pt idx="512">
                  <c:v>-56.962115401962699</c:v>
                </c:pt>
                <c:pt idx="513">
                  <c:v>-56.929419887085501</c:v>
                </c:pt>
                <c:pt idx="514">
                  <c:v>-56.873800884211903</c:v>
                </c:pt>
                <c:pt idx="515">
                  <c:v>-56.8513609509167</c:v>
                </c:pt>
                <c:pt idx="516">
                  <c:v>-56.820819553607997</c:v>
                </c:pt>
                <c:pt idx="517">
                  <c:v>-56.788833165939799</c:v>
                </c:pt>
                <c:pt idx="518">
                  <c:v>-56.742374303687598</c:v>
                </c:pt>
                <c:pt idx="519">
                  <c:v>-56.701084082230899</c:v>
                </c:pt>
                <c:pt idx="520">
                  <c:v>-56.684461292053001</c:v>
                </c:pt>
                <c:pt idx="521">
                  <c:v>-56.665671574952803</c:v>
                </c:pt>
                <c:pt idx="522">
                  <c:v>-56.620764685166101</c:v>
                </c:pt>
                <c:pt idx="523">
                  <c:v>-56.5934512259089</c:v>
                </c:pt>
                <c:pt idx="524">
                  <c:v>-56.556143018401499</c:v>
                </c:pt>
                <c:pt idx="525">
                  <c:v>-56.5287064568858</c:v>
                </c:pt>
                <c:pt idx="526">
                  <c:v>-56.4974131163682</c:v>
                </c:pt>
                <c:pt idx="527">
                  <c:v>-56.482310685514797</c:v>
                </c:pt>
                <c:pt idx="528">
                  <c:v>-56.447897826197398</c:v>
                </c:pt>
                <c:pt idx="529">
                  <c:v>-56.408053009875402</c:v>
                </c:pt>
                <c:pt idx="530">
                  <c:v>-56.373715219407003</c:v>
                </c:pt>
                <c:pt idx="531">
                  <c:v>-56.3538625173383</c:v>
                </c:pt>
                <c:pt idx="532">
                  <c:v>-56.307309786412397</c:v>
                </c:pt>
                <c:pt idx="533">
                  <c:v>-56.2836345942249</c:v>
                </c:pt>
                <c:pt idx="534">
                  <c:v>-56.232157878749597</c:v>
                </c:pt>
                <c:pt idx="535">
                  <c:v>-56.183933818701099</c:v>
                </c:pt>
                <c:pt idx="536">
                  <c:v>-56.133617762501203</c:v>
                </c:pt>
                <c:pt idx="537">
                  <c:v>-56.097869852017297</c:v>
                </c:pt>
                <c:pt idx="538">
                  <c:v>-56.080875189833101</c:v>
                </c:pt>
                <c:pt idx="539">
                  <c:v>-56.054469861481401</c:v>
                </c:pt>
                <c:pt idx="540">
                  <c:v>-56.031129307894403</c:v>
                </c:pt>
                <c:pt idx="541">
                  <c:v>-56.011019000771</c:v>
                </c:pt>
                <c:pt idx="542">
                  <c:v>-55.978239439249897</c:v>
                </c:pt>
                <c:pt idx="543">
                  <c:v>-55.945375699387696</c:v>
                </c:pt>
                <c:pt idx="544">
                  <c:v>-55.929958096950102</c:v>
                </c:pt>
                <c:pt idx="545">
                  <c:v>-55.899092567186898</c:v>
                </c:pt>
                <c:pt idx="546">
                  <c:v>-55.865700869436402</c:v>
                </c:pt>
                <c:pt idx="547">
                  <c:v>-55.838183258264202</c:v>
                </c:pt>
                <c:pt idx="548">
                  <c:v>-55.8112550498942</c:v>
                </c:pt>
                <c:pt idx="549">
                  <c:v>-55.770625424182697</c:v>
                </c:pt>
                <c:pt idx="550">
                  <c:v>-55.745435898825399</c:v>
                </c:pt>
                <c:pt idx="551">
                  <c:v>-55.703408687572697</c:v>
                </c:pt>
                <c:pt idx="552">
                  <c:v>-55.673334030632802</c:v>
                </c:pt>
                <c:pt idx="553">
                  <c:v>-55.646916948307798</c:v>
                </c:pt>
                <c:pt idx="554">
                  <c:v>-55.615343423190197</c:v>
                </c:pt>
                <c:pt idx="555">
                  <c:v>-55.586468572888101</c:v>
                </c:pt>
                <c:pt idx="556">
                  <c:v>-55.5421593528934</c:v>
                </c:pt>
                <c:pt idx="557">
                  <c:v>-55.510448349525902</c:v>
                </c:pt>
                <c:pt idx="558">
                  <c:v>-55.483186701071197</c:v>
                </c:pt>
                <c:pt idx="559">
                  <c:v>-55.448111432612698</c:v>
                </c:pt>
                <c:pt idx="560">
                  <c:v>-55.415176787463501</c:v>
                </c:pt>
                <c:pt idx="561">
                  <c:v>-55.382857333734897</c:v>
                </c:pt>
                <c:pt idx="562">
                  <c:v>-55.348345530588901</c:v>
                </c:pt>
                <c:pt idx="563">
                  <c:v>-55.317861714307902</c:v>
                </c:pt>
                <c:pt idx="564">
                  <c:v>-55.292384139696402</c:v>
                </c:pt>
                <c:pt idx="565">
                  <c:v>-55.2543130501695</c:v>
                </c:pt>
                <c:pt idx="566">
                  <c:v>-55.224508606007902</c:v>
                </c:pt>
                <c:pt idx="567">
                  <c:v>-55.201564661330899</c:v>
                </c:pt>
                <c:pt idx="568">
                  <c:v>-55.1740323528375</c:v>
                </c:pt>
                <c:pt idx="569">
                  <c:v>-55.154047581379302</c:v>
                </c:pt>
                <c:pt idx="570">
                  <c:v>-55.111210214481602</c:v>
                </c:pt>
                <c:pt idx="571">
                  <c:v>-55.088558644840703</c:v>
                </c:pt>
                <c:pt idx="572">
                  <c:v>-55.053964840549199</c:v>
                </c:pt>
                <c:pt idx="573">
                  <c:v>-55.0248911960798</c:v>
                </c:pt>
                <c:pt idx="574">
                  <c:v>-54.993705829357097</c:v>
                </c:pt>
                <c:pt idx="575">
                  <c:v>-54.952608065389697</c:v>
                </c:pt>
                <c:pt idx="576">
                  <c:v>-54.922207810271502</c:v>
                </c:pt>
                <c:pt idx="577">
                  <c:v>-54.893808158309099</c:v>
                </c:pt>
                <c:pt idx="578">
                  <c:v>-54.877221536783402</c:v>
                </c:pt>
                <c:pt idx="579">
                  <c:v>-54.847634401278398</c:v>
                </c:pt>
                <c:pt idx="580">
                  <c:v>-54.821545565952199</c:v>
                </c:pt>
                <c:pt idx="581">
                  <c:v>-54.778435300618803</c:v>
                </c:pt>
                <c:pt idx="582">
                  <c:v>-54.746156536494901</c:v>
                </c:pt>
                <c:pt idx="583">
                  <c:v>-54.721896494303103</c:v>
                </c:pt>
                <c:pt idx="584">
                  <c:v>-54.701017686763301</c:v>
                </c:pt>
                <c:pt idx="585">
                  <c:v>-54.655450822408902</c:v>
                </c:pt>
                <c:pt idx="586">
                  <c:v>-54.620806174474701</c:v>
                </c:pt>
                <c:pt idx="587">
                  <c:v>-54.592705353860303</c:v>
                </c:pt>
                <c:pt idx="588">
                  <c:v>-54.576720436369001</c:v>
                </c:pt>
                <c:pt idx="589">
                  <c:v>-54.547256424269897</c:v>
                </c:pt>
                <c:pt idx="590">
                  <c:v>-54.511001305942997</c:v>
                </c:pt>
                <c:pt idx="591">
                  <c:v>-54.475856857174399</c:v>
                </c:pt>
                <c:pt idx="592">
                  <c:v>-54.443532105461799</c:v>
                </c:pt>
                <c:pt idx="593">
                  <c:v>-54.4246690045441</c:v>
                </c:pt>
                <c:pt idx="594">
                  <c:v>-54.402930781646397</c:v>
                </c:pt>
                <c:pt idx="595">
                  <c:v>-54.386316480416099</c:v>
                </c:pt>
                <c:pt idx="596">
                  <c:v>-54.348655933858097</c:v>
                </c:pt>
                <c:pt idx="597">
                  <c:v>-54.309741455296702</c:v>
                </c:pt>
                <c:pt idx="598">
                  <c:v>-54.283836767413199</c:v>
                </c:pt>
                <c:pt idx="599">
                  <c:v>-54.245692320846402</c:v>
                </c:pt>
                <c:pt idx="600">
                  <c:v>-54.199549229939102</c:v>
                </c:pt>
                <c:pt idx="601">
                  <c:v>-54.1531813988396</c:v>
                </c:pt>
                <c:pt idx="602">
                  <c:v>-54.134699610495701</c:v>
                </c:pt>
                <c:pt idx="603">
                  <c:v>-54.102607932162798</c:v>
                </c:pt>
                <c:pt idx="604">
                  <c:v>-54.065447421062103</c:v>
                </c:pt>
                <c:pt idx="605">
                  <c:v>-54.036642505205101</c:v>
                </c:pt>
                <c:pt idx="606">
                  <c:v>-53.992996397064999</c:v>
                </c:pt>
                <c:pt idx="607">
                  <c:v>-53.938591336479398</c:v>
                </c:pt>
                <c:pt idx="608">
                  <c:v>-53.913141837523398</c:v>
                </c:pt>
                <c:pt idx="609">
                  <c:v>-53.871157847526398</c:v>
                </c:pt>
                <c:pt idx="610">
                  <c:v>-53.8393361917066</c:v>
                </c:pt>
                <c:pt idx="611">
                  <c:v>-53.807762737393901</c:v>
                </c:pt>
                <c:pt idx="612">
                  <c:v>-53.788557656317202</c:v>
                </c:pt>
                <c:pt idx="613">
                  <c:v>-53.767275549235102</c:v>
                </c:pt>
                <c:pt idx="614">
                  <c:v>-53.745740501306599</c:v>
                </c:pt>
                <c:pt idx="615">
                  <c:v>-53.711817622980199</c:v>
                </c:pt>
                <c:pt idx="616">
                  <c:v>-53.681448618399997</c:v>
                </c:pt>
                <c:pt idx="617">
                  <c:v>-53.647670470922598</c:v>
                </c:pt>
                <c:pt idx="618">
                  <c:v>-53.627288183850197</c:v>
                </c:pt>
                <c:pt idx="619">
                  <c:v>-53.593061938793497</c:v>
                </c:pt>
                <c:pt idx="620">
                  <c:v>-53.551528586643499</c:v>
                </c:pt>
                <c:pt idx="621">
                  <c:v>-53.509503719378301</c:v>
                </c:pt>
                <c:pt idx="622">
                  <c:v>-53.492186575733598</c:v>
                </c:pt>
                <c:pt idx="623">
                  <c:v>-53.464600023896601</c:v>
                </c:pt>
                <c:pt idx="624">
                  <c:v>-53.421477973044603</c:v>
                </c:pt>
                <c:pt idx="625">
                  <c:v>-53.380636337204301</c:v>
                </c:pt>
                <c:pt idx="626">
                  <c:v>-53.355831836878203</c:v>
                </c:pt>
                <c:pt idx="627">
                  <c:v>-53.314624256823102</c:v>
                </c:pt>
                <c:pt idx="628">
                  <c:v>-53.276256764615503</c:v>
                </c:pt>
                <c:pt idx="629">
                  <c:v>-53.250402663111402</c:v>
                </c:pt>
                <c:pt idx="630">
                  <c:v>-53.226661906363702</c:v>
                </c:pt>
                <c:pt idx="631">
                  <c:v>-53.194696234177698</c:v>
                </c:pt>
                <c:pt idx="632">
                  <c:v>-53.158299264912003</c:v>
                </c:pt>
                <c:pt idx="633">
                  <c:v>-53.1467448799485</c:v>
                </c:pt>
                <c:pt idx="634">
                  <c:v>-53.115447903312997</c:v>
                </c:pt>
                <c:pt idx="635">
                  <c:v>-53.075838675877698</c:v>
                </c:pt>
                <c:pt idx="636">
                  <c:v>-53.054304929640303</c:v>
                </c:pt>
                <c:pt idx="637">
                  <c:v>-53.000580670707301</c:v>
                </c:pt>
                <c:pt idx="638">
                  <c:v>-52.957670675568899</c:v>
                </c:pt>
                <c:pt idx="639">
                  <c:v>-52.920583712912503</c:v>
                </c:pt>
                <c:pt idx="640">
                  <c:v>-52.893754012075597</c:v>
                </c:pt>
                <c:pt idx="641">
                  <c:v>-52.846409806197499</c:v>
                </c:pt>
                <c:pt idx="642">
                  <c:v>-52.829644071885902</c:v>
                </c:pt>
                <c:pt idx="643">
                  <c:v>-52.7986149049406</c:v>
                </c:pt>
                <c:pt idx="644">
                  <c:v>-52.7533158526617</c:v>
                </c:pt>
                <c:pt idx="645">
                  <c:v>-52.701395199390298</c:v>
                </c:pt>
                <c:pt idx="646">
                  <c:v>-52.663343918877899</c:v>
                </c:pt>
                <c:pt idx="647">
                  <c:v>-52.6289115935975</c:v>
                </c:pt>
                <c:pt idx="648">
                  <c:v>-52.5906873393577</c:v>
                </c:pt>
                <c:pt idx="649">
                  <c:v>-52.566990346649902</c:v>
                </c:pt>
                <c:pt idx="650">
                  <c:v>-52.525119652754903</c:v>
                </c:pt>
                <c:pt idx="651">
                  <c:v>-52.468514236703001</c:v>
                </c:pt>
                <c:pt idx="652">
                  <c:v>-52.437232406747903</c:v>
                </c:pt>
                <c:pt idx="653">
                  <c:v>-52.405232933174702</c:v>
                </c:pt>
                <c:pt idx="654">
                  <c:v>-52.372763361215704</c:v>
                </c:pt>
                <c:pt idx="655">
                  <c:v>-52.339469373480902</c:v>
                </c:pt>
                <c:pt idx="656">
                  <c:v>-52.295016917389702</c:v>
                </c:pt>
                <c:pt idx="657">
                  <c:v>-52.255134500212598</c:v>
                </c:pt>
                <c:pt idx="658">
                  <c:v>-52.244918652156102</c:v>
                </c:pt>
                <c:pt idx="659">
                  <c:v>-52.199293535365499</c:v>
                </c:pt>
                <c:pt idx="660">
                  <c:v>-52.174751456055198</c:v>
                </c:pt>
                <c:pt idx="661">
                  <c:v>-52.147808499646203</c:v>
                </c:pt>
                <c:pt idx="662">
                  <c:v>-52.135844981921501</c:v>
                </c:pt>
                <c:pt idx="663">
                  <c:v>-52.090135136618997</c:v>
                </c:pt>
                <c:pt idx="664">
                  <c:v>-52.050983949914603</c:v>
                </c:pt>
                <c:pt idx="665">
                  <c:v>-51.995639639457799</c:v>
                </c:pt>
                <c:pt idx="666">
                  <c:v>-51.960024504766999</c:v>
                </c:pt>
                <c:pt idx="667">
                  <c:v>-51.9324072578234</c:v>
                </c:pt>
                <c:pt idx="668">
                  <c:v>-51.911861995583102</c:v>
                </c:pt>
                <c:pt idx="669">
                  <c:v>-51.863174424207003</c:v>
                </c:pt>
                <c:pt idx="670">
                  <c:v>-51.832384440685402</c:v>
                </c:pt>
                <c:pt idx="671">
                  <c:v>-51.7889529081136</c:v>
                </c:pt>
                <c:pt idx="672">
                  <c:v>-51.763595318245699</c:v>
                </c:pt>
                <c:pt idx="673">
                  <c:v>-51.737544631897798</c:v>
                </c:pt>
                <c:pt idx="674">
                  <c:v>-51.713079579892103</c:v>
                </c:pt>
                <c:pt idx="675">
                  <c:v>-51.678482662274298</c:v>
                </c:pt>
                <c:pt idx="676">
                  <c:v>-51.660444462647199</c:v>
                </c:pt>
                <c:pt idx="677">
                  <c:v>-51.625088836498399</c:v>
                </c:pt>
                <c:pt idx="678">
                  <c:v>-51.603891965882397</c:v>
                </c:pt>
                <c:pt idx="679">
                  <c:v>-51.555996768117701</c:v>
                </c:pt>
                <c:pt idx="680">
                  <c:v>-51.527771908614902</c:v>
                </c:pt>
                <c:pt idx="681">
                  <c:v>-51.511810303778802</c:v>
                </c:pt>
                <c:pt idx="682">
                  <c:v>-51.497217310484402</c:v>
                </c:pt>
                <c:pt idx="683">
                  <c:v>-51.478545046967703</c:v>
                </c:pt>
                <c:pt idx="684">
                  <c:v>-51.456018367194197</c:v>
                </c:pt>
                <c:pt idx="685">
                  <c:v>-51.427818523586701</c:v>
                </c:pt>
                <c:pt idx="686">
                  <c:v>-51.360079776752997</c:v>
                </c:pt>
                <c:pt idx="687">
                  <c:v>-51.333868658336101</c:v>
                </c:pt>
                <c:pt idx="688">
                  <c:v>-51.310668314799898</c:v>
                </c:pt>
                <c:pt idx="689">
                  <c:v>-51.266050838748598</c:v>
                </c:pt>
                <c:pt idx="690">
                  <c:v>-51.247281950913496</c:v>
                </c:pt>
                <c:pt idx="691">
                  <c:v>-51.224926955126101</c:v>
                </c:pt>
                <c:pt idx="692">
                  <c:v>-51.2122984634277</c:v>
                </c:pt>
                <c:pt idx="693">
                  <c:v>-51.185305859752297</c:v>
                </c:pt>
                <c:pt idx="694">
                  <c:v>-51.152807079119199</c:v>
                </c:pt>
                <c:pt idx="695">
                  <c:v>-51.1088881257051</c:v>
                </c:pt>
                <c:pt idx="696">
                  <c:v>-51.090034022371199</c:v>
                </c:pt>
                <c:pt idx="697">
                  <c:v>-51.066921583238802</c:v>
                </c:pt>
                <c:pt idx="698">
                  <c:v>-51.033960997240897</c:v>
                </c:pt>
                <c:pt idx="699">
                  <c:v>-50.991318512707402</c:v>
                </c:pt>
                <c:pt idx="700">
                  <c:v>-50.959002813101797</c:v>
                </c:pt>
                <c:pt idx="701">
                  <c:v>-50.929254283113899</c:v>
                </c:pt>
                <c:pt idx="702">
                  <c:v>-50.900802079431898</c:v>
                </c:pt>
                <c:pt idx="703">
                  <c:v>-50.863476026381697</c:v>
                </c:pt>
                <c:pt idx="704">
                  <c:v>-50.8380239095072</c:v>
                </c:pt>
                <c:pt idx="705">
                  <c:v>-50.8137262732727</c:v>
                </c:pt>
                <c:pt idx="706">
                  <c:v>-50.785361104447702</c:v>
                </c:pt>
                <c:pt idx="707">
                  <c:v>-50.759090445813698</c:v>
                </c:pt>
                <c:pt idx="708">
                  <c:v>-50.737214520852199</c:v>
                </c:pt>
                <c:pt idx="709">
                  <c:v>-50.717916080067702</c:v>
                </c:pt>
                <c:pt idx="710">
                  <c:v>-50.695482916710503</c:v>
                </c:pt>
                <c:pt idx="711">
                  <c:v>-50.667482725925296</c:v>
                </c:pt>
                <c:pt idx="712">
                  <c:v>-50.649619753026997</c:v>
                </c:pt>
                <c:pt idx="713">
                  <c:v>-50.620213430792397</c:v>
                </c:pt>
                <c:pt idx="714">
                  <c:v>-50.595120604297499</c:v>
                </c:pt>
                <c:pt idx="715">
                  <c:v>-50.539471226848299</c:v>
                </c:pt>
                <c:pt idx="716">
                  <c:v>-50.520527044910096</c:v>
                </c:pt>
                <c:pt idx="717">
                  <c:v>-50.494481454658903</c:v>
                </c:pt>
                <c:pt idx="718">
                  <c:v>-50.472421036425601</c:v>
                </c:pt>
                <c:pt idx="719">
                  <c:v>-50.452252490905003</c:v>
                </c:pt>
                <c:pt idx="720">
                  <c:v>-50.429482010712903</c:v>
                </c:pt>
                <c:pt idx="721">
                  <c:v>-50.414292356901903</c:v>
                </c:pt>
                <c:pt idx="722">
                  <c:v>-50.391533771289502</c:v>
                </c:pt>
                <c:pt idx="723">
                  <c:v>-50.363908284475102</c:v>
                </c:pt>
                <c:pt idx="724">
                  <c:v>-50.327302142127699</c:v>
                </c:pt>
                <c:pt idx="725">
                  <c:v>-50.2860021303038</c:v>
                </c:pt>
                <c:pt idx="726">
                  <c:v>-50.260082579452202</c:v>
                </c:pt>
                <c:pt idx="727">
                  <c:v>-50.230684512268603</c:v>
                </c:pt>
                <c:pt idx="728">
                  <c:v>-50.209794185236497</c:v>
                </c:pt>
                <c:pt idx="729">
                  <c:v>-50.193329715028199</c:v>
                </c:pt>
                <c:pt idx="730">
                  <c:v>-50.148395791295698</c:v>
                </c:pt>
                <c:pt idx="731">
                  <c:v>-50.125038555983402</c:v>
                </c:pt>
                <c:pt idx="732">
                  <c:v>-50.074022166648398</c:v>
                </c:pt>
                <c:pt idx="733">
                  <c:v>-50.048215953898101</c:v>
                </c:pt>
                <c:pt idx="734">
                  <c:v>-50.0103503421292</c:v>
                </c:pt>
                <c:pt idx="735">
                  <c:v>-49.970618537697398</c:v>
                </c:pt>
                <c:pt idx="736">
                  <c:v>-49.948152723551203</c:v>
                </c:pt>
                <c:pt idx="737">
                  <c:v>-49.914105998097099</c:v>
                </c:pt>
                <c:pt idx="738">
                  <c:v>-49.878460973518301</c:v>
                </c:pt>
                <c:pt idx="739">
                  <c:v>-49.8397964741905</c:v>
                </c:pt>
                <c:pt idx="740">
                  <c:v>-49.790158728211999</c:v>
                </c:pt>
                <c:pt idx="741">
                  <c:v>-49.750764968318201</c:v>
                </c:pt>
                <c:pt idx="742">
                  <c:v>-49.717613784653501</c:v>
                </c:pt>
                <c:pt idx="743">
                  <c:v>-49.688393117265498</c:v>
                </c:pt>
                <c:pt idx="744">
                  <c:v>-49.647199898134197</c:v>
                </c:pt>
                <c:pt idx="745">
                  <c:v>-49.620460018134899</c:v>
                </c:pt>
                <c:pt idx="746">
                  <c:v>-49.594676973471103</c:v>
                </c:pt>
                <c:pt idx="747">
                  <c:v>-49.556599296590498</c:v>
                </c:pt>
                <c:pt idx="748">
                  <c:v>-49.519875076775101</c:v>
                </c:pt>
                <c:pt idx="749">
                  <c:v>-49.4823520611615</c:v>
                </c:pt>
                <c:pt idx="750">
                  <c:v>-49.464189247021103</c:v>
                </c:pt>
                <c:pt idx="751">
                  <c:v>-49.437785668028397</c:v>
                </c:pt>
                <c:pt idx="752">
                  <c:v>-49.413530746051997</c:v>
                </c:pt>
                <c:pt idx="753">
                  <c:v>-49.385225449385302</c:v>
                </c:pt>
                <c:pt idx="754">
                  <c:v>-49.367509052963399</c:v>
                </c:pt>
                <c:pt idx="755">
                  <c:v>-49.342777350206703</c:v>
                </c:pt>
                <c:pt idx="756">
                  <c:v>-49.320234281192299</c:v>
                </c:pt>
                <c:pt idx="757">
                  <c:v>-49.296873781093801</c:v>
                </c:pt>
                <c:pt idx="758">
                  <c:v>-49.269750810244098</c:v>
                </c:pt>
                <c:pt idx="759">
                  <c:v>-49.251563269643398</c:v>
                </c:pt>
                <c:pt idx="760">
                  <c:v>-49.201837478303503</c:v>
                </c:pt>
                <c:pt idx="761">
                  <c:v>-49.177619964192601</c:v>
                </c:pt>
                <c:pt idx="762">
                  <c:v>-49.1371196988813</c:v>
                </c:pt>
                <c:pt idx="763">
                  <c:v>-49.093653962412198</c:v>
                </c:pt>
                <c:pt idx="764">
                  <c:v>-49.055394169041897</c:v>
                </c:pt>
                <c:pt idx="765">
                  <c:v>-49.031534323305003</c:v>
                </c:pt>
                <c:pt idx="766">
                  <c:v>-48.9978270132532</c:v>
                </c:pt>
                <c:pt idx="767">
                  <c:v>-48.956470587357401</c:v>
                </c:pt>
                <c:pt idx="768">
                  <c:v>-48.918444144640901</c:v>
                </c:pt>
                <c:pt idx="769">
                  <c:v>-48.884758574633899</c:v>
                </c:pt>
                <c:pt idx="770">
                  <c:v>-48.8667384751095</c:v>
                </c:pt>
                <c:pt idx="771">
                  <c:v>-48.834063096801003</c:v>
                </c:pt>
                <c:pt idx="772">
                  <c:v>-48.7896098471549</c:v>
                </c:pt>
                <c:pt idx="773">
                  <c:v>-48.753778559850801</c:v>
                </c:pt>
                <c:pt idx="774">
                  <c:v>-48.730636465056101</c:v>
                </c:pt>
                <c:pt idx="775">
                  <c:v>-48.693874295836501</c:v>
                </c:pt>
                <c:pt idx="776">
                  <c:v>-48.678397623077203</c:v>
                </c:pt>
                <c:pt idx="777">
                  <c:v>-48.660267173995997</c:v>
                </c:pt>
                <c:pt idx="778">
                  <c:v>-48.6172563047284</c:v>
                </c:pt>
                <c:pt idx="779">
                  <c:v>-48.583511659962703</c:v>
                </c:pt>
                <c:pt idx="780">
                  <c:v>-48.524624421430403</c:v>
                </c:pt>
                <c:pt idx="781">
                  <c:v>-48.491518475489897</c:v>
                </c:pt>
                <c:pt idx="782">
                  <c:v>-48.448268977020597</c:v>
                </c:pt>
                <c:pt idx="783">
                  <c:v>-48.417433317088097</c:v>
                </c:pt>
                <c:pt idx="784">
                  <c:v>-48.376593065824999</c:v>
                </c:pt>
                <c:pt idx="785">
                  <c:v>-48.3486506031022</c:v>
                </c:pt>
                <c:pt idx="786">
                  <c:v>-48.305803271563597</c:v>
                </c:pt>
                <c:pt idx="787">
                  <c:v>-48.281185840419298</c:v>
                </c:pt>
                <c:pt idx="788">
                  <c:v>-48.251347138015802</c:v>
                </c:pt>
                <c:pt idx="789">
                  <c:v>-48.234120338073502</c:v>
                </c:pt>
                <c:pt idx="790">
                  <c:v>-48.202516729423898</c:v>
                </c:pt>
                <c:pt idx="791">
                  <c:v>-48.163917235098801</c:v>
                </c:pt>
                <c:pt idx="792">
                  <c:v>-48.133732320885301</c:v>
                </c:pt>
                <c:pt idx="793">
                  <c:v>-48.084725640077401</c:v>
                </c:pt>
                <c:pt idx="794">
                  <c:v>-48.043945805643098</c:v>
                </c:pt>
                <c:pt idx="795">
                  <c:v>-48.008430571752903</c:v>
                </c:pt>
                <c:pt idx="796">
                  <c:v>-47.971831327788003</c:v>
                </c:pt>
                <c:pt idx="797">
                  <c:v>-47.933069649439297</c:v>
                </c:pt>
                <c:pt idx="798">
                  <c:v>-47.9131702212159</c:v>
                </c:pt>
                <c:pt idx="799">
                  <c:v>-47.880491401992799</c:v>
                </c:pt>
                <c:pt idx="800">
                  <c:v>-47.848850119692401</c:v>
                </c:pt>
                <c:pt idx="801">
                  <c:v>-47.809400776818897</c:v>
                </c:pt>
                <c:pt idx="802">
                  <c:v>-47.782874032897404</c:v>
                </c:pt>
                <c:pt idx="803">
                  <c:v>-47.756758204855899</c:v>
                </c:pt>
                <c:pt idx="804">
                  <c:v>-47.719307813615899</c:v>
                </c:pt>
                <c:pt idx="805">
                  <c:v>-47.685995125746402</c:v>
                </c:pt>
                <c:pt idx="806">
                  <c:v>-47.638220482769803</c:v>
                </c:pt>
                <c:pt idx="807">
                  <c:v>-47.584093290787699</c:v>
                </c:pt>
                <c:pt idx="808">
                  <c:v>-47.564007070329701</c:v>
                </c:pt>
                <c:pt idx="809">
                  <c:v>-47.5467542667174</c:v>
                </c:pt>
                <c:pt idx="810">
                  <c:v>-47.498510750779502</c:v>
                </c:pt>
                <c:pt idx="811">
                  <c:v>-47.472257194858102</c:v>
                </c:pt>
                <c:pt idx="812">
                  <c:v>-47.445184111651301</c:v>
                </c:pt>
                <c:pt idx="813">
                  <c:v>-47.404265007003502</c:v>
                </c:pt>
                <c:pt idx="814">
                  <c:v>-47.3699165530657</c:v>
                </c:pt>
                <c:pt idx="815">
                  <c:v>-47.335154851546399</c:v>
                </c:pt>
                <c:pt idx="816">
                  <c:v>-47.287005817136198</c:v>
                </c:pt>
                <c:pt idx="817">
                  <c:v>-47.264505944625803</c:v>
                </c:pt>
                <c:pt idx="818">
                  <c:v>-47.2245052500081</c:v>
                </c:pt>
                <c:pt idx="819">
                  <c:v>-47.206351764897803</c:v>
                </c:pt>
                <c:pt idx="820">
                  <c:v>-47.171716855592798</c:v>
                </c:pt>
                <c:pt idx="821">
                  <c:v>-47.105151005818399</c:v>
                </c:pt>
                <c:pt idx="822">
                  <c:v>-47.049504907670403</c:v>
                </c:pt>
                <c:pt idx="823">
                  <c:v>-47.006857041008303</c:v>
                </c:pt>
                <c:pt idx="824">
                  <c:v>-46.972237932008497</c:v>
                </c:pt>
                <c:pt idx="825">
                  <c:v>-46.949571063347697</c:v>
                </c:pt>
                <c:pt idx="826">
                  <c:v>-46.889141952669704</c:v>
                </c:pt>
                <c:pt idx="827">
                  <c:v>-46.8500450986282</c:v>
                </c:pt>
                <c:pt idx="828">
                  <c:v>-46.820643025638603</c:v>
                </c:pt>
                <c:pt idx="829">
                  <c:v>-46.770024772158401</c:v>
                </c:pt>
                <c:pt idx="830">
                  <c:v>-46.738695400140202</c:v>
                </c:pt>
                <c:pt idx="831">
                  <c:v>-46.7172212201544</c:v>
                </c:pt>
                <c:pt idx="832">
                  <c:v>-46.692460740227901</c:v>
                </c:pt>
                <c:pt idx="833">
                  <c:v>-46.657100768903597</c:v>
                </c:pt>
                <c:pt idx="834">
                  <c:v>-46.636508709054297</c:v>
                </c:pt>
                <c:pt idx="835">
                  <c:v>-46.583653642693797</c:v>
                </c:pt>
                <c:pt idx="836">
                  <c:v>-46.520537120542002</c:v>
                </c:pt>
                <c:pt idx="837">
                  <c:v>-46.473041092303703</c:v>
                </c:pt>
                <c:pt idx="838">
                  <c:v>-46.433671886920997</c:v>
                </c:pt>
                <c:pt idx="839">
                  <c:v>-46.394763761448701</c:v>
                </c:pt>
                <c:pt idx="840">
                  <c:v>-46.378565366115801</c:v>
                </c:pt>
                <c:pt idx="841">
                  <c:v>-46.334555513392601</c:v>
                </c:pt>
                <c:pt idx="842">
                  <c:v>-46.284493648749802</c:v>
                </c:pt>
                <c:pt idx="843">
                  <c:v>-46.226952685715297</c:v>
                </c:pt>
                <c:pt idx="844">
                  <c:v>-46.162089111113502</c:v>
                </c:pt>
                <c:pt idx="845">
                  <c:v>-46.1361803138008</c:v>
                </c:pt>
                <c:pt idx="846">
                  <c:v>-46.102547061740097</c:v>
                </c:pt>
                <c:pt idx="847">
                  <c:v>-46.071059239212197</c:v>
                </c:pt>
                <c:pt idx="848">
                  <c:v>-46.033250332320002</c:v>
                </c:pt>
                <c:pt idx="849">
                  <c:v>-45.9834202736509</c:v>
                </c:pt>
                <c:pt idx="850">
                  <c:v>-45.927330248422798</c:v>
                </c:pt>
                <c:pt idx="851">
                  <c:v>-45.867668008823699</c:v>
                </c:pt>
                <c:pt idx="852">
                  <c:v>-45.824461725699003</c:v>
                </c:pt>
                <c:pt idx="853">
                  <c:v>-45.773923099882701</c:v>
                </c:pt>
                <c:pt idx="854">
                  <c:v>-45.695774615524002</c:v>
                </c:pt>
                <c:pt idx="855">
                  <c:v>-45.638068162225402</c:v>
                </c:pt>
                <c:pt idx="856">
                  <c:v>-45.594092648443301</c:v>
                </c:pt>
                <c:pt idx="857">
                  <c:v>-45.540234069382002</c:v>
                </c:pt>
                <c:pt idx="858">
                  <c:v>-45.505012033717399</c:v>
                </c:pt>
                <c:pt idx="859">
                  <c:v>-45.456090067219598</c:v>
                </c:pt>
                <c:pt idx="860">
                  <c:v>-45.405788720564097</c:v>
                </c:pt>
                <c:pt idx="861">
                  <c:v>-45.341719562160499</c:v>
                </c:pt>
                <c:pt idx="862">
                  <c:v>-45.309621157004102</c:v>
                </c:pt>
                <c:pt idx="863">
                  <c:v>-45.248822444064601</c:v>
                </c:pt>
                <c:pt idx="864">
                  <c:v>-45.186198266567501</c:v>
                </c:pt>
                <c:pt idx="865">
                  <c:v>-45.144933233209102</c:v>
                </c:pt>
                <c:pt idx="866">
                  <c:v>-45.114893750873698</c:v>
                </c:pt>
                <c:pt idx="867">
                  <c:v>-45.089172300383197</c:v>
                </c:pt>
                <c:pt idx="868">
                  <c:v>-45.053497738538802</c:v>
                </c:pt>
                <c:pt idx="869">
                  <c:v>-45.004238991291999</c:v>
                </c:pt>
                <c:pt idx="870">
                  <c:v>-44.959762139238499</c:v>
                </c:pt>
                <c:pt idx="871">
                  <c:v>-44.903214872875701</c:v>
                </c:pt>
                <c:pt idx="872">
                  <c:v>-44.835180187088199</c:v>
                </c:pt>
                <c:pt idx="873">
                  <c:v>-44.784547240223397</c:v>
                </c:pt>
                <c:pt idx="874">
                  <c:v>-44.755399335513303</c:v>
                </c:pt>
                <c:pt idx="875">
                  <c:v>-44.680294733722299</c:v>
                </c:pt>
                <c:pt idx="876">
                  <c:v>-44.6025604871298</c:v>
                </c:pt>
                <c:pt idx="877">
                  <c:v>-44.560719667481898</c:v>
                </c:pt>
                <c:pt idx="878">
                  <c:v>-44.504411712377099</c:v>
                </c:pt>
                <c:pt idx="879">
                  <c:v>-44.429525186573599</c:v>
                </c:pt>
                <c:pt idx="880">
                  <c:v>-44.365367486883997</c:v>
                </c:pt>
                <c:pt idx="881">
                  <c:v>-44.285201716936797</c:v>
                </c:pt>
                <c:pt idx="882">
                  <c:v>-44.2387355359186</c:v>
                </c:pt>
                <c:pt idx="883">
                  <c:v>-44.188719052940698</c:v>
                </c:pt>
                <c:pt idx="884">
                  <c:v>-44.108889066309402</c:v>
                </c:pt>
                <c:pt idx="885">
                  <c:v>-44.036259500828699</c:v>
                </c:pt>
                <c:pt idx="886">
                  <c:v>-43.932336081023799</c:v>
                </c:pt>
                <c:pt idx="887">
                  <c:v>-43.888504345887199</c:v>
                </c:pt>
                <c:pt idx="888">
                  <c:v>-43.8539596268933</c:v>
                </c:pt>
                <c:pt idx="889">
                  <c:v>-43.791372607941803</c:v>
                </c:pt>
                <c:pt idx="890">
                  <c:v>-43.726916004010803</c:v>
                </c:pt>
                <c:pt idx="891">
                  <c:v>-43.675397921011303</c:v>
                </c:pt>
                <c:pt idx="892">
                  <c:v>-43.5613994690044</c:v>
                </c:pt>
                <c:pt idx="893">
                  <c:v>-43.4934217362864</c:v>
                </c:pt>
                <c:pt idx="894">
                  <c:v>-43.435507444773698</c:v>
                </c:pt>
                <c:pt idx="895">
                  <c:v>-43.383287437485201</c:v>
                </c:pt>
                <c:pt idx="896">
                  <c:v>-43.335346481330298</c:v>
                </c:pt>
                <c:pt idx="897">
                  <c:v>-43.265385080534898</c:v>
                </c:pt>
                <c:pt idx="898">
                  <c:v>-43.218511992769599</c:v>
                </c:pt>
                <c:pt idx="899">
                  <c:v>-43.1488771781775</c:v>
                </c:pt>
                <c:pt idx="900">
                  <c:v>-43.074176931894598</c:v>
                </c:pt>
                <c:pt idx="901">
                  <c:v>-42.991298887449197</c:v>
                </c:pt>
                <c:pt idx="902">
                  <c:v>-42.937553523125203</c:v>
                </c:pt>
                <c:pt idx="903">
                  <c:v>-42.858701147307499</c:v>
                </c:pt>
                <c:pt idx="904">
                  <c:v>-42.749784040324698</c:v>
                </c:pt>
                <c:pt idx="905">
                  <c:v>-42.678382696802601</c:v>
                </c:pt>
                <c:pt idx="906">
                  <c:v>-42.574876490397699</c:v>
                </c:pt>
                <c:pt idx="907">
                  <c:v>-42.494773918250502</c:v>
                </c:pt>
                <c:pt idx="908">
                  <c:v>-42.3877905002335</c:v>
                </c:pt>
                <c:pt idx="909">
                  <c:v>-42.300758726317397</c:v>
                </c:pt>
                <c:pt idx="910">
                  <c:v>-42.151724372909896</c:v>
                </c:pt>
                <c:pt idx="911">
                  <c:v>-42.080281968615402</c:v>
                </c:pt>
                <c:pt idx="912">
                  <c:v>-42.010934930237497</c:v>
                </c:pt>
                <c:pt idx="913">
                  <c:v>-41.876956947330903</c:v>
                </c:pt>
                <c:pt idx="914">
                  <c:v>-41.801955118261802</c:v>
                </c:pt>
                <c:pt idx="915">
                  <c:v>-41.705756857118601</c:v>
                </c:pt>
                <c:pt idx="916">
                  <c:v>-41.601584188788003</c:v>
                </c:pt>
                <c:pt idx="917">
                  <c:v>-41.472813248023698</c:v>
                </c:pt>
                <c:pt idx="918">
                  <c:v>-41.386394017437198</c:v>
                </c:pt>
                <c:pt idx="919">
                  <c:v>-41.321832808138304</c:v>
                </c:pt>
                <c:pt idx="920">
                  <c:v>-41.268041341604601</c:v>
                </c:pt>
                <c:pt idx="921">
                  <c:v>-41.1976047880487</c:v>
                </c:pt>
                <c:pt idx="922">
                  <c:v>-41.085054345065799</c:v>
                </c:pt>
                <c:pt idx="923">
                  <c:v>-40.978865646782602</c:v>
                </c:pt>
                <c:pt idx="924">
                  <c:v>-40.870575888399401</c:v>
                </c:pt>
                <c:pt idx="925">
                  <c:v>-40.793549462386203</c:v>
                </c:pt>
                <c:pt idx="926">
                  <c:v>-40.677755653542903</c:v>
                </c:pt>
                <c:pt idx="927">
                  <c:v>-40.565793296024502</c:v>
                </c:pt>
                <c:pt idx="928">
                  <c:v>-40.479097066109198</c:v>
                </c:pt>
                <c:pt idx="929">
                  <c:v>-40.361858456343803</c:v>
                </c:pt>
                <c:pt idx="930">
                  <c:v>-40.271433843079798</c:v>
                </c:pt>
                <c:pt idx="931">
                  <c:v>-40.132618814400999</c:v>
                </c:pt>
                <c:pt idx="932">
                  <c:v>-40.065123914173299</c:v>
                </c:pt>
                <c:pt idx="933">
                  <c:v>-39.9453421759317</c:v>
                </c:pt>
                <c:pt idx="934">
                  <c:v>-39.804201565627601</c:v>
                </c:pt>
                <c:pt idx="935">
                  <c:v>-39.695750311164403</c:v>
                </c:pt>
                <c:pt idx="936">
                  <c:v>-39.603150918500397</c:v>
                </c:pt>
                <c:pt idx="937">
                  <c:v>-39.497551113078799</c:v>
                </c:pt>
                <c:pt idx="938">
                  <c:v>-39.391882659041599</c:v>
                </c:pt>
                <c:pt idx="939">
                  <c:v>-39.283558500525402</c:v>
                </c:pt>
                <c:pt idx="940">
                  <c:v>-39.0986140492139</c:v>
                </c:pt>
                <c:pt idx="941">
                  <c:v>-38.940354835873798</c:v>
                </c:pt>
                <c:pt idx="942">
                  <c:v>-38.855721641014803</c:v>
                </c:pt>
                <c:pt idx="943">
                  <c:v>-38.741360972376597</c:v>
                </c:pt>
                <c:pt idx="944">
                  <c:v>-38.575825508002502</c:v>
                </c:pt>
                <c:pt idx="945">
                  <c:v>-38.422944415013497</c:v>
                </c:pt>
                <c:pt idx="946">
                  <c:v>-38.217756171148501</c:v>
                </c:pt>
                <c:pt idx="947">
                  <c:v>-38.1359906323692</c:v>
                </c:pt>
                <c:pt idx="948">
                  <c:v>-37.988984303330703</c:v>
                </c:pt>
                <c:pt idx="949">
                  <c:v>-37.859541770337401</c:v>
                </c:pt>
                <c:pt idx="950">
                  <c:v>-37.614146563672399</c:v>
                </c:pt>
                <c:pt idx="951">
                  <c:v>-37.432981673830497</c:v>
                </c:pt>
                <c:pt idx="952">
                  <c:v>-37.240633457740103</c:v>
                </c:pt>
                <c:pt idx="953">
                  <c:v>-37.064538543416496</c:v>
                </c:pt>
                <c:pt idx="954">
                  <c:v>-36.856970196148502</c:v>
                </c:pt>
                <c:pt idx="955">
                  <c:v>-36.7240784903587</c:v>
                </c:pt>
                <c:pt idx="956">
                  <c:v>-36.461290234045101</c:v>
                </c:pt>
                <c:pt idx="957">
                  <c:v>-36.288731029356398</c:v>
                </c:pt>
                <c:pt idx="958">
                  <c:v>-36.158150486584802</c:v>
                </c:pt>
                <c:pt idx="959">
                  <c:v>-35.995517963734898</c:v>
                </c:pt>
                <c:pt idx="960">
                  <c:v>-35.924205079554099</c:v>
                </c:pt>
                <c:pt idx="961">
                  <c:v>-35.735289052183703</c:v>
                </c:pt>
                <c:pt idx="962">
                  <c:v>-35.499843454037403</c:v>
                </c:pt>
                <c:pt idx="963">
                  <c:v>-35.3820376818624</c:v>
                </c:pt>
                <c:pt idx="964">
                  <c:v>-35.094909891473698</c:v>
                </c:pt>
                <c:pt idx="965">
                  <c:v>-34.852188836282203</c:v>
                </c:pt>
                <c:pt idx="966">
                  <c:v>-34.5925050136103</c:v>
                </c:pt>
                <c:pt idx="967">
                  <c:v>-34.440353944631298</c:v>
                </c:pt>
                <c:pt idx="968">
                  <c:v>-34.301272794374299</c:v>
                </c:pt>
                <c:pt idx="969">
                  <c:v>-34.060287598623603</c:v>
                </c:pt>
                <c:pt idx="970">
                  <c:v>-33.880565464931003</c:v>
                </c:pt>
                <c:pt idx="971">
                  <c:v>-33.705637134801002</c:v>
                </c:pt>
                <c:pt idx="972">
                  <c:v>-33.517918899513298</c:v>
                </c:pt>
                <c:pt idx="973">
                  <c:v>-33.313449902363402</c:v>
                </c:pt>
                <c:pt idx="974">
                  <c:v>-33.121904062861503</c:v>
                </c:pt>
                <c:pt idx="975">
                  <c:v>-32.871839620237203</c:v>
                </c:pt>
                <c:pt idx="976">
                  <c:v>-32.587616237272897</c:v>
                </c:pt>
                <c:pt idx="977">
                  <c:v>-32.242782948990602</c:v>
                </c:pt>
                <c:pt idx="978">
                  <c:v>-32.053596510495197</c:v>
                </c:pt>
                <c:pt idx="979">
                  <c:v>-31.786750605454898</c:v>
                </c:pt>
                <c:pt idx="980">
                  <c:v>-31.638473042993802</c:v>
                </c:pt>
                <c:pt idx="981">
                  <c:v>-31.3478194970657</c:v>
                </c:pt>
                <c:pt idx="982">
                  <c:v>-31.1116394871392</c:v>
                </c:pt>
                <c:pt idx="983">
                  <c:v>-30.7680366436865</c:v>
                </c:pt>
                <c:pt idx="984">
                  <c:v>-30.296412795945301</c:v>
                </c:pt>
                <c:pt idx="985">
                  <c:v>-30.027000430441898</c:v>
                </c:pt>
                <c:pt idx="986">
                  <c:v>-29.7297289061922</c:v>
                </c:pt>
                <c:pt idx="987">
                  <c:v>-29.501611970373801</c:v>
                </c:pt>
                <c:pt idx="988">
                  <c:v>-28.9728409828171</c:v>
                </c:pt>
                <c:pt idx="989">
                  <c:v>-28.744013972223598</c:v>
                </c:pt>
                <c:pt idx="990">
                  <c:v>-28.515771612168301</c:v>
                </c:pt>
                <c:pt idx="991">
                  <c:v>-28.141902868041601</c:v>
                </c:pt>
                <c:pt idx="992">
                  <c:v>-27.650091022807398</c:v>
                </c:pt>
                <c:pt idx="993">
                  <c:v>-27.2675960854633</c:v>
                </c:pt>
                <c:pt idx="994">
                  <c:v>-26.711759255426799</c:v>
                </c:pt>
                <c:pt idx="995">
                  <c:v>-26.196050662898202</c:v>
                </c:pt>
                <c:pt idx="996">
                  <c:v>-25.0030285180219</c:v>
                </c:pt>
                <c:pt idx="997">
                  <c:v>-24.331437949725402</c:v>
                </c:pt>
                <c:pt idx="998">
                  <c:v>-23.160830875366099</c:v>
                </c:pt>
                <c:pt idx="999">
                  <c:v>-21.527021763145498</c:v>
                </c:pt>
                <c:pt idx="1000">
                  <c:v>-17.388847405562899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C8F-4D11-8FF8-E7866A6421F5}"/>
            </c:ext>
          </c:extLst>
        </c:ser>
        <c:ser>
          <c:idx val="4"/>
          <c:order val="4"/>
          <c:tx>
            <c:strRef>
              <c:f>'[NR-U indoor sub7 calibration_final_v3.xlsx](20,40,20,40), UE RSSI'!$F$1</c:f>
              <c:strCache>
                <c:ptCount val="1"/>
                <c:pt idx="0">
                  <c:v>Samsung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RSSI'!$F$2:$F$1002</c:f>
              <c:numCache>
                <c:formatCode>General</c:formatCode>
                <c:ptCount val="1001"/>
                <c:pt idx="0">
                  <c:v>-81.99</c:v>
                </c:pt>
                <c:pt idx="1">
                  <c:v>-81.814311089292559</c:v>
                </c:pt>
                <c:pt idx="2">
                  <c:v>-81.664699266981486</c:v>
                </c:pt>
                <c:pt idx="3">
                  <c:v>-81.48490460181327</c:v>
                </c:pt>
                <c:pt idx="4">
                  <c:v>-81.277633931360981</c:v>
                </c:pt>
                <c:pt idx="5">
                  <c:v>-81.065672638844816</c:v>
                </c:pt>
                <c:pt idx="6">
                  <c:v>-80.906536779152717</c:v>
                </c:pt>
                <c:pt idx="7">
                  <c:v>-80.729892354400349</c:v>
                </c:pt>
                <c:pt idx="8">
                  <c:v>-80.575212286845428</c:v>
                </c:pt>
                <c:pt idx="9">
                  <c:v>-80.410430046879057</c:v>
                </c:pt>
                <c:pt idx="10">
                  <c:v>-80.248685302400162</c:v>
                </c:pt>
                <c:pt idx="11">
                  <c:v>-80.123496647470517</c:v>
                </c:pt>
                <c:pt idx="12">
                  <c:v>-80.025559532597654</c:v>
                </c:pt>
                <c:pt idx="13">
                  <c:v>-79.885951576923986</c:v>
                </c:pt>
                <c:pt idx="14">
                  <c:v>-79.761761991074366</c:v>
                </c:pt>
                <c:pt idx="15">
                  <c:v>-79.624873460943874</c:v>
                </c:pt>
                <c:pt idx="16">
                  <c:v>-79.471371034431186</c:v>
                </c:pt>
                <c:pt idx="17">
                  <c:v>-79.335805924971766</c:v>
                </c:pt>
                <c:pt idx="18">
                  <c:v>-79.205132384198407</c:v>
                </c:pt>
                <c:pt idx="19">
                  <c:v>-79.108204302364527</c:v>
                </c:pt>
                <c:pt idx="20">
                  <c:v>-79.00132371011189</c:v>
                </c:pt>
                <c:pt idx="21">
                  <c:v>-78.882667940098358</c:v>
                </c:pt>
                <c:pt idx="22">
                  <c:v>-78.772603687327177</c:v>
                </c:pt>
                <c:pt idx="23">
                  <c:v>-78.668052754385357</c:v>
                </c:pt>
                <c:pt idx="24">
                  <c:v>-78.531300313206586</c:v>
                </c:pt>
                <c:pt idx="25">
                  <c:v>-78.460529265186366</c:v>
                </c:pt>
                <c:pt idx="26">
                  <c:v>-78.351460888990175</c:v>
                </c:pt>
                <c:pt idx="27">
                  <c:v>-78.279846338851328</c:v>
                </c:pt>
                <c:pt idx="28">
                  <c:v>-78.179163202519774</c:v>
                </c:pt>
                <c:pt idx="29">
                  <c:v>-78.076620392878681</c:v>
                </c:pt>
                <c:pt idx="30">
                  <c:v>-77.972867509461466</c:v>
                </c:pt>
                <c:pt idx="31">
                  <c:v>-77.893390985942276</c:v>
                </c:pt>
                <c:pt idx="32">
                  <c:v>-77.778971065958061</c:v>
                </c:pt>
                <c:pt idx="33">
                  <c:v>-77.694805980030196</c:v>
                </c:pt>
                <c:pt idx="34">
                  <c:v>-77.621927745256201</c:v>
                </c:pt>
                <c:pt idx="35">
                  <c:v>-77.514553277954988</c:v>
                </c:pt>
                <c:pt idx="36">
                  <c:v>-77.417270925302205</c:v>
                </c:pt>
                <c:pt idx="37">
                  <c:v>-77.338814109146668</c:v>
                </c:pt>
                <c:pt idx="38">
                  <c:v>-77.226462623254321</c:v>
                </c:pt>
                <c:pt idx="39">
                  <c:v>-77.141207110593939</c:v>
                </c:pt>
                <c:pt idx="40">
                  <c:v>-77.06153850759874</c:v>
                </c:pt>
                <c:pt idx="41">
                  <c:v>-76.981015149223083</c:v>
                </c:pt>
                <c:pt idx="42">
                  <c:v>-76.908111999565307</c:v>
                </c:pt>
                <c:pt idx="43">
                  <c:v>-76.829321436129035</c:v>
                </c:pt>
                <c:pt idx="44">
                  <c:v>-76.767718316882537</c:v>
                </c:pt>
                <c:pt idx="45">
                  <c:v>-76.714721578812032</c:v>
                </c:pt>
                <c:pt idx="46">
                  <c:v>-76.636809846588605</c:v>
                </c:pt>
                <c:pt idx="47">
                  <c:v>-76.548637237515649</c:v>
                </c:pt>
                <c:pt idx="48">
                  <c:v>-76.454116698670418</c:v>
                </c:pt>
                <c:pt idx="49">
                  <c:v>-76.386782535349241</c:v>
                </c:pt>
                <c:pt idx="50">
                  <c:v>-76.298046158346864</c:v>
                </c:pt>
                <c:pt idx="51">
                  <c:v>-76.211844604491063</c:v>
                </c:pt>
                <c:pt idx="52">
                  <c:v>-76.122538849707993</c:v>
                </c:pt>
                <c:pt idx="53">
                  <c:v>-76.039779813534636</c:v>
                </c:pt>
                <c:pt idx="54">
                  <c:v>-75.989245616425862</c:v>
                </c:pt>
                <c:pt idx="55">
                  <c:v>-75.931293232606151</c:v>
                </c:pt>
                <c:pt idx="56">
                  <c:v>-75.853104457918747</c:v>
                </c:pt>
                <c:pt idx="57">
                  <c:v>-75.793530847202021</c:v>
                </c:pt>
                <c:pt idx="58">
                  <c:v>-75.719544318464401</c:v>
                </c:pt>
                <c:pt idx="59">
                  <c:v>-75.655335323360305</c:v>
                </c:pt>
                <c:pt idx="60">
                  <c:v>-75.584530725756252</c:v>
                </c:pt>
                <c:pt idx="61">
                  <c:v>-75.523031212091553</c:v>
                </c:pt>
                <c:pt idx="62">
                  <c:v>-75.459149143959678</c:v>
                </c:pt>
                <c:pt idx="63">
                  <c:v>-75.390211701766631</c:v>
                </c:pt>
                <c:pt idx="64">
                  <c:v>-75.329485891891338</c:v>
                </c:pt>
                <c:pt idx="65">
                  <c:v>-75.263305518007414</c:v>
                </c:pt>
                <c:pt idx="66">
                  <c:v>-75.19944021148325</c:v>
                </c:pt>
                <c:pt idx="67">
                  <c:v>-75.134943258306109</c:v>
                </c:pt>
                <c:pt idx="68">
                  <c:v>-75.057923897664665</c:v>
                </c:pt>
                <c:pt idx="69">
                  <c:v>-74.995103906926175</c:v>
                </c:pt>
                <c:pt idx="70">
                  <c:v>-74.940892734143929</c:v>
                </c:pt>
                <c:pt idx="71">
                  <c:v>-74.874646484272333</c:v>
                </c:pt>
                <c:pt idx="72">
                  <c:v>-74.823629089076292</c:v>
                </c:pt>
                <c:pt idx="73">
                  <c:v>-74.768561154601755</c:v>
                </c:pt>
                <c:pt idx="74">
                  <c:v>-74.702171862219558</c:v>
                </c:pt>
                <c:pt idx="75">
                  <c:v>-74.645449305215109</c:v>
                </c:pt>
                <c:pt idx="76">
                  <c:v>-74.570592383418074</c:v>
                </c:pt>
                <c:pt idx="77">
                  <c:v>-74.499397406488811</c:v>
                </c:pt>
                <c:pt idx="78">
                  <c:v>-74.427291819425861</c:v>
                </c:pt>
                <c:pt idx="79">
                  <c:v>-74.333347416755061</c:v>
                </c:pt>
                <c:pt idx="80">
                  <c:v>-74.243097847609661</c:v>
                </c:pt>
                <c:pt idx="81">
                  <c:v>-74.184065321378398</c:v>
                </c:pt>
                <c:pt idx="82">
                  <c:v>-74.120224796742306</c:v>
                </c:pt>
                <c:pt idx="83">
                  <c:v>-74.052979581772405</c:v>
                </c:pt>
                <c:pt idx="84">
                  <c:v>-74.004359858718658</c:v>
                </c:pt>
                <c:pt idx="85">
                  <c:v>-73.948077610602695</c:v>
                </c:pt>
                <c:pt idx="86">
                  <c:v>-73.897811747759206</c:v>
                </c:pt>
                <c:pt idx="87">
                  <c:v>-73.837229844168803</c:v>
                </c:pt>
                <c:pt idx="88">
                  <c:v>-73.785002227961868</c:v>
                </c:pt>
                <c:pt idx="89">
                  <c:v>-73.723140124464891</c:v>
                </c:pt>
                <c:pt idx="90">
                  <c:v>-73.669698894980584</c:v>
                </c:pt>
                <c:pt idx="91">
                  <c:v>-73.616364293160501</c:v>
                </c:pt>
                <c:pt idx="92">
                  <c:v>-73.5708843685387</c:v>
                </c:pt>
                <c:pt idx="93">
                  <c:v>-73.500754135984863</c:v>
                </c:pt>
                <c:pt idx="94">
                  <c:v>-73.448196090673164</c:v>
                </c:pt>
                <c:pt idx="95">
                  <c:v>-73.388052242616098</c:v>
                </c:pt>
                <c:pt idx="96">
                  <c:v>-73.325547950495547</c:v>
                </c:pt>
                <c:pt idx="97">
                  <c:v>-73.291084861154459</c:v>
                </c:pt>
                <c:pt idx="98">
                  <c:v>-73.249393211147108</c:v>
                </c:pt>
                <c:pt idx="99">
                  <c:v>-73.200298624381588</c:v>
                </c:pt>
                <c:pt idx="100">
                  <c:v>-73.161130091421512</c:v>
                </c:pt>
                <c:pt idx="101">
                  <c:v>-73.108577811582379</c:v>
                </c:pt>
                <c:pt idx="102">
                  <c:v>-73.058401288135457</c:v>
                </c:pt>
                <c:pt idx="103">
                  <c:v>-73.003364050932902</c:v>
                </c:pt>
                <c:pt idx="104">
                  <c:v>-72.969816519364073</c:v>
                </c:pt>
                <c:pt idx="105">
                  <c:v>-72.926622349027397</c:v>
                </c:pt>
                <c:pt idx="106">
                  <c:v>-72.854266976646372</c:v>
                </c:pt>
                <c:pt idx="107">
                  <c:v>-72.785831903280013</c:v>
                </c:pt>
                <c:pt idx="108">
                  <c:v>-72.740684412365468</c:v>
                </c:pt>
                <c:pt idx="109">
                  <c:v>-72.697441622090153</c:v>
                </c:pt>
                <c:pt idx="110">
                  <c:v>-72.636151837137248</c:v>
                </c:pt>
                <c:pt idx="111">
                  <c:v>-72.582220505276538</c:v>
                </c:pt>
                <c:pt idx="112">
                  <c:v>-72.496814729400938</c:v>
                </c:pt>
                <c:pt idx="113">
                  <c:v>-72.448442439778873</c:v>
                </c:pt>
                <c:pt idx="114">
                  <c:v>-72.383245351474102</c:v>
                </c:pt>
                <c:pt idx="115">
                  <c:v>-72.334578218801397</c:v>
                </c:pt>
                <c:pt idx="116">
                  <c:v>-72.278972002086277</c:v>
                </c:pt>
                <c:pt idx="117">
                  <c:v>-72.228741841448226</c:v>
                </c:pt>
                <c:pt idx="118">
                  <c:v>-72.182533769973475</c:v>
                </c:pt>
                <c:pt idx="119">
                  <c:v>-72.133736018209149</c:v>
                </c:pt>
                <c:pt idx="120">
                  <c:v>-72.083501422918914</c:v>
                </c:pt>
                <c:pt idx="121">
                  <c:v>-72.038009045825831</c:v>
                </c:pt>
                <c:pt idx="122">
                  <c:v>-71.985026673141178</c:v>
                </c:pt>
                <c:pt idx="123">
                  <c:v>-71.950449098657316</c:v>
                </c:pt>
                <c:pt idx="124">
                  <c:v>-71.908807195647356</c:v>
                </c:pt>
                <c:pt idx="125">
                  <c:v>-71.860605172315374</c:v>
                </c:pt>
                <c:pt idx="126">
                  <c:v>-71.819461763057205</c:v>
                </c:pt>
                <c:pt idx="127">
                  <c:v>-71.78356107141515</c:v>
                </c:pt>
                <c:pt idx="128">
                  <c:v>-71.724462167499354</c:v>
                </c:pt>
                <c:pt idx="129">
                  <c:v>-71.678857976795342</c:v>
                </c:pt>
                <c:pt idx="130">
                  <c:v>-71.640073050179666</c:v>
                </c:pt>
                <c:pt idx="131">
                  <c:v>-71.590640897929532</c:v>
                </c:pt>
                <c:pt idx="132">
                  <c:v>-71.552699391069908</c:v>
                </c:pt>
                <c:pt idx="133">
                  <c:v>-71.502429328333378</c:v>
                </c:pt>
                <c:pt idx="134">
                  <c:v>-71.432877757010459</c:v>
                </c:pt>
                <c:pt idx="135">
                  <c:v>-71.367648521766867</c:v>
                </c:pt>
                <c:pt idx="136">
                  <c:v>-71.302643554049169</c:v>
                </c:pt>
                <c:pt idx="137">
                  <c:v>-71.257485218422772</c:v>
                </c:pt>
                <c:pt idx="138">
                  <c:v>-71.207398966493685</c:v>
                </c:pt>
                <c:pt idx="139">
                  <c:v>-71.162898860900185</c:v>
                </c:pt>
                <c:pt idx="140">
                  <c:v>-71.127266909059813</c:v>
                </c:pt>
                <c:pt idx="141">
                  <c:v>-71.077195433510624</c:v>
                </c:pt>
                <c:pt idx="142">
                  <c:v>-71.0389199724424</c:v>
                </c:pt>
                <c:pt idx="143">
                  <c:v>-71.013128816372557</c:v>
                </c:pt>
                <c:pt idx="144">
                  <c:v>-70.97366804319104</c:v>
                </c:pt>
                <c:pt idx="145">
                  <c:v>-70.939766574497682</c:v>
                </c:pt>
                <c:pt idx="146">
                  <c:v>-70.899233119152726</c:v>
                </c:pt>
                <c:pt idx="147">
                  <c:v>-70.853102766259568</c:v>
                </c:pt>
                <c:pt idx="148">
                  <c:v>-70.796858620642723</c:v>
                </c:pt>
                <c:pt idx="149">
                  <c:v>-70.762562392081165</c:v>
                </c:pt>
                <c:pt idx="150">
                  <c:v>-70.713148012101641</c:v>
                </c:pt>
                <c:pt idx="151">
                  <c:v>-70.663300189746948</c:v>
                </c:pt>
                <c:pt idx="152">
                  <c:v>-70.627718877284906</c:v>
                </c:pt>
                <c:pt idx="153">
                  <c:v>-70.590319960817666</c:v>
                </c:pt>
                <c:pt idx="154">
                  <c:v>-70.542050119807243</c:v>
                </c:pt>
                <c:pt idx="155">
                  <c:v>-70.507215361833232</c:v>
                </c:pt>
                <c:pt idx="156">
                  <c:v>-70.462286680331204</c:v>
                </c:pt>
                <c:pt idx="157">
                  <c:v>-70.423889066596345</c:v>
                </c:pt>
                <c:pt idx="158">
                  <c:v>-70.373998207582176</c:v>
                </c:pt>
                <c:pt idx="159">
                  <c:v>-70.33662877813228</c:v>
                </c:pt>
                <c:pt idx="160">
                  <c:v>-70.287982448662092</c:v>
                </c:pt>
                <c:pt idx="161">
                  <c:v>-70.234140869434327</c:v>
                </c:pt>
                <c:pt idx="162">
                  <c:v>-70.192541287228934</c:v>
                </c:pt>
                <c:pt idx="163">
                  <c:v>-70.154981584315223</c:v>
                </c:pt>
                <c:pt idx="164">
                  <c:v>-70.13017248746894</c:v>
                </c:pt>
                <c:pt idx="165">
                  <c:v>-70.080787654912243</c:v>
                </c:pt>
                <c:pt idx="166">
                  <c:v>-70.039876654758572</c:v>
                </c:pt>
                <c:pt idx="167">
                  <c:v>-70.011421293608493</c:v>
                </c:pt>
                <c:pt idx="168">
                  <c:v>-69.984494329599187</c:v>
                </c:pt>
                <c:pt idx="169">
                  <c:v>-69.953523659802613</c:v>
                </c:pt>
                <c:pt idx="170">
                  <c:v>-69.916628105712832</c:v>
                </c:pt>
                <c:pt idx="171">
                  <c:v>-69.889333870574603</c:v>
                </c:pt>
                <c:pt idx="172">
                  <c:v>-69.852116226318032</c:v>
                </c:pt>
                <c:pt idx="173">
                  <c:v>-69.809566692624045</c:v>
                </c:pt>
                <c:pt idx="174">
                  <c:v>-69.775033587414114</c:v>
                </c:pt>
                <c:pt idx="175">
                  <c:v>-69.722807499493499</c:v>
                </c:pt>
                <c:pt idx="176">
                  <c:v>-69.6896699761203</c:v>
                </c:pt>
                <c:pt idx="177">
                  <c:v>-69.645766946730248</c:v>
                </c:pt>
                <c:pt idx="178">
                  <c:v>-69.604410825359793</c:v>
                </c:pt>
                <c:pt idx="179">
                  <c:v>-69.563657793920527</c:v>
                </c:pt>
                <c:pt idx="180">
                  <c:v>-69.516289342833517</c:v>
                </c:pt>
                <c:pt idx="181">
                  <c:v>-69.477674906488517</c:v>
                </c:pt>
                <c:pt idx="182">
                  <c:v>-69.446587803672656</c:v>
                </c:pt>
                <c:pt idx="183">
                  <c:v>-69.397868171570849</c:v>
                </c:pt>
                <c:pt idx="184">
                  <c:v>-69.339888784710894</c:v>
                </c:pt>
                <c:pt idx="185">
                  <c:v>-69.295131906717771</c:v>
                </c:pt>
                <c:pt idx="186">
                  <c:v>-69.257045154646818</c:v>
                </c:pt>
                <c:pt idx="187">
                  <c:v>-69.225073380857708</c:v>
                </c:pt>
                <c:pt idx="188">
                  <c:v>-69.181848090497482</c:v>
                </c:pt>
                <c:pt idx="189">
                  <c:v>-69.143759049921854</c:v>
                </c:pt>
                <c:pt idx="190">
                  <c:v>-69.102717487732605</c:v>
                </c:pt>
                <c:pt idx="191">
                  <c:v>-69.061021913836086</c:v>
                </c:pt>
                <c:pt idx="192">
                  <c:v>-69.018154203085061</c:v>
                </c:pt>
                <c:pt idx="193">
                  <c:v>-68.972253045566362</c:v>
                </c:pt>
                <c:pt idx="194">
                  <c:v>-68.940357056970328</c:v>
                </c:pt>
                <c:pt idx="195">
                  <c:v>-68.889134046811463</c:v>
                </c:pt>
                <c:pt idx="196">
                  <c:v>-68.81898647150247</c:v>
                </c:pt>
                <c:pt idx="197">
                  <c:v>-68.77378435041841</c:v>
                </c:pt>
                <c:pt idx="198">
                  <c:v>-68.716514282625241</c:v>
                </c:pt>
                <c:pt idx="199">
                  <c:v>-68.671167632162081</c:v>
                </c:pt>
                <c:pt idx="200">
                  <c:v>-68.631196941997956</c:v>
                </c:pt>
                <c:pt idx="201">
                  <c:v>-68.595999478194699</c:v>
                </c:pt>
                <c:pt idx="202">
                  <c:v>-68.560092944829762</c:v>
                </c:pt>
                <c:pt idx="203">
                  <c:v>-68.537917390761578</c:v>
                </c:pt>
                <c:pt idx="204">
                  <c:v>-68.488029688448734</c:v>
                </c:pt>
                <c:pt idx="205">
                  <c:v>-68.457306986195206</c:v>
                </c:pt>
                <c:pt idx="206">
                  <c:v>-68.429295550148069</c:v>
                </c:pt>
                <c:pt idx="207">
                  <c:v>-68.382295399914128</c:v>
                </c:pt>
                <c:pt idx="208">
                  <c:v>-68.348072363740044</c:v>
                </c:pt>
                <c:pt idx="209">
                  <c:v>-68.321888326447876</c:v>
                </c:pt>
                <c:pt idx="210">
                  <c:v>-68.293583896902575</c:v>
                </c:pt>
                <c:pt idx="211">
                  <c:v>-68.254434806192393</c:v>
                </c:pt>
                <c:pt idx="212">
                  <c:v>-68.205022257466766</c:v>
                </c:pt>
                <c:pt idx="213">
                  <c:v>-68.149308043134795</c:v>
                </c:pt>
                <c:pt idx="214">
                  <c:v>-68.116477120576235</c:v>
                </c:pt>
                <c:pt idx="215">
                  <c:v>-68.081731491099362</c:v>
                </c:pt>
                <c:pt idx="216">
                  <c:v>-68.044226602173893</c:v>
                </c:pt>
                <c:pt idx="217">
                  <c:v>-67.999464357687344</c:v>
                </c:pt>
                <c:pt idx="218">
                  <c:v>-67.970343413221158</c:v>
                </c:pt>
                <c:pt idx="219">
                  <c:v>-67.931527796973668</c:v>
                </c:pt>
                <c:pt idx="220">
                  <c:v>-67.897101871724757</c:v>
                </c:pt>
                <c:pt idx="221">
                  <c:v>-67.847667851402974</c:v>
                </c:pt>
                <c:pt idx="222">
                  <c:v>-67.810377259148609</c:v>
                </c:pt>
                <c:pt idx="223">
                  <c:v>-67.762870469837239</c:v>
                </c:pt>
                <c:pt idx="224">
                  <c:v>-67.729078014198052</c:v>
                </c:pt>
                <c:pt idx="225">
                  <c:v>-67.691761691058332</c:v>
                </c:pt>
                <c:pt idx="226">
                  <c:v>-67.650346212131097</c:v>
                </c:pt>
                <c:pt idx="227">
                  <c:v>-67.596861644991179</c:v>
                </c:pt>
                <c:pt idx="228">
                  <c:v>-67.559948315690079</c:v>
                </c:pt>
                <c:pt idx="229">
                  <c:v>-67.502575635878017</c:v>
                </c:pt>
                <c:pt idx="230">
                  <c:v>-67.47230438237186</c:v>
                </c:pt>
                <c:pt idx="231">
                  <c:v>-67.428673651530303</c:v>
                </c:pt>
                <c:pt idx="232">
                  <c:v>-67.396693761934429</c:v>
                </c:pt>
                <c:pt idx="233">
                  <c:v>-67.364788566150565</c:v>
                </c:pt>
                <c:pt idx="234">
                  <c:v>-67.31477364452644</c:v>
                </c:pt>
                <c:pt idx="235">
                  <c:v>-67.278322696450857</c:v>
                </c:pt>
                <c:pt idx="236">
                  <c:v>-67.232312108243505</c:v>
                </c:pt>
                <c:pt idx="237">
                  <c:v>-67.186720847418897</c:v>
                </c:pt>
                <c:pt idx="238">
                  <c:v>-67.137920945234356</c:v>
                </c:pt>
                <c:pt idx="239">
                  <c:v>-67.104764140403944</c:v>
                </c:pt>
                <c:pt idx="240">
                  <c:v>-67.062256365951754</c:v>
                </c:pt>
                <c:pt idx="241">
                  <c:v>-67.02011700327337</c:v>
                </c:pt>
                <c:pt idx="242">
                  <c:v>-66.985123845864251</c:v>
                </c:pt>
                <c:pt idx="243">
                  <c:v>-66.943024447304353</c:v>
                </c:pt>
                <c:pt idx="244">
                  <c:v>-66.908964869662967</c:v>
                </c:pt>
                <c:pt idx="245">
                  <c:v>-66.872167183564301</c:v>
                </c:pt>
                <c:pt idx="246">
                  <c:v>-66.825733803858412</c:v>
                </c:pt>
                <c:pt idx="247">
                  <c:v>-66.782702394110586</c:v>
                </c:pt>
                <c:pt idx="248">
                  <c:v>-66.738050085414926</c:v>
                </c:pt>
                <c:pt idx="249">
                  <c:v>-66.693282654198313</c:v>
                </c:pt>
                <c:pt idx="250">
                  <c:v>-66.650499187927124</c:v>
                </c:pt>
                <c:pt idx="251">
                  <c:v>-66.593893415120718</c:v>
                </c:pt>
                <c:pt idx="252">
                  <c:v>-66.554202325846617</c:v>
                </c:pt>
                <c:pt idx="253">
                  <c:v>-66.507522729373406</c:v>
                </c:pt>
                <c:pt idx="254">
                  <c:v>-66.481701572868729</c:v>
                </c:pt>
                <c:pt idx="255">
                  <c:v>-66.453691897783798</c:v>
                </c:pt>
                <c:pt idx="256">
                  <c:v>-66.42191284601553</c:v>
                </c:pt>
                <c:pt idx="257">
                  <c:v>-66.386375581931816</c:v>
                </c:pt>
                <c:pt idx="258">
                  <c:v>-66.337796471748632</c:v>
                </c:pt>
                <c:pt idx="259">
                  <c:v>-66.292324477481742</c:v>
                </c:pt>
                <c:pt idx="260">
                  <c:v>-66.252654084746808</c:v>
                </c:pt>
                <c:pt idx="261">
                  <c:v>-66.213183036721674</c:v>
                </c:pt>
                <c:pt idx="262">
                  <c:v>-66.17751331378804</c:v>
                </c:pt>
                <c:pt idx="263">
                  <c:v>-66.144891077816268</c:v>
                </c:pt>
                <c:pt idx="264">
                  <c:v>-66.118087269465974</c:v>
                </c:pt>
                <c:pt idx="265">
                  <c:v>-66.086128246489977</c:v>
                </c:pt>
                <c:pt idx="266">
                  <c:v>-66.045653958922685</c:v>
                </c:pt>
                <c:pt idx="267">
                  <c:v>-65.989398038859449</c:v>
                </c:pt>
                <c:pt idx="268">
                  <c:v>-65.949441379493067</c:v>
                </c:pt>
                <c:pt idx="269">
                  <c:v>-65.907691984091272</c:v>
                </c:pt>
                <c:pt idx="270">
                  <c:v>-65.873181704037393</c:v>
                </c:pt>
                <c:pt idx="271">
                  <c:v>-65.839285773984344</c:v>
                </c:pt>
                <c:pt idx="272">
                  <c:v>-65.801181652699</c:v>
                </c:pt>
                <c:pt idx="273">
                  <c:v>-65.763822726363003</c:v>
                </c:pt>
                <c:pt idx="274">
                  <c:v>-65.723603874847214</c:v>
                </c:pt>
                <c:pt idx="275">
                  <c:v>-65.679712910200834</c:v>
                </c:pt>
                <c:pt idx="276">
                  <c:v>-65.628195745466428</c:v>
                </c:pt>
                <c:pt idx="277">
                  <c:v>-65.581564611125074</c:v>
                </c:pt>
                <c:pt idx="278">
                  <c:v>-65.528633895758304</c:v>
                </c:pt>
                <c:pt idx="279">
                  <c:v>-65.488493104999691</c:v>
                </c:pt>
                <c:pt idx="280">
                  <c:v>-65.456147141369513</c:v>
                </c:pt>
                <c:pt idx="281">
                  <c:v>-65.422845322749225</c:v>
                </c:pt>
                <c:pt idx="282">
                  <c:v>-65.385151984202636</c:v>
                </c:pt>
                <c:pt idx="283">
                  <c:v>-65.356895512894383</c:v>
                </c:pt>
                <c:pt idx="284">
                  <c:v>-65.333787653526485</c:v>
                </c:pt>
                <c:pt idx="285">
                  <c:v>-65.302305947986113</c:v>
                </c:pt>
                <c:pt idx="286">
                  <c:v>-65.266044844221369</c:v>
                </c:pt>
                <c:pt idx="287">
                  <c:v>-65.222533155614173</c:v>
                </c:pt>
                <c:pt idx="288">
                  <c:v>-65.189727918119374</c:v>
                </c:pt>
                <c:pt idx="289">
                  <c:v>-65.145903650999145</c:v>
                </c:pt>
                <c:pt idx="290">
                  <c:v>-65.104252888752868</c:v>
                </c:pt>
                <c:pt idx="291">
                  <c:v>-65.067633514295849</c:v>
                </c:pt>
                <c:pt idx="292">
                  <c:v>-65.040868621876172</c:v>
                </c:pt>
                <c:pt idx="293">
                  <c:v>-65.004872087308186</c:v>
                </c:pt>
                <c:pt idx="294">
                  <c:v>-64.973916517826027</c:v>
                </c:pt>
                <c:pt idx="295">
                  <c:v>-64.931121759974531</c:v>
                </c:pt>
                <c:pt idx="296">
                  <c:v>-64.900294726078798</c:v>
                </c:pt>
                <c:pt idx="297">
                  <c:v>-64.869263701236591</c:v>
                </c:pt>
                <c:pt idx="298">
                  <c:v>-64.833337374820786</c:v>
                </c:pt>
                <c:pt idx="299">
                  <c:v>-64.788503295043341</c:v>
                </c:pt>
                <c:pt idx="300">
                  <c:v>-64.75821474517393</c:v>
                </c:pt>
                <c:pt idx="301">
                  <c:v>-64.701302865313792</c:v>
                </c:pt>
                <c:pt idx="302">
                  <c:v>-64.667017327052775</c:v>
                </c:pt>
                <c:pt idx="303">
                  <c:v>-64.645122482493946</c:v>
                </c:pt>
                <c:pt idx="304">
                  <c:v>-64.606635108297255</c:v>
                </c:pt>
                <c:pt idx="305">
                  <c:v>-64.573070915562823</c:v>
                </c:pt>
                <c:pt idx="306">
                  <c:v>-64.532698943481819</c:v>
                </c:pt>
                <c:pt idx="307">
                  <c:v>-64.502736439129251</c:v>
                </c:pt>
                <c:pt idx="308">
                  <c:v>-64.468944526191891</c:v>
                </c:pt>
                <c:pt idx="309">
                  <c:v>-64.436951240152325</c:v>
                </c:pt>
                <c:pt idx="310">
                  <c:v>-64.413956305720291</c:v>
                </c:pt>
                <c:pt idx="311">
                  <c:v>-64.375802476854062</c:v>
                </c:pt>
                <c:pt idx="312">
                  <c:v>-64.335718084501735</c:v>
                </c:pt>
                <c:pt idx="313">
                  <c:v>-64.289912803596579</c:v>
                </c:pt>
                <c:pt idx="314">
                  <c:v>-64.256341606027576</c:v>
                </c:pt>
                <c:pt idx="315">
                  <c:v>-64.220697473956264</c:v>
                </c:pt>
                <c:pt idx="316">
                  <c:v>-64.195272070061293</c:v>
                </c:pt>
                <c:pt idx="317">
                  <c:v>-64.161630077747759</c:v>
                </c:pt>
                <c:pt idx="318">
                  <c:v>-64.128704571756302</c:v>
                </c:pt>
                <c:pt idx="319">
                  <c:v>-64.09008029631174</c:v>
                </c:pt>
                <c:pt idx="320">
                  <c:v>-64.058572576842195</c:v>
                </c:pt>
                <c:pt idx="321">
                  <c:v>-64.012170016235046</c:v>
                </c:pt>
                <c:pt idx="322">
                  <c:v>-63.966231851360973</c:v>
                </c:pt>
                <c:pt idx="323">
                  <c:v>-63.925408652276801</c:v>
                </c:pt>
                <c:pt idx="324">
                  <c:v>-63.886949807259043</c:v>
                </c:pt>
                <c:pt idx="325">
                  <c:v>-63.838051850263838</c:v>
                </c:pt>
                <c:pt idx="326">
                  <c:v>-63.806301388073621</c:v>
                </c:pt>
                <c:pt idx="327">
                  <c:v>-63.768452536375221</c:v>
                </c:pt>
                <c:pt idx="328">
                  <c:v>-63.742811174749519</c:v>
                </c:pt>
                <c:pt idx="329">
                  <c:v>-63.702482945128935</c:v>
                </c:pt>
                <c:pt idx="330">
                  <c:v>-63.667096880581809</c:v>
                </c:pt>
                <c:pt idx="331">
                  <c:v>-63.632980937724781</c:v>
                </c:pt>
                <c:pt idx="332">
                  <c:v>-63.579190718213837</c:v>
                </c:pt>
                <c:pt idx="333">
                  <c:v>-63.535674487679699</c:v>
                </c:pt>
                <c:pt idx="334">
                  <c:v>-63.490044397427113</c:v>
                </c:pt>
                <c:pt idx="335">
                  <c:v>-63.436577906861544</c:v>
                </c:pt>
                <c:pt idx="336">
                  <c:v>-63.382764364102613</c:v>
                </c:pt>
                <c:pt idx="337">
                  <c:v>-63.345775407441081</c:v>
                </c:pt>
                <c:pt idx="338">
                  <c:v>-63.302915345881246</c:v>
                </c:pt>
                <c:pt idx="339">
                  <c:v>-63.275812217156442</c:v>
                </c:pt>
                <c:pt idx="340">
                  <c:v>-63.241974521142637</c:v>
                </c:pt>
                <c:pt idx="341">
                  <c:v>-63.205135519393878</c:v>
                </c:pt>
                <c:pt idx="342">
                  <c:v>-63.177393900524478</c:v>
                </c:pt>
                <c:pt idx="343">
                  <c:v>-63.137393886581734</c:v>
                </c:pt>
                <c:pt idx="344">
                  <c:v>-63.101622600156233</c:v>
                </c:pt>
                <c:pt idx="345">
                  <c:v>-63.06527109361727</c:v>
                </c:pt>
                <c:pt idx="346">
                  <c:v>-63.023485414811759</c:v>
                </c:pt>
                <c:pt idx="347">
                  <c:v>-62.975252300074587</c:v>
                </c:pt>
                <c:pt idx="348">
                  <c:v>-62.944678599374697</c:v>
                </c:pt>
                <c:pt idx="349">
                  <c:v>-62.91499833869733</c:v>
                </c:pt>
                <c:pt idx="350">
                  <c:v>-62.876797776298588</c:v>
                </c:pt>
                <c:pt idx="351">
                  <c:v>-62.829130831968683</c:v>
                </c:pt>
                <c:pt idx="352">
                  <c:v>-62.791285781977919</c:v>
                </c:pt>
                <c:pt idx="353">
                  <c:v>-62.747361024709704</c:v>
                </c:pt>
                <c:pt idx="354">
                  <c:v>-62.697630107432843</c:v>
                </c:pt>
                <c:pt idx="355">
                  <c:v>-62.670045699466016</c:v>
                </c:pt>
                <c:pt idx="356">
                  <c:v>-62.633589252888015</c:v>
                </c:pt>
                <c:pt idx="357">
                  <c:v>-62.604750973968933</c:v>
                </c:pt>
                <c:pt idx="358">
                  <c:v>-62.563377219212924</c:v>
                </c:pt>
                <c:pt idx="359">
                  <c:v>-62.535595409684731</c:v>
                </c:pt>
                <c:pt idx="360">
                  <c:v>-62.498352366161328</c:v>
                </c:pt>
                <c:pt idx="361">
                  <c:v>-62.464583892225775</c:v>
                </c:pt>
                <c:pt idx="362">
                  <c:v>-62.434756221536475</c:v>
                </c:pt>
                <c:pt idx="363">
                  <c:v>-62.394723754752178</c:v>
                </c:pt>
                <c:pt idx="364">
                  <c:v>-62.348604325186187</c:v>
                </c:pt>
                <c:pt idx="365">
                  <c:v>-62.305105852527674</c:v>
                </c:pt>
                <c:pt idx="366">
                  <c:v>-62.261165900074658</c:v>
                </c:pt>
                <c:pt idx="367">
                  <c:v>-62.239365949124561</c:v>
                </c:pt>
                <c:pt idx="368">
                  <c:v>-62.200009898462369</c:v>
                </c:pt>
                <c:pt idx="369">
                  <c:v>-62.159519473860158</c:v>
                </c:pt>
                <c:pt idx="370">
                  <c:v>-62.131212770736141</c:v>
                </c:pt>
                <c:pt idx="371">
                  <c:v>-62.101321219542029</c:v>
                </c:pt>
                <c:pt idx="372">
                  <c:v>-62.057296576003978</c:v>
                </c:pt>
                <c:pt idx="373">
                  <c:v>-62.030379656381655</c:v>
                </c:pt>
                <c:pt idx="374">
                  <c:v>-61.9840015337046</c:v>
                </c:pt>
                <c:pt idx="375">
                  <c:v>-61.95377429131085</c:v>
                </c:pt>
                <c:pt idx="376">
                  <c:v>-61.919850743840641</c:v>
                </c:pt>
                <c:pt idx="377">
                  <c:v>-61.87724770378216</c:v>
                </c:pt>
                <c:pt idx="378">
                  <c:v>-61.82410386708429</c:v>
                </c:pt>
                <c:pt idx="379">
                  <c:v>-61.783586723062101</c:v>
                </c:pt>
                <c:pt idx="380">
                  <c:v>-61.745277349629859</c:v>
                </c:pt>
                <c:pt idx="381">
                  <c:v>-61.701276980545074</c:v>
                </c:pt>
                <c:pt idx="382">
                  <c:v>-61.661895809075162</c:v>
                </c:pt>
                <c:pt idx="383">
                  <c:v>-61.627421388664388</c:v>
                </c:pt>
                <c:pt idx="384">
                  <c:v>-61.572918441501585</c:v>
                </c:pt>
                <c:pt idx="385">
                  <c:v>-61.524143413304301</c:v>
                </c:pt>
                <c:pt idx="386">
                  <c:v>-61.474120196635738</c:v>
                </c:pt>
                <c:pt idx="387">
                  <c:v>-61.440989308417727</c:v>
                </c:pt>
                <c:pt idx="388">
                  <c:v>-61.402635671539727</c:v>
                </c:pt>
                <c:pt idx="389">
                  <c:v>-61.364553839662719</c:v>
                </c:pt>
                <c:pt idx="390">
                  <c:v>-61.313733365418429</c:v>
                </c:pt>
                <c:pt idx="391">
                  <c:v>-61.272693616891218</c:v>
                </c:pt>
                <c:pt idx="392">
                  <c:v>-61.241115755380079</c:v>
                </c:pt>
                <c:pt idx="393">
                  <c:v>-61.216758329146955</c:v>
                </c:pt>
                <c:pt idx="394">
                  <c:v>-61.188158255676427</c:v>
                </c:pt>
                <c:pt idx="395">
                  <c:v>-61.155096490562059</c:v>
                </c:pt>
                <c:pt idx="396">
                  <c:v>-61.110047749351807</c:v>
                </c:pt>
                <c:pt idx="397">
                  <c:v>-61.080922568067834</c:v>
                </c:pt>
                <c:pt idx="398">
                  <c:v>-61.037784624844676</c:v>
                </c:pt>
                <c:pt idx="399">
                  <c:v>-61.009203197497627</c:v>
                </c:pt>
                <c:pt idx="400">
                  <c:v>-60.972289724539024</c:v>
                </c:pt>
                <c:pt idx="401">
                  <c:v>-60.931100382270017</c:v>
                </c:pt>
                <c:pt idx="402">
                  <c:v>-60.901301555596262</c:v>
                </c:pt>
                <c:pt idx="403">
                  <c:v>-60.86243883615731</c:v>
                </c:pt>
                <c:pt idx="404">
                  <c:v>-60.822289309291392</c:v>
                </c:pt>
                <c:pt idx="405">
                  <c:v>-60.788495058168877</c:v>
                </c:pt>
                <c:pt idx="406">
                  <c:v>-60.74900179578097</c:v>
                </c:pt>
                <c:pt idx="407">
                  <c:v>-60.707226701863831</c:v>
                </c:pt>
                <c:pt idx="408">
                  <c:v>-60.657037970620976</c:v>
                </c:pt>
                <c:pt idx="409">
                  <c:v>-60.61469785950834</c:v>
                </c:pt>
                <c:pt idx="410">
                  <c:v>-60.576871291989434</c:v>
                </c:pt>
                <c:pt idx="411">
                  <c:v>-60.544922297003367</c:v>
                </c:pt>
                <c:pt idx="412">
                  <c:v>-60.509338013293487</c:v>
                </c:pt>
                <c:pt idx="413">
                  <c:v>-60.45997233746472</c:v>
                </c:pt>
                <c:pt idx="414">
                  <c:v>-60.423007611910862</c:v>
                </c:pt>
                <c:pt idx="415">
                  <c:v>-60.372195094707095</c:v>
                </c:pt>
                <c:pt idx="416">
                  <c:v>-60.320976798581015</c:v>
                </c:pt>
                <c:pt idx="417">
                  <c:v>-60.28038272570879</c:v>
                </c:pt>
                <c:pt idx="418">
                  <c:v>-60.236371008227451</c:v>
                </c:pt>
                <c:pt idx="419">
                  <c:v>-60.191281158880741</c:v>
                </c:pt>
                <c:pt idx="420">
                  <c:v>-60.153015537106995</c:v>
                </c:pt>
                <c:pt idx="421">
                  <c:v>-60.120155862251821</c:v>
                </c:pt>
                <c:pt idx="422">
                  <c:v>-60.088691920508012</c:v>
                </c:pt>
                <c:pt idx="423">
                  <c:v>-60.04546798936606</c:v>
                </c:pt>
                <c:pt idx="424">
                  <c:v>-60.003754088267044</c:v>
                </c:pt>
                <c:pt idx="425">
                  <c:v>-59.968286247954296</c:v>
                </c:pt>
                <c:pt idx="426">
                  <c:v>-59.934380852300066</c:v>
                </c:pt>
                <c:pt idx="427">
                  <c:v>-59.896485046418164</c:v>
                </c:pt>
                <c:pt idx="428">
                  <c:v>-59.861440621686441</c:v>
                </c:pt>
                <c:pt idx="429">
                  <c:v>-59.814750659735196</c:v>
                </c:pt>
                <c:pt idx="430">
                  <c:v>-59.780167214558375</c:v>
                </c:pt>
                <c:pt idx="431">
                  <c:v>-59.747951707838709</c:v>
                </c:pt>
                <c:pt idx="432">
                  <c:v>-59.708208075408848</c:v>
                </c:pt>
                <c:pt idx="433">
                  <c:v>-59.674442587721018</c:v>
                </c:pt>
                <c:pt idx="434">
                  <c:v>-59.626153874867214</c:v>
                </c:pt>
                <c:pt idx="435">
                  <c:v>-59.58869039959572</c:v>
                </c:pt>
                <c:pt idx="436">
                  <c:v>-59.543598927117742</c:v>
                </c:pt>
                <c:pt idx="437">
                  <c:v>-59.516966875767281</c:v>
                </c:pt>
                <c:pt idx="438">
                  <c:v>-59.470942127751897</c:v>
                </c:pt>
                <c:pt idx="439">
                  <c:v>-59.42019024683222</c:v>
                </c:pt>
                <c:pt idx="440">
                  <c:v>-59.379500157164827</c:v>
                </c:pt>
                <c:pt idx="441">
                  <c:v>-59.349220303911792</c:v>
                </c:pt>
                <c:pt idx="442">
                  <c:v>-59.318084760388388</c:v>
                </c:pt>
                <c:pt idx="443">
                  <c:v>-59.278276168718222</c:v>
                </c:pt>
                <c:pt idx="444">
                  <c:v>-59.256303188415046</c:v>
                </c:pt>
                <c:pt idx="445">
                  <c:v>-59.201813543890168</c:v>
                </c:pt>
                <c:pt idx="446">
                  <c:v>-59.17289370433366</c:v>
                </c:pt>
                <c:pt idx="447">
                  <c:v>-59.142526456500121</c:v>
                </c:pt>
                <c:pt idx="448">
                  <c:v>-59.097732716797793</c:v>
                </c:pt>
                <c:pt idx="449">
                  <c:v>-59.059763212298762</c:v>
                </c:pt>
                <c:pt idx="450">
                  <c:v>-59.010862121839764</c:v>
                </c:pt>
                <c:pt idx="451">
                  <c:v>-58.975121245763347</c:v>
                </c:pt>
                <c:pt idx="452">
                  <c:v>-58.919642691177827</c:v>
                </c:pt>
                <c:pt idx="453">
                  <c:v>-58.887799699569243</c:v>
                </c:pt>
                <c:pt idx="454">
                  <c:v>-58.845656073297647</c:v>
                </c:pt>
                <c:pt idx="455">
                  <c:v>-58.824794662799434</c:v>
                </c:pt>
                <c:pt idx="456">
                  <c:v>-58.782999689603542</c:v>
                </c:pt>
                <c:pt idx="457">
                  <c:v>-58.751738077038013</c:v>
                </c:pt>
                <c:pt idx="458">
                  <c:v>-58.707237753506703</c:v>
                </c:pt>
                <c:pt idx="459">
                  <c:v>-58.66170340859334</c:v>
                </c:pt>
                <c:pt idx="460">
                  <c:v>-58.623449538157672</c:v>
                </c:pt>
                <c:pt idx="461">
                  <c:v>-58.583628766601024</c:v>
                </c:pt>
                <c:pt idx="462">
                  <c:v>-58.550890228025438</c:v>
                </c:pt>
                <c:pt idx="463">
                  <c:v>-58.501295339783127</c:v>
                </c:pt>
                <c:pt idx="464">
                  <c:v>-58.465879336877535</c:v>
                </c:pt>
                <c:pt idx="465">
                  <c:v>-58.426193489783188</c:v>
                </c:pt>
                <c:pt idx="466">
                  <c:v>-58.386786281483666</c:v>
                </c:pt>
                <c:pt idx="467">
                  <c:v>-58.35636581820981</c:v>
                </c:pt>
                <c:pt idx="468">
                  <c:v>-58.310174253806366</c:v>
                </c:pt>
                <c:pt idx="469">
                  <c:v>-58.280318091921117</c:v>
                </c:pt>
                <c:pt idx="470">
                  <c:v>-58.239864334296925</c:v>
                </c:pt>
                <c:pt idx="471">
                  <c:v>-58.204959593906921</c:v>
                </c:pt>
                <c:pt idx="472">
                  <c:v>-58.171675135104181</c:v>
                </c:pt>
                <c:pt idx="473">
                  <c:v>-58.126280017859131</c:v>
                </c:pt>
                <c:pt idx="474">
                  <c:v>-58.07332119871765</c:v>
                </c:pt>
                <c:pt idx="475">
                  <c:v>-58.027541153107947</c:v>
                </c:pt>
                <c:pt idx="476">
                  <c:v>-57.982134053579998</c:v>
                </c:pt>
                <c:pt idx="477">
                  <c:v>-57.928801565793933</c:v>
                </c:pt>
                <c:pt idx="478">
                  <c:v>-57.891610733031129</c:v>
                </c:pt>
                <c:pt idx="479">
                  <c:v>-57.848455596124325</c:v>
                </c:pt>
                <c:pt idx="480">
                  <c:v>-57.814558363843645</c:v>
                </c:pt>
                <c:pt idx="481">
                  <c:v>-57.778718914167115</c:v>
                </c:pt>
                <c:pt idx="482">
                  <c:v>-57.746395249039395</c:v>
                </c:pt>
                <c:pt idx="483">
                  <c:v>-57.705386945970076</c:v>
                </c:pt>
                <c:pt idx="484">
                  <c:v>-57.648287352162754</c:v>
                </c:pt>
                <c:pt idx="485">
                  <c:v>-57.607971188112629</c:v>
                </c:pt>
                <c:pt idx="486">
                  <c:v>-57.563940050986517</c:v>
                </c:pt>
                <c:pt idx="487">
                  <c:v>-57.509374519355973</c:v>
                </c:pt>
                <c:pt idx="488">
                  <c:v>-57.476285009121966</c:v>
                </c:pt>
                <c:pt idx="489">
                  <c:v>-57.438144413432852</c:v>
                </c:pt>
                <c:pt idx="490">
                  <c:v>-57.39703506753024</c:v>
                </c:pt>
                <c:pt idx="491">
                  <c:v>-57.356714024470662</c:v>
                </c:pt>
                <c:pt idx="492">
                  <c:v>-57.315740309510872</c:v>
                </c:pt>
                <c:pt idx="493">
                  <c:v>-57.273870552447761</c:v>
                </c:pt>
                <c:pt idx="494">
                  <c:v>-57.22313639039595</c:v>
                </c:pt>
                <c:pt idx="495">
                  <c:v>-57.188285200185277</c:v>
                </c:pt>
                <c:pt idx="496">
                  <c:v>-57.146562347658687</c:v>
                </c:pt>
                <c:pt idx="497">
                  <c:v>-57.10931758573075</c:v>
                </c:pt>
                <c:pt idx="498">
                  <c:v>-57.077919577089702</c:v>
                </c:pt>
                <c:pt idx="499">
                  <c:v>-57.036286043890641</c:v>
                </c:pt>
                <c:pt idx="500">
                  <c:v>-56.989321022885065</c:v>
                </c:pt>
                <c:pt idx="501">
                  <c:v>-56.94898241521966</c:v>
                </c:pt>
                <c:pt idx="502">
                  <c:v>-56.909096469263417</c:v>
                </c:pt>
                <c:pt idx="503">
                  <c:v>-56.876149335511357</c:v>
                </c:pt>
                <c:pt idx="504">
                  <c:v>-56.838082857334953</c:v>
                </c:pt>
                <c:pt idx="505">
                  <c:v>-56.808830567671805</c:v>
                </c:pt>
                <c:pt idx="506">
                  <c:v>-56.760945076897741</c:v>
                </c:pt>
                <c:pt idx="507">
                  <c:v>-56.717941801274392</c:v>
                </c:pt>
                <c:pt idx="508">
                  <c:v>-56.679967414978236</c:v>
                </c:pt>
                <c:pt idx="509">
                  <c:v>-56.634794252938661</c:v>
                </c:pt>
                <c:pt idx="510">
                  <c:v>-56.595109651000953</c:v>
                </c:pt>
                <c:pt idx="511">
                  <c:v>-56.560918301696077</c:v>
                </c:pt>
                <c:pt idx="512">
                  <c:v>-56.522936263092902</c:v>
                </c:pt>
                <c:pt idx="513">
                  <c:v>-56.484479691391343</c:v>
                </c:pt>
                <c:pt idx="514">
                  <c:v>-56.446917635388033</c:v>
                </c:pt>
                <c:pt idx="515">
                  <c:v>-56.417187893730556</c:v>
                </c:pt>
                <c:pt idx="516">
                  <c:v>-56.379226599634521</c:v>
                </c:pt>
                <c:pt idx="517">
                  <c:v>-56.338027018027105</c:v>
                </c:pt>
                <c:pt idx="518">
                  <c:v>-56.2928272582011</c:v>
                </c:pt>
                <c:pt idx="519">
                  <c:v>-56.252823195422749</c:v>
                </c:pt>
                <c:pt idx="520">
                  <c:v>-56.203835006561491</c:v>
                </c:pt>
                <c:pt idx="521">
                  <c:v>-56.170393224368766</c:v>
                </c:pt>
                <c:pt idx="522">
                  <c:v>-56.132837968103217</c:v>
                </c:pt>
                <c:pt idx="523">
                  <c:v>-56.099432905956633</c:v>
                </c:pt>
                <c:pt idx="524">
                  <c:v>-56.05860148997553</c:v>
                </c:pt>
                <c:pt idx="525">
                  <c:v>-56.023570081437953</c:v>
                </c:pt>
                <c:pt idx="526">
                  <c:v>-55.994758698602666</c:v>
                </c:pt>
                <c:pt idx="527">
                  <c:v>-55.963083177531843</c:v>
                </c:pt>
                <c:pt idx="528">
                  <c:v>-55.927071493588912</c:v>
                </c:pt>
                <c:pt idx="529">
                  <c:v>-55.889908118779815</c:v>
                </c:pt>
                <c:pt idx="530">
                  <c:v>-55.863158435106428</c:v>
                </c:pt>
                <c:pt idx="531">
                  <c:v>-55.82359346793136</c:v>
                </c:pt>
                <c:pt idx="532">
                  <c:v>-55.784264729971227</c:v>
                </c:pt>
                <c:pt idx="533">
                  <c:v>-55.741991551661954</c:v>
                </c:pt>
                <c:pt idx="534">
                  <c:v>-55.702153556658615</c:v>
                </c:pt>
                <c:pt idx="535">
                  <c:v>-55.657925624604502</c:v>
                </c:pt>
                <c:pt idx="536">
                  <c:v>-55.624319606408008</c:v>
                </c:pt>
                <c:pt idx="537">
                  <c:v>-55.576575797289706</c:v>
                </c:pt>
                <c:pt idx="538">
                  <c:v>-55.54304503020191</c:v>
                </c:pt>
                <c:pt idx="539">
                  <c:v>-55.50988531380024</c:v>
                </c:pt>
                <c:pt idx="540">
                  <c:v>-55.474188324618382</c:v>
                </c:pt>
                <c:pt idx="541">
                  <c:v>-55.442513538360103</c:v>
                </c:pt>
                <c:pt idx="542">
                  <c:v>-55.399187847601794</c:v>
                </c:pt>
                <c:pt idx="543">
                  <c:v>-55.362253358266074</c:v>
                </c:pt>
                <c:pt idx="544">
                  <c:v>-55.33328939262465</c:v>
                </c:pt>
                <c:pt idx="545">
                  <c:v>-55.300586886520989</c:v>
                </c:pt>
                <c:pt idx="546">
                  <c:v>-55.273939737425181</c:v>
                </c:pt>
                <c:pt idx="547">
                  <c:v>-55.242985725888644</c:v>
                </c:pt>
                <c:pt idx="548">
                  <c:v>-55.208535943260372</c:v>
                </c:pt>
                <c:pt idx="549">
                  <c:v>-55.172224883890649</c:v>
                </c:pt>
                <c:pt idx="550">
                  <c:v>-55.139436360161767</c:v>
                </c:pt>
                <c:pt idx="551">
                  <c:v>-55.104108267700667</c:v>
                </c:pt>
                <c:pt idx="552">
                  <c:v>-55.0729087040542</c:v>
                </c:pt>
                <c:pt idx="553">
                  <c:v>-55.029720768381409</c:v>
                </c:pt>
                <c:pt idx="554">
                  <c:v>-54.990008164712748</c:v>
                </c:pt>
                <c:pt idx="555">
                  <c:v>-54.948288529749718</c:v>
                </c:pt>
                <c:pt idx="556">
                  <c:v>-54.915351428861072</c:v>
                </c:pt>
                <c:pt idx="557">
                  <c:v>-54.880807988381235</c:v>
                </c:pt>
                <c:pt idx="558">
                  <c:v>-54.8455551890778</c:v>
                </c:pt>
                <c:pt idx="559">
                  <c:v>-54.814008388454553</c:v>
                </c:pt>
                <c:pt idx="560">
                  <c:v>-54.788336947486329</c:v>
                </c:pt>
                <c:pt idx="561">
                  <c:v>-54.757320257235733</c:v>
                </c:pt>
                <c:pt idx="562">
                  <c:v>-54.73418897770722</c:v>
                </c:pt>
                <c:pt idx="563">
                  <c:v>-54.694946505263417</c:v>
                </c:pt>
                <c:pt idx="564">
                  <c:v>-54.662507437419109</c:v>
                </c:pt>
                <c:pt idx="565">
                  <c:v>-54.628475758818766</c:v>
                </c:pt>
                <c:pt idx="566">
                  <c:v>-54.591494345884087</c:v>
                </c:pt>
                <c:pt idx="567">
                  <c:v>-54.550725138271687</c:v>
                </c:pt>
                <c:pt idx="568">
                  <c:v>-54.519338717059313</c:v>
                </c:pt>
                <c:pt idx="569">
                  <c:v>-54.49032221831007</c:v>
                </c:pt>
                <c:pt idx="570">
                  <c:v>-54.449074763172177</c:v>
                </c:pt>
                <c:pt idx="571">
                  <c:v>-54.425754061166245</c:v>
                </c:pt>
                <c:pt idx="572">
                  <c:v>-54.391380827741798</c:v>
                </c:pt>
                <c:pt idx="573">
                  <c:v>-54.360275463969558</c:v>
                </c:pt>
                <c:pt idx="574">
                  <c:v>-54.329126363820251</c:v>
                </c:pt>
                <c:pt idx="575">
                  <c:v>-54.300352008712821</c:v>
                </c:pt>
                <c:pt idx="576">
                  <c:v>-54.262716274684053</c:v>
                </c:pt>
                <c:pt idx="577">
                  <c:v>-54.230413535152891</c:v>
                </c:pt>
                <c:pt idx="578">
                  <c:v>-54.196466686104856</c:v>
                </c:pt>
                <c:pt idx="579">
                  <c:v>-54.16131167965024</c:v>
                </c:pt>
                <c:pt idx="580">
                  <c:v>-54.122044477071313</c:v>
                </c:pt>
                <c:pt idx="581">
                  <c:v>-54.090093370562741</c:v>
                </c:pt>
                <c:pt idx="582">
                  <c:v>-54.055287264076512</c:v>
                </c:pt>
                <c:pt idx="583">
                  <c:v>-54.013769464292622</c:v>
                </c:pt>
                <c:pt idx="584">
                  <c:v>-53.978050561933202</c:v>
                </c:pt>
                <c:pt idx="585">
                  <c:v>-53.946199698392093</c:v>
                </c:pt>
                <c:pt idx="586">
                  <c:v>-53.921228189457793</c:v>
                </c:pt>
                <c:pt idx="587">
                  <c:v>-53.883380425232815</c:v>
                </c:pt>
                <c:pt idx="588">
                  <c:v>-53.854956858007085</c:v>
                </c:pt>
                <c:pt idx="589">
                  <c:v>-53.820891467382779</c:v>
                </c:pt>
                <c:pt idx="590">
                  <c:v>-53.769786843716645</c:v>
                </c:pt>
                <c:pt idx="591">
                  <c:v>-53.743797068216708</c:v>
                </c:pt>
                <c:pt idx="592">
                  <c:v>-53.708438157914742</c:v>
                </c:pt>
                <c:pt idx="593">
                  <c:v>-53.668932933555524</c:v>
                </c:pt>
                <c:pt idx="594">
                  <c:v>-53.631019640457538</c:v>
                </c:pt>
                <c:pt idx="595">
                  <c:v>-53.59313816037789</c:v>
                </c:pt>
                <c:pt idx="596">
                  <c:v>-53.556663404862292</c:v>
                </c:pt>
                <c:pt idx="597">
                  <c:v>-53.530138516374763</c:v>
                </c:pt>
                <c:pt idx="598">
                  <c:v>-53.502159064652389</c:v>
                </c:pt>
                <c:pt idx="599">
                  <c:v>-53.451299547721177</c:v>
                </c:pt>
                <c:pt idx="600">
                  <c:v>-53.420342628251859</c:v>
                </c:pt>
                <c:pt idx="601">
                  <c:v>-53.388852458361129</c:v>
                </c:pt>
                <c:pt idx="602">
                  <c:v>-53.350119233068526</c:v>
                </c:pt>
                <c:pt idx="603">
                  <c:v>-53.315677160687628</c:v>
                </c:pt>
                <c:pt idx="604">
                  <c:v>-53.27430885579156</c:v>
                </c:pt>
                <c:pt idx="605">
                  <c:v>-53.246455446392474</c:v>
                </c:pt>
                <c:pt idx="606">
                  <c:v>-53.215758975416364</c:v>
                </c:pt>
                <c:pt idx="607">
                  <c:v>-53.183998180560607</c:v>
                </c:pt>
                <c:pt idx="608">
                  <c:v>-53.150484957837989</c:v>
                </c:pt>
                <c:pt idx="609">
                  <c:v>-53.113337292867101</c:v>
                </c:pt>
                <c:pt idx="610">
                  <c:v>-53.079776808574451</c:v>
                </c:pt>
                <c:pt idx="611">
                  <c:v>-53.054499055740649</c:v>
                </c:pt>
                <c:pt idx="612">
                  <c:v>-53.017723785467837</c:v>
                </c:pt>
                <c:pt idx="613">
                  <c:v>-52.989085150087149</c:v>
                </c:pt>
                <c:pt idx="614">
                  <c:v>-52.958245602865063</c:v>
                </c:pt>
                <c:pt idx="615">
                  <c:v>-52.925726141438176</c:v>
                </c:pt>
                <c:pt idx="616">
                  <c:v>-52.887377411993114</c:v>
                </c:pt>
                <c:pt idx="617">
                  <c:v>-52.860088865147731</c:v>
                </c:pt>
                <c:pt idx="618">
                  <c:v>-52.8315491441723</c:v>
                </c:pt>
                <c:pt idx="619">
                  <c:v>-52.801483433501801</c:v>
                </c:pt>
                <c:pt idx="620">
                  <c:v>-52.770685100903179</c:v>
                </c:pt>
                <c:pt idx="621">
                  <c:v>-52.741544234855667</c:v>
                </c:pt>
                <c:pt idx="622">
                  <c:v>-52.711807112855681</c:v>
                </c:pt>
                <c:pt idx="623">
                  <c:v>-52.683371258091896</c:v>
                </c:pt>
                <c:pt idx="624">
                  <c:v>-52.646362274537751</c:v>
                </c:pt>
                <c:pt idx="625">
                  <c:v>-52.60660650319592</c:v>
                </c:pt>
                <c:pt idx="626">
                  <c:v>-52.562957128227637</c:v>
                </c:pt>
                <c:pt idx="627">
                  <c:v>-52.534268168971892</c:v>
                </c:pt>
                <c:pt idx="628">
                  <c:v>-52.501754073118306</c:v>
                </c:pt>
                <c:pt idx="629">
                  <c:v>-52.458075513317922</c:v>
                </c:pt>
                <c:pt idx="630">
                  <c:v>-52.416221517847191</c:v>
                </c:pt>
                <c:pt idx="631">
                  <c:v>-52.377660646461592</c:v>
                </c:pt>
                <c:pt idx="632">
                  <c:v>-52.341916720386394</c:v>
                </c:pt>
                <c:pt idx="633">
                  <c:v>-52.305821116048833</c:v>
                </c:pt>
                <c:pt idx="634">
                  <c:v>-52.273349421069838</c:v>
                </c:pt>
                <c:pt idx="635">
                  <c:v>-52.243293610236108</c:v>
                </c:pt>
                <c:pt idx="636">
                  <c:v>-52.217233941585846</c:v>
                </c:pt>
                <c:pt idx="637">
                  <c:v>-52.187153813278996</c:v>
                </c:pt>
                <c:pt idx="638">
                  <c:v>-52.150075437839504</c:v>
                </c:pt>
                <c:pt idx="639">
                  <c:v>-52.119124372904281</c:v>
                </c:pt>
                <c:pt idx="640">
                  <c:v>-52.085676914385942</c:v>
                </c:pt>
                <c:pt idx="641">
                  <c:v>-52.041071226356138</c:v>
                </c:pt>
                <c:pt idx="642">
                  <c:v>-52.011911359480905</c:v>
                </c:pt>
                <c:pt idx="643">
                  <c:v>-51.970321695649019</c:v>
                </c:pt>
                <c:pt idx="644">
                  <c:v>-51.929982197173686</c:v>
                </c:pt>
                <c:pt idx="645">
                  <c:v>-51.903535824710247</c:v>
                </c:pt>
                <c:pt idx="646">
                  <c:v>-51.880325112812415</c:v>
                </c:pt>
                <c:pt idx="647">
                  <c:v>-51.85080570262835</c:v>
                </c:pt>
                <c:pt idx="648">
                  <c:v>-51.814106013143558</c:v>
                </c:pt>
                <c:pt idx="649">
                  <c:v>-51.770162654944897</c:v>
                </c:pt>
                <c:pt idx="650">
                  <c:v>-51.728883729472599</c:v>
                </c:pt>
                <c:pt idx="651">
                  <c:v>-51.700919478620193</c:v>
                </c:pt>
                <c:pt idx="652">
                  <c:v>-51.668692593008672</c:v>
                </c:pt>
                <c:pt idx="653">
                  <c:v>-51.633226959512996</c:v>
                </c:pt>
                <c:pt idx="654">
                  <c:v>-51.605851737566383</c:v>
                </c:pt>
                <c:pt idx="655">
                  <c:v>-51.556968777438101</c:v>
                </c:pt>
                <c:pt idx="656">
                  <c:v>-51.526202202190575</c:v>
                </c:pt>
                <c:pt idx="657">
                  <c:v>-51.490190186611713</c:v>
                </c:pt>
                <c:pt idx="658">
                  <c:v>-51.458922365010423</c:v>
                </c:pt>
                <c:pt idx="659">
                  <c:v>-51.429670930950408</c:v>
                </c:pt>
                <c:pt idx="660">
                  <c:v>-51.404584265042672</c:v>
                </c:pt>
                <c:pt idx="661">
                  <c:v>-51.370687952412553</c:v>
                </c:pt>
                <c:pt idx="662">
                  <c:v>-51.327705828916748</c:v>
                </c:pt>
                <c:pt idx="663">
                  <c:v>-51.29868480377371</c:v>
                </c:pt>
                <c:pt idx="664">
                  <c:v>-51.26957536158713</c:v>
                </c:pt>
                <c:pt idx="665">
                  <c:v>-51.228970684767162</c:v>
                </c:pt>
                <c:pt idx="666">
                  <c:v>-51.19720974720704</c:v>
                </c:pt>
                <c:pt idx="667">
                  <c:v>-51.158985851635634</c:v>
                </c:pt>
                <c:pt idx="668">
                  <c:v>-51.129968948689694</c:v>
                </c:pt>
                <c:pt idx="669">
                  <c:v>-51.097302644219113</c:v>
                </c:pt>
                <c:pt idx="670">
                  <c:v>-51.06818566306616</c:v>
                </c:pt>
                <c:pt idx="671">
                  <c:v>-51.032011626558955</c:v>
                </c:pt>
                <c:pt idx="672">
                  <c:v>-51.002950670445074</c:v>
                </c:pt>
                <c:pt idx="673">
                  <c:v>-50.967640129019188</c:v>
                </c:pt>
                <c:pt idx="674">
                  <c:v>-50.941819364890137</c:v>
                </c:pt>
                <c:pt idx="675">
                  <c:v>-50.914442839444362</c:v>
                </c:pt>
                <c:pt idx="676">
                  <c:v>-50.86889977671396</c:v>
                </c:pt>
                <c:pt idx="677">
                  <c:v>-50.839497264738341</c:v>
                </c:pt>
                <c:pt idx="678">
                  <c:v>-50.808609156164096</c:v>
                </c:pt>
                <c:pt idx="679">
                  <c:v>-50.779874743460297</c:v>
                </c:pt>
                <c:pt idx="680">
                  <c:v>-50.736188418197614</c:v>
                </c:pt>
                <c:pt idx="681">
                  <c:v>-50.710091242644822</c:v>
                </c:pt>
                <c:pt idx="682">
                  <c:v>-50.673606989785881</c:v>
                </c:pt>
                <c:pt idx="683">
                  <c:v>-50.637427404264429</c:v>
                </c:pt>
                <c:pt idx="684">
                  <c:v>-50.613317305746833</c:v>
                </c:pt>
                <c:pt idx="685">
                  <c:v>-50.589865520792415</c:v>
                </c:pt>
                <c:pt idx="686">
                  <c:v>-50.56721263194396</c:v>
                </c:pt>
                <c:pt idx="687">
                  <c:v>-50.536343659824809</c:v>
                </c:pt>
                <c:pt idx="688">
                  <c:v>-50.502959237546293</c:v>
                </c:pt>
                <c:pt idx="689">
                  <c:v>-50.479778551344126</c:v>
                </c:pt>
                <c:pt idx="690">
                  <c:v>-50.444613921573861</c:v>
                </c:pt>
                <c:pt idx="691">
                  <c:v>-50.413824277631321</c:v>
                </c:pt>
                <c:pt idx="692">
                  <c:v>-50.383473759226973</c:v>
                </c:pt>
                <c:pt idx="693">
                  <c:v>-50.348465791830648</c:v>
                </c:pt>
                <c:pt idx="694">
                  <c:v>-50.314171936306366</c:v>
                </c:pt>
                <c:pt idx="695">
                  <c:v>-50.277058008732894</c:v>
                </c:pt>
                <c:pt idx="696">
                  <c:v>-50.243931153971985</c:v>
                </c:pt>
                <c:pt idx="697">
                  <c:v>-50.209707432109425</c:v>
                </c:pt>
                <c:pt idx="698">
                  <c:v>-50.185862836592449</c:v>
                </c:pt>
                <c:pt idx="699">
                  <c:v>-50.148786656995412</c:v>
                </c:pt>
                <c:pt idx="700">
                  <c:v>-50.11525408289566</c:v>
                </c:pt>
                <c:pt idx="701">
                  <c:v>-50.08633966565651</c:v>
                </c:pt>
                <c:pt idx="702">
                  <c:v>-50.061616919899649</c:v>
                </c:pt>
                <c:pt idx="703">
                  <c:v>-50.031516364877291</c:v>
                </c:pt>
                <c:pt idx="704">
                  <c:v>-49.996816879715354</c:v>
                </c:pt>
                <c:pt idx="705">
                  <c:v>-49.968611699624233</c:v>
                </c:pt>
                <c:pt idx="706">
                  <c:v>-49.944341990124101</c:v>
                </c:pt>
                <c:pt idx="707">
                  <c:v>-49.910486381526397</c:v>
                </c:pt>
                <c:pt idx="708">
                  <c:v>-49.872992461175613</c:v>
                </c:pt>
                <c:pt idx="709">
                  <c:v>-49.836722949886266</c:v>
                </c:pt>
                <c:pt idx="710">
                  <c:v>-49.808484130526082</c:v>
                </c:pt>
                <c:pt idx="711">
                  <c:v>-49.785804955391569</c:v>
                </c:pt>
                <c:pt idx="712">
                  <c:v>-49.751405351478397</c:v>
                </c:pt>
                <c:pt idx="713">
                  <c:v>-49.722156942744746</c:v>
                </c:pt>
                <c:pt idx="714">
                  <c:v>-49.691704690773932</c:v>
                </c:pt>
                <c:pt idx="715">
                  <c:v>-49.652953816708532</c:v>
                </c:pt>
                <c:pt idx="716">
                  <c:v>-49.623454044540154</c:v>
                </c:pt>
                <c:pt idx="717">
                  <c:v>-49.589858493429205</c:v>
                </c:pt>
                <c:pt idx="718">
                  <c:v>-49.552867612753587</c:v>
                </c:pt>
                <c:pt idx="719">
                  <c:v>-49.523488003438445</c:v>
                </c:pt>
                <c:pt idx="720">
                  <c:v>-49.487929596495789</c:v>
                </c:pt>
                <c:pt idx="721">
                  <c:v>-49.455762510822495</c:v>
                </c:pt>
                <c:pt idx="722">
                  <c:v>-49.423077377858533</c:v>
                </c:pt>
                <c:pt idx="723">
                  <c:v>-49.385190171421428</c:v>
                </c:pt>
                <c:pt idx="724">
                  <c:v>-49.341951758047685</c:v>
                </c:pt>
                <c:pt idx="725">
                  <c:v>-49.309845787392348</c:v>
                </c:pt>
                <c:pt idx="726">
                  <c:v>-49.271754186523083</c:v>
                </c:pt>
                <c:pt idx="727">
                  <c:v>-49.243045886496986</c:v>
                </c:pt>
                <c:pt idx="728">
                  <c:v>-49.216588501134254</c:v>
                </c:pt>
                <c:pt idx="729">
                  <c:v>-49.170096323811777</c:v>
                </c:pt>
                <c:pt idx="730">
                  <c:v>-49.143383510248114</c:v>
                </c:pt>
                <c:pt idx="731">
                  <c:v>-49.118263868318394</c:v>
                </c:pt>
                <c:pt idx="732">
                  <c:v>-49.08883226771222</c:v>
                </c:pt>
                <c:pt idx="733">
                  <c:v>-49.049313525339173</c:v>
                </c:pt>
                <c:pt idx="734">
                  <c:v>-49.013482755229788</c:v>
                </c:pt>
                <c:pt idx="735">
                  <c:v>-48.992650220360588</c:v>
                </c:pt>
                <c:pt idx="736">
                  <c:v>-48.966852004619497</c:v>
                </c:pt>
                <c:pt idx="737">
                  <c:v>-48.935370099076422</c:v>
                </c:pt>
                <c:pt idx="738">
                  <c:v>-48.906802569449425</c:v>
                </c:pt>
                <c:pt idx="739">
                  <c:v>-48.878947754366166</c:v>
                </c:pt>
                <c:pt idx="740">
                  <c:v>-48.840848101680365</c:v>
                </c:pt>
                <c:pt idx="741">
                  <c:v>-48.810548656954182</c:v>
                </c:pt>
                <c:pt idx="742">
                  <c:v>-48.781963237018132</c:v>
                </c:pt>
                <c:pt idx="743">
                  <c:v>-48.737774348084926</c:v>
                </c:pt>
                <c:pt idx="744">
                  <c:v>-48.702057034918965</c:v>
                </c:pt>
                <c:pt idx="745">
                  <c:v>-48.663315271940007</c:v>
                </c:pt>
                <c:pt idx="746">
                  <c:v>-48.625575367384286</c:v>
                </c:pt>
                <c:pt idx="747">
                  <c:v>-48.594865117360953</c:v>
                </c:pt>
                <c:pt idx="748">
                  <c:v>-48.566497185444362</c:v>
                </c:pt>
                <c:pt idx="749">
                  <c:v>-48.519012309068273</c:v>
                </c:pt>
                <c:pt idx="750">
                  <c:v>-48.483792086231702</c:v>
                </c:pt>
                <c:pt idx="751">
                  <c:v>-48.451338290559804</c:v>
                </c:pt>
                <c:pt idx="752">
                  <c:v>-48.422863291984385</c:v>
                </c:pt>
                <c:pt idx="753">
                  <c:v>-48.391310540635658</c:v>
                </c:pt>
                <c:pt idx="754">
                  <c:v>-48.359864952767836</c:v>
                </c:pt>
                <c:pt idx="755">
                  <c:v>-48.322588359026938</c:v>
                </c:pt>
                <c:pt idx="756">
                  <c:v>-48.292232273998735</c:v>
                </c:pt>
                <c:pt idx="757">
                  <c:v>-48.253482066137906</c:v>
                </c:pt>
                <c:pt idx="758">
                  <c:v>-48.226706031937098</c:v>
                </c:pt>
                <c:pt idx="759">
                  <c:v>-48.180697440916987</c:v>
                </c:pt>
                <c:pt idx="760">
                  <c:v>-48.153482822602797</c:v>
                </c:pt>
                <c:pt idx="761">
                  <c:v>-48.117540648327193</c:v>
                </c:pt>
                <c:pt idx="762">
                  <c:v>-48.08340603161551</c:v>
                </c:pt>
                <c:pt idx="763">
                  <c:v>-48.048735215222521</c:v>
                </c:pt>
                <c:pt idx="764">
                  <c:v>-48.007974620022665</c:v>
                </c:pt>
                <c:pt idx="765">
                  <c:v>-47.972567750209663</c:v>
                </c:pt>
                <c:pt idx="766">
                  <c:v>-47.934834348223163</c:v>
                </c:pt>
                <c:pt idx="767">
                  <c:v>-47.904435018187584</c:v>
                </c:pt>
                <c:pt idx="768">
                  <c:v>-47.868563945263318</c:v>
                </c:pt>
                <c:pt idx="769">
                  <c:v>-47.834181954453811</c:v>
                </c:pt>
                <c:pt idx="770">
                  <c:v>-47.797648495390007</c:v>
                </c:pt>
                <c:pt idx="771">
                  <c:v>-47.75889432112011</c:v>
                </c:pt>
                <c:pt idx="772">
                  <c:v>-47.717692235426384</c:v>
                </c:pt>
                <c:pt idx="773">
                  <c:v>-47.680121212969652</c:v>
                </c:pt>
                <c:pt idx="774">
                  <c:v>-47.632900683376036</c:v>
                </c:pt>
                <c:pt idx="775">
                  <c:v>-47.598121298908524</c:v>
                </c:pt>
                <c:pt idx="776">
                  <c:v>-47.567769033483813</c:v>
                </c:pt>
                <c:pt idx="777">
                  <c:v>-47.532195291731639</c:v>
                </c:pt>
                <c:pt idx="778">
                  <c:v>-47.503867054067442</c:v>
                </c:pt>
                <c:pt idx="779">
                  <c:v>-47.469780772457156</c:v>
                </c:pt>
                <c:pt idx="780">
                  <c:v>-47.428028520555586</c:v>
                </c:pt>
                <c:pt idx="781">
                  <c:v>-47.400385038409212</c:v>
                </c:pt>
                <c:pt idx="782">
                  <c:v>-47.366833897371208</c:v>
                </c:pt>
                <c:pt idx="783">
                  <c:v>-47.338296061328165</c:v>
                </c:pt>
                <c:pt idx="784">
                  <c:v>-47.306217316112708</c:v>
                </c:pt>
                <c:pt idx="785">
                  <c:v>-47.273278941586682</c:v>
                </c:pt>
                <c:pt idx="786">
                  <c:v>-47.249779978779131</c:v>
                </c:pt>
                <c:pt idx="787">
                  <c:v>-47.221966637993802</c:v>
                </c:pt>
                <c:pt idx="788">
                  <c:v>-47.187899716691874</c:v>
                </c:pt>
                <c:pt idx="789">
                  <c:v>-47.149711978518908</c:v>
                </c:pt>
                <c:pt idx="790">
                  <c:v>-47.114108317757186</c:v>
                </c:pt>
                <c:pt idx="791">
                  <c:v>-47.084361369129439</c:v>
                </c:pt>
                <c:pt idx="792">
                  <c:v>-47.050916739733211</c:v>
                </c:pt>
                <c:pt idx="793">
                  <c:v>-47.021404155193636</c:v>
                </c:pt>
                <c:pt idx="794">
                  <c:v>-46.977673161748356</c:v>
                </c:pt>
                <c:pt idx="795">
                  <c:v>-46.939341217043363</c:v>
                </c:pt>
                <c:pt idx="796">
                  <c:v>-46.909872362924716</c:v>
                </c:pt>
                <c:pt idx="797">
                  <c:v>-46.879920988103663</c:v>
                </c:pt>
                <c:pt idx="798">
                  <c:v>-46.842723265068486</c:v>
                </c:pt>
                <c:pt idx="799">
                  <c:v>-46.808390463641757</c:v>
                </c:pt>
                <c:pt idx="800">
                  <c:v>-46.772195762682401</c:v>
                </c:pt>
                <c:pt idx="801">
                  <c:v>-46.738361234175031</c:v>
                </c:pt>
                <c:pt idx="802">
                  <c:v>-46.697821215728595</c:v>
                </c:pt>
                <c:pt idx="803">
                  <c:v>-46.663006985739315</c:v>
                </c:pt>
                <c:pt idx="804">
                  <c:v>-46.618979956703654</c:v>
                </c:pt>
                <c:pt idx="805">
                  <c:v>-46.579386282268118</c:v>
                </c:pt>
                <c:pt idx="806">
                  <c:v>-46.536776429113104</c:v>
                </c:pt>
                <c:pt idx="807">
                  <c:v>-46.495494943198736</c:v>
                </c:pt>
                <c:pt idx="808">
                  <c:v>-46.458106550366153</c:v>
                </c:pt>
                <c:pt idx="809">
                  <c:v>-46.420083741796688</c:v>
                </c:pt>
                <c:pt idx="810">
                  <c:v>-46.377377259757623</c:v>
                </c:pt>
                <c:pt idx="811">
                  <c:v>-46.331860740120206</c:v>
                </c:pt>
                <c:pt idx="812">
                  <c:v>-46.296453232918935</c:v>
                </c:pt>
                <c:pt idx="813">
                  <c:v>-46.260004885710828</c:v>
                </c:pt>
                <c:pt idx="814">
                  <c:v>-46.223106093729328</c:v>
                </c:pt>
                <c:pt idx="815">
                  <c:v>-46.190832462144584</c:v>
                </c:pt>
                <c:pt idx="816">
                  <c:v>-46.165072457996473</c:v>
                </c:pt>
                <c:pt idx="817">
                  <c:v>-46.128190853319353</c:v>
                </c:pt>
                <c:pt idx="818">
                  <c:v>-46.085958388630971</c:v>
                </c:pt>
                <c:pt idx="819">
                  <c:v>-46.037719351551061</c:v>
                </c:pt>
                <c:pt idx="820">
                  <c:v>-45.997754636413646</c:v>
                </c:pt>
                <c:pt idx="821">
                  <c:v>-45.967929872974707</c:v>
                </c:pt>
                <c:pt idx="822">
                  <c:v>-45.925166166162384</c:v>
                </c:pt>
                <c:pt idx="823">
                  <c:v>-45.885726356742992</c:v>
                </c:pt>
                <c:pt idx="824">
                  <c:v>-45.853069382556114</c:v>
                </c:pt>
                <c:pt idx="825">
                  <c:v>-45.819219820998569</c:v>
                </c:pt>
                <c:pt idx="826">
                  <c:v>-45.782965923769694</c:v>
                </c:pt>
                <c:pt idx="827">
                  <c:v>-45.746524483257275</c:v>
                </c:pt>
                <c:pt idx="828">
                  <c:v>-45.714412388994347</c:v>
                </c:pt>
                <c:pt idx="829">
                  <c:v>-45.676064304006758</c:v>
                </c:pt>
                <c:pt idx="830">
                  <c:v>-45.627944799780934</c:v>
                </c:pt>
                <c:pt idx="831">
                  <c:v>-45.589505356164423</c:v>
                </c:pt>
                <c:pt idx="832">
                  <c:v>-45.553931796370506</c:v>
                </c:pt>
                <c:pt idx="833">
                  <c:v>-45.511800938219267</c:v>
                </c:pt>
                <c:pt idx="834">
                  <c:v>-45.466921711938653</c:v>
                </c:pt>
                <c:pt idx="835">
                  <c:v>-45.417865442371181</c:v>
                </c:pt>
                <c:pt idx="836">
                  <c:v>-45.390821500480854</c:v>
                </c:pt>
                <c:pt idx="837">
                  <c:v>-45.355078684267767</c:v>
                </c:pt>
                <c:pt idx="838">
                  <c:v>-45.317420233435982</c:v>
                </c:pt>
                <c:pt idx="839">
                  <c:v>-45.267508664193045</c:v>
                </c:pt>
                <c:pt idx="840">
                  <c:v>-45.218916825926584</c:v>
                </c:pt>
                <c:pt idx="841">
                  <c:v>-45.175032183703479</c:v>
                </c:pt>
                <c:pt idx="842">
                  <c:v>-45.131107263649113</c:v>
                </c:pt>
                <c:pt idx="843">
                  <c:v>-45.089326680818729</c:v>
                </c:pt>
                <c:pt idx="844">
                  <c:v>-45.031731370984787</c:v>
                </c:pt>
                <c:pt idx="845">
                  <c:v>-44.994948205945519</c:v>
                </c:pt>
                <c:pt idx="846">
                  <c:v>-44.945732307131252</c:v>
                </c:pt>
                <c:pt idx="847">
                  <c:v>-44.911519175243797</c:v>
                </c:pt>
                <c:pt idx="848">
                  <c:v>-44.872979663793018</c:v>
                </c:pt>
                <c:pt idx="849">
                  <c:v>-44.821988583703927</c:v>
                </c:pt>
                <c:pt idx="850">
                  <c:v>-44.779442078193028</c:v>
                </c:pt>
                <c:pt idx="851">
                  <c:v>-44.735606127494961</c:v>
                </c:pt>
                <c:pt idx="852">
                  <c:v>-44.690801036822336</c:v>
                </c:pt>
                <c:pt idx="853">
                  <c:v>-44.650361123814022</c:v>
                </c:pt>
                <c:pt idx="854">
                  <c:v>-44.603060811369332</c:v>
                </c:pt>
                <c:pt idx="855">
                  <c:v>-44.574130856543007</c:v>
                </c:pt>
                <c:pt idx="856">
                  <c:v>-44.541129370141391</c:v>
                </c:pt>
                <c:pt idx="857">
                  <c:v>-44.502756235707579</c:v>
                </c:pt>
                <c:pt idx="858">
                  <c:v>-44.464790707815411</c:v>
                </c:pt>
                <c:pt idx="859">
                  <c:v>-44.423162931296389</c:v>
                </c:pt>
                <c:pt idx="860">
                  <c:v>-44.375124773690942</c:v>
                </c:pt>
                <c:pt idx="861">
                  <c:v>-44.325687239482221</c:v>
                </c:pt>
                <c:pt idx="862">
                  <c:v>-44.277651687228186</c:v>
                </c:pt>
                <c:pt idx="863">
                  <c:v>-44.217102868201067</c:v>
                </c:pt>
                <c:pt idx="864">
                  <c:v>-44.167986346979731</c:v>
                </c:pt>
                <c:pt idx="865">
                  <c:v>-44.108181859520784</c:v>
                </c:pt>
                <c:pt idx="866">
                  <c:v>-44.069715766472711</c:v>
                </c:pt>
                <c:pt idx="867">
                  <c:v>-44.023609494494082</c:v>
                </c:pt>
                <c:pt idx="868">
                  <c:v>-43.983014717237168</c:v>
                </c:pt>
                <c:pt idx="869">
                  <c:v>-43.950662422815043</c:v>
                </c:pt>
                <c:pt idx="870">
                  <c:v>-43.908832034919442</c:v>
                </c:pt>
                <c:pt idx="871">
                  <c:v>-43.876209814200621</c:v>
                </c:pt>
                <c:pt idx="872">
                  <c:v>-43.835882924209216</c:v>
                </c:pt>
                <c:pt idx="873">
                  <c:v>-43.780283872738551</c:v>
                </c:pt>
                <c:pt idx="874">
                  <c:v>-43.723308246364482</c:v>
                </c:pt>
                <c:pt idx="875">
                  <c:v>-43.668182161353329</c:v>
                </c:pt>
                <c:pt idx="876">
                  <c:v>-43.616648926199829</c:v>
                </c:pt>
                <c:pt idx="877">
                  <c:v>-43.543567385617976</c:v>
                </c:pt>
                <c:pt idx="878">
                  <c:v>-43.501905343150952</c:v>
                </c:pt>
                <c:pt idx="879">
                  <c:v>-43.443345876629067</c:v>
                </c:pt>
                <c:pt idx="880">
                  <c:v>-43.367430414585542</c:v>
                </c:pt>
                <c:pt idx="881">
                  <c:v>-43.308683206204933</c:v>
                </c:pt>
                <c:pt idx="882">
                  <c:v>-43.271315006482752</c:v>
                </c:pt>
                <c:pt idx="883">
                  <c:v>-43.219995683052502</c:v>
                </c:pt>
                <c:pt idx="884">
                  <c:v>-43.160189883756317</c:v>
                </c:pt>
                <c:pt idx="885">
                  <c:v>-43.112567415746312</c:v>
                </c:pt>
                <c:pt idx="886">
                  <c:v>-43.058532300640579</c:v>
                </c:pt>
                <c:pt idx="887">
                  <c:v>-43.016882994360529</c:v>
                </c:pt>
                <c:pt idx="888">
                  <c:v>-42.965077260226906</c:v>
                </c:pt>
                <c:pt idx="889">
                  <c:v>-42.922037407212429</c:v>
                </c:pt>
                <c:pt idx="890">
                  <c:v>-42.849655883928079</c:v>
                </c:pt>
                <c:pt idx="891">
                  <c:v>-42.785460111409662</c:v>
                </c:pt>
                <c:pt idx="892">
                  <c:v>-42.737505251305123</c:v>
                </c:pt>
                <c:pt idx="893">
                  <c:v>-42.699133305199709</c:v>
                </c:pt>
                <c:pt idx="894">
                  <c:v>-42.628040575457192</c:v>
                </c:pt>
                <c:pt idx="895">
                  <c:v>-42.564655923040817</c:v>
                </c:pt>
                <c:pt idx="896">
                  <c:v>-42.521155510131521</c:v>
                </c:pt>
                <c:pt idx="897">
                  <c:v>-42.46979649680965</c:v>
                </c:pt>
                <c:pt idx="898">
                  <c:v>-42.418524865350136</c:v>
                </c:pt>
                <c:pt idx="899">
                  <c:v>-42.355426619488227</c:v>
                </c:pt>
                <c:pt idx="900">
                  <c:v>-42.294078659059608</c:v>
                </c:pt>
                <c:pt idx="901">
                  <c:v>-42.243315071046126</c:v>
                </c:pt>
                <c:pt idx="902">
                  <c:v>-42.182580635001344</c:v>
                </c:pt>
                <c:pt idx="903">
                  <c:v>-42.112636253637049</c:v>
                </c:pt>
                <c:pt idx="904">
                  <c:v>-42.05820941722645</c:v>
                </c:pt>
                <c:pt idx="905">
                  <c:v>-41.984730228848491</c:v>
                </c:pt>
                <c:pt idx="906">
                  <c:v>-41.940133415849388</c:v>
                </c:pt>
                <c:pt idx="907">
                  <c:v>-41.887350354454469</c:v>
                </c:pt>
                <c:pt idx="908">
                  <c:v>-41.844153645627003</c:v>
                </c:pt>
                <c:pt idx="909">
                  <c:v>-41.803935110631983</c:v>
                </c:pt>
                <c:pt idx="910">
                  <c:v>-41.756437980709634</c:v>
                </c:pt>
                <c:pt idx="911">
                  <c:v>-41.704858168901183</c:v>
                </c:pt>
                <c:pt idx="912">
                  <c:v>-41.643759194901889</c:v>
                </c:pt>
                <c:pt idx="913">
                  <c:v>-41.572080018866814</c:v>
                </c:pt>
                <c:pt idx="914">
                  <c:v>-41.477408894096953</c:v>
                </c:pt>
                <c:pt idx="915">
                  <c:v>-41.400073348390336</c:v>
                </c:pt>
                <c:pt idx="916">
                  <c:v>-41.333177632260416</c:v>
                </c:pt>
                <c:pt idx="917">
                  <c:v>-41.23616719162932</c:v>
                </c:pt>
                <c:pt idx="918">
                  <c:v>-41.166064369474213</c:v>
                </c:pt>
                <c:pt idx="919">
                  <c:v>-41.094211553084278</c:v>
                </c:pt>
                <c:pt idx="920">
                  <c:v>-40.984270474060878</c:v>
                </c:pt>
                <c:pt idx="921">
                  <c:v>-40.910120810299219</c:v>
                </c:pt>
                <c:pt idx="922">
                  <c:v>-40.835132502702159</c:v>
                </c:pt>
                <c:pt idx="923">
                  <c:v>-40.762361209464295</c:v>
                </c:pt>
                <c:pt idx="924">
                  <c:v>-40.697920460105848</c:v>
                </c:pt>
                <c:pt idx="925">
                  <c:v>-40.608963580111208</c:v>
                </c:pt>
                <c:pt idx="926">
                  <c:v>-40.52447536681953</c:v>
                </c:pt>
                <c:pt idx="927">
                  <c:v>-40.461249319181938</c:v>
                </c:pt>
                <c:pt idx="928">
                  <c:v>-40.376332179828168</c:v>
                </c:pt>
                <c:pt idx="929">
                  <c:v>-40.269184133399392</c:v>
                </c:pt>
                <c:pt idx="930">
                  <c:v>-40.202753909045285</c:v>
                </c:pt>
                <c:pt idx="931">
                  <c:v>-40.129545584763356</c:v>
                </c:pt>
                <c:pt idx="932">
                  <c:v>-40.055865574922429</c:v>
                </c:pt>
                <c:pt idx="933">
                  <c:v>-40.000679178774952</c:v>
                </c:pt>
                <c:pt idx="934">
                  <c:v>-39.915369271331301</c:v>
                </c:pt>
                <c:pt idx="935">
                  <c:v>-39.85687110191585</c:v>
                </c:pt>
                <c:pt idx="936">
                  <c:v>-39.758652199727067</c:v>
                </c:pt>
                <c:pt idx="937">
                  <c:v>-39.65919194468561</c:v>
                </c:pt>
                <c:pt idx="938">
                  <c:v>-39.533486251807055</c:v>
                </c:pt>
                <c:pt idx="939">
                  <c:v>-39.428534420772046</c:v>
                </c:pt>
                <c:pt idx="940">
                  <c:v>-39.327618632879059</c:v>
                </c:pt>
                <c:pt idx="941">
                  <c:v>-39.235598106603717</c:v>
                </c:pt>
                <c:pt idx="942">
                  <c:v>-39.15498438093384</c:v>
                </c:pt>
                <c:pt idx="943">
                  <c:v>-39.034229924606329</c:v>
                </c:pt>
                <c:pt idx="944">
                  <c:v>-38.910136558690965</c:v>
                </c:pt>
                <c:pt idx="945">
                  <c:v>-38.846090119269434</c:v>
                </c:pt>
                <c:pt idx="946">
                  <c:v>-38.768080409411226</c:v>
                </c:pt>
                <c:pt idx="947">
                  <c:v>-38.656164812498169</c:v>
                </c:pt>
                <c:pt idx="948">
                  <c:v>-38.568711845344744</c:v>
                </c:pt>
                <c:pt idx="949">
                  <c:v>-38.465763391952841</c:v>
                </c:pt>
                <c:pt idx="950">
                  <c:v>-38.331012973607812</c:v>
                </c:pt>
                <c:pt idx="951">
                  <c:v>-38.232304493493388</c:v>
                </c:pt>
                <c:pt idx="952">
                  <c:v>-38.129143077417609</c:v>
                </c:pt>
                <c:pt idx="953">
                  <c:v>-38.011579554710394</c:v>
                </c:pt>
                <c:pt idx="954">
                  <c:v>-37.890216499159173</c:v>
                </c:pt>
                <c:pt idx="955">
                  <c:v>-37.742894027401213</c:v>
                </c:pt>
                <c:pt idx="956">
                  <c:v>-37.643224755884638</c:v>
                </c:pt>
                <c:pt idx="957">
                  <c:v>-37.515251548440169</c:v>
                </c:pt>
                <c:pt idx="958">
                  <c:v>-37.389039731955961</c:v>
                </c:pt>
                <c:pt idx="959">
                  <c:v>-37.272076300222331</c:v>
                </c:pt>
                <c:pt idx="960">
                  <c:v>-37.165802154160808</c:v>
                </c:pt>
                <c:pt idx="961">
                  <c:v>-37.035441815812248</c:v>
                </c:pt>
                <c:pt idx="962">
                  <c:v>-36.908038895862468</c:v>
                </c:pt>
                <c:pt idx="963">
                  <c:v>-36.782623423843006</c:v>
                </c:pt>
                <c:pt idx="964">
                  <c:v>-36.594732354042215</c:v>
                </c:pt>
                <c:pt idx="965">
                  <c:v>-36.441455531911004</c:v>
                </c:pt>
                <c:pt idx="966">
                  <c:v>-36.325214999886157</c:v>
                </c:pt>
                <c:pt idx="967">
                  <c:v>-36.142668115204209</c:v>
                </c:pt>
                <c:pt idx="968">
                  <c:v>-35.966086124806395</c:v>
                </c:pt>
                <c:pt idx="969">
                  <c:v>-35.847747633104177</c:v>
                </c:pt>
                <c:pt idx="970">
                  <c:v>-35.687623279400142</c:v>
                </c:pt>
                <c:pt idx="971">
                  <c:v>-35.493946652788644</c:v>
                </c:pt>
                <c:pt idx="972">
                  <c:v>-35.310734080990841</c:v>
                </c:pt>
                <c:pt idx="973">
                  <c:v>-35.142841809186997</c:v>
                </c:pt>
                <c:pt idx="974">
                  <c:v>-34.926835770186472</c:v>
                </c:pt>
                <c:pt idx="975">
                  <c:v>-34.779054205451011</c:v>
                </c:pt>
                <c:pt idx="976">
                  <c:v>-34.587495102062306</c:v>
                </c:pt>
                <c:pt idx="977">
                  <c:v>-34.416820221101581</c:v>
                </c:pt>
                <c:pt idx="978">
                  <c:v>-34.17665791556901</c:v>
                </c:pt>
                <c:pt idx="979">
                  <c:v>-33.954369194730297</c:v>
                </c:pt>
                <c:pt idx="980">
                  <c:v>-33.737865271736332</c:v>
                </c:pt>
                <c:pt idx="981">
                  <c:v>-33.507325430035358</c:v>
                </c:pt>
                <c:pt idx="982">
                  <c:v>-33.319573606473355</c:v>
                </c:pt>
                <c:pt idx="983">
                  <c:v>-32.990224693635099</c:v>
                </c:pt>
                <c:pt idx="984">
                  <c:v>-32.708719442586428</c:v>
                </c:pt>
                <c:pt idx="985">
                  <c:v>-32.495889426226654</c:v>
                </c:pt>
                <c:pt idx="986">
                  <c:v>-32.202748741330595</c:v>
                </c:pt>
                <c:pt idx="987">
                  <c:v>-31.825818272657429</c:v>
                </c:pt>
                <c:pt idx="988">
                  <c:v>-31.484110950812031</c:v>
                </c:pt>
                <c:pt idx="989">
                  <c:v>-31.156380450630714</c:v>
                </c:pt>
                <c:pt idx="990">
                  <c:v>-30.899281332335853</c:v>
                </c:pt>
                <c:pt idx="991">
                  <c:v>-30.298192881044557</c:v>
                </c:pt>
                <c:pt idx="992">
                  <c:v>-29.947441412786041</c:v>
                </c:pt>
                <c:pt idx="993">
                  <c:v>-29.309555597939159</c:v>
                </c:pt>
                <c:pt idx="994">
                  <c:v>-28.776171901025215</c:v>
                </c:pt>
                <c:pt idx="995">
                  <c:v>-28.070753295422513</c:v>
                </c:pt>
                <c:pt idx="996">
                  <c:v>-27.379961881229306</c:v>
                </c:pt>
                <c:pt idx="997">
                  <c:v>-26.537880210772563</c:v>
                </c:pt>
                <c:pt idx="998">
                  <c:v>-25.227927286467406</c:v>
                </c:pt>
                <c:pt idx="999">
                  <c:v>-23.204016281630075</c:v>
                </c:pt>
                <c:pt idx="1000">
                  <c:v>-16.649999999999999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C8F-4D11-8FF8-E7866A6421F5}"/>
            </c:ext>
          </c:extLst>
        </c:ser>
        <c:ser>
          <c:idx val="5"/>
          <c:order val="5"/>
          <c:tx>
            <c:strRef>
              <c:f>'[NR-U indoor sub7 calibration_final_v3.xlsx](20,40,20,40), UE RSSI'!$G$1</c:f>
              <c:strCache>
                <c:ptCount val="1"/>
                <c:pt idx="0">
                  <c:v>Nokia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RSSI'!$G$2:$G$1002</c:f>
              <c:numCache>
                <c:formatCode>General</c:formatCode>
                <c:ptCount val="1001"/>
                <c:pt idx="0">
                  <c:v>-81.982100000000003</c:v>
                </c:pt>
                <c:pt idx="1">
                  <c:v>-81.505099999999999</c:v>
                </c:pt>
                <c:pt idx="2">
                  <c:v>-81.284899999999993</c:v>
                </c:pt>
                <c:pt idx="3">
                  <c:v>-81.013599999999997</c:v>
                </c:pt>
                <c:pt idx="4">
                  <c:v>-80.0578</c:v>
                </c:pt>
                <c:pt idx="5">
                  <c:v>-80.026200000000003</c:v>
                </c:pt>
                <c:pt idx="6">
                  <c:v>-79.579300000000003</c:v>
                </c:pt>
                <c:pt idx="7">
                  <c:v>-79.548900000000003</c:v>
                </c:pt>
                <c:pt idx="8">
                  <c:v>-79.518500000000003</c:v>
                </c:pt>
                <c:pt idx="9">
                  <c:v>-79.031899999999993</c:v>
                </c:pt>
                <c:pt idx="10">
                  <c:v>-79.022000000000006</c:v>
                </c:pt>
                <c:pt idx="11">
                  <c:v>-79.012100000000004</c:v>
                </c:pt>
                <c:pt idx="12">
                  <c:v>-79.002200000000002</c:v>
                </c:pt>
                <c:pt idx="13">
                  <c:v>-78.533100000000005</c:v>
                </c:pt>
                <c:pt idx="14">
                  <c:v>-78.523300000000006</c:v>
                </c:pt>
                <c:pt idx="15">
                  <c:v>-78.513499999999993</c:v>
                </c:pt>
                <c:pt idx="16">
                  <c:v>-78.503699999999995</c:v>
                </c:pt>
                <c:pt idx="17">
                  <c:v>-78.000500000000002</c:v>
                </c:pt>
                <c:pt idx="18">
                  <c:v>-78.000399999999999</c:v>
                </c:pt>
                <c:pt idx="19">
                  <c:v>-78.000299999999996</c:v>
                </c:pt>
                <c:pt idx="20">
                  <c:v>-78.000200000000007</c:v>
                </c:pt>
                <c:pt idx="21">
                  <c:v>-78.000100000000003</c:v>
                </c:pt>
                <c:pt idx="22">
                  <c:v>-77.501999999999995</c:v>
                </c:pt>
                <c:pt idx="23">
                  <c:v>-77.501599999999996</c:v>
                </c:pt>
                <c:pt idx="24">
                  <c:v>-77.501099999999994</c:v>
                </c:pt>
                <c:pt idx="25">
                  <c:v>-77.500600000000006</c:v>
                </c:pt>
                <c:pt idx="26">
                  <c:v>-77.500200000000007</c:v>
                </c:pt>
                <c:pt idx="27">
                  <c:v>-77.012299999999996</c:v>
                </c:pt>
                <c:pt idx="28">
                  <c:v>-77.010300000000001</c:v>
                </c:pt>
                <c:pt idx="29">
                  <c:v>-77.008300000000006</c:v>
                </c:pt>
                <c:pt idx="30">
                  <c:v>-77.006200000000007</c:v>
                </c:pt>
                <c:pt idx="31">
                  <c:v>-77.004199999999997</c:v>
                </c:pt>
                <c:pt idx="32">
                  <c:v>-77.002099999999999</c:v>
                </c:pt>
                <c:pt idx="33">
                  <c:v>-77.000100000000003</c:v>
                </c:pt>
                <c:pt idx="34">
                  <c:v>-76.526499999999999</c:v>
                </c:pt>
                <c:pt idx="35">
                  <c:v>-76.522800000000004</c:v>
                </c:pt>
                <c:pt idx="36">
                  <c:v>-76.519099999999995</c:v>
                </c:pt>
                <c:pt idx="37">
                  <c:v>-76.515299999999996</c:v>
                </c:pt>
                <c:pt idx="38">
                  <c:v>-76.511600000000001</c:v>
                </c:pt>
                <c:pt idx="39">
                  <c:v>-76.507900000000006</c:v>
                </c:pt>
                <c:pt idx="40">
                  <c:v>-76.504099999999994</c:v>
                </c:pt>
                <c:pt idx="41">
                  <c:v>-76.500399999999999</c:v>
                </c:pt>
                <c:pt idx="42">
                  <c:v>-76.000900000000001</c:v>
                </c:pt>
                <c:pt idx="43">
                  <c:v>-76.000699999999995</c:v>
                </c:pt>
                <c:pt idx="44">
                  <c:v>-76.000500000000002</c:v>
                </c:pt>
                <c:pt idx="45">
                  <c:v>-76.000399999999999</c:v>
                </c:pt>
                <c:pt idx="46">
                  <c:v>-76.000200000000007</c:v>
                </c:pt>
                <c:pt idx="47">
                  <c:v>-76</c:v>
                </c:pt>
                <c:pt idx="48">
                  <c:v>-75.646100000000004</c:v>
                </c:pt>
                <c:pt idx="49">
                  <c:v>-75.622399999999999</c:v>
                </c:pt>
                <c:pt idx="50">
                  <c:v>-75.598600000000005</c:v>
                </c:pt>
                <c:pt idx="51">
                  <c:v>-75.5749</c:v>
                </c:pt>
                <c:pt idx="52">
                  <c:v>-75.551199999999994</c:v>
                </c:pt>
                <c:pt idx="53">
                  <c:v>-75.527500000000003</c:v>
                </c:pt>
                <c:pt idx="54">
                  <c:v>-75.503799999999998</c:v>
                </c:pt>
                <c:pt idx="55">
                  <c:v>-75.133799999999994</c:v>
                </c:pt>
                <c:pt idx="56">
                  <c:v>-75.109700000000004</c:v>
                </c:pt>
                <c:pt idx="57">
                  <c:v>-75.085599999999999</c:v>
                </c:pt>
                <c:pt idx="58">
                  <c:v>-75.061499999999995</c:v>
                </c:pt>
                <c:pt idx="59">
                  <c:v>-75.037400000000005</c:v>
                </c:pt>
                <c:pt idx="60">
                  <c:v>-75.013300000000001</c:v>
                </c:pt>
                <c:pt idx="61">
                  <c:v>-74.555499999999995</c:v>
                </c:pt>
                <c:pt idx="62">
                  <c:v>-74.545699999999997</c:v>
                </c:pt>
                <c:pt idx="63">
                  <c:v>-74.535899999999998</c:v>
                </c:pt>
                <c:pt idx="64">
                  <c:v>-74.5261</c:v>
                </c:pt>
                <c:pt idx="65">
                  <c:v>-74.516300000000001</c:v>
                </c:pt>
                <c:pt idx="66">
                  <c:v>-74.506500000000003</c:v>
                </c:pt>
                <c:pt idx="67">
                  <c:v>-74.345399999999998</c:v>
                </c:pt>
                <c:pt idx="68">
                  <c:v>-74.308599999999998</c:v>
                </c:pt>
                <c:pt idx="69">
                  <c:v>-74.271799999999999</c:v>
                </c:pt>
                <c:pt idx="70">
                  <c:v>-74.234999999999999</c:v>
                </c:pt>
                <c:pt idx="71">
                  <c:v>-74.198300000000003</c:v>
                </c:pt>
                <c:pt idx="72">
                  <c:v>-74.161500000000004</c:v>
                </c:pt>
                <c:pt idx="73">
                  <c:v>-74.124700000000004</c:v>
                </c:pt>
                <c:pt idx="74">
                  <c:v>-74.087900000000005</c:v>
                </c:pt>
                <c:pt idx="75">
                  <c:v>-74.051100000000005</c:v>
                </c:pt>
                <c:pt idx="76">
                  <c:v>-74.014300000000006</c:v>
                </c:pt>
                <c:pt idx="77">
                  <c:v>-73.593299999999999</c:v>
                </c:pt>
                <c:pt idx="78">
                  <c:v>-73.584699999999998</c:v>
                </c:pt>
                <c:pt idx="79">
                  <c:v>-73.575999999999993</c:v>
                </c:pt>
                <c:pt idx="80">
                  <c:v>-73.567300000000003</c:v>
                </c:pt>
                <c:pt idx="81">
                  <c:v>-73.558700000000002</c:v>
                </c:pt>
                <c:pt idx="82">
                  <c:v>-73.55</c:v>
                </c:pt>
                <c:pt idx="83">
                  <c:v>-73.541300000000007</c:v>
                </c:pt>
                <c:pt idx="84">
                  <c:v>-73.532700000000006</c:v>
                </c:pt>
                <c:pt idx="85">
                  <c:v>-73.524000000000001</c:v>
                </c:pt>
                <c:pt idx="86">
                  <c:v>-73.515299999999996</c:v>
                </c:pt>
                <c:pt idx="87">
                  <c:v>-73.506699999999995</c:v>
                </c:pt>
                <c:pt idx="88">
                  <c:v>-73.095100000000002</c:v>
                </c:pt>
                <c:pt idx="89">
                  <c:v>-73.084100000000007</c:v>
                </c:pt>
                <c:pt idx="90">
                  <c:v>-73.073099999999997</c:v>
                </c:pt>
                <c:pt idx="91">
                  <c:v>-73.062100000000001</c:v>
                </c:pt>
                <c:pt idx="92">
                  <c:v>-73.051199999999994</c:v>
                </c:pt>
                <c:pt idx="93">
                  <c:v>-73.040199999999999</c:v>
                </c:pt>
                <c:pt idx="94">
                  <c:v>-73.029200000000003</c:v>
                </c:pt>
                <c:pt idx="95">
                  <c:v>-73.018199999999993</c:v>
                </c:pt>
                <c:pt idx="96">
                  <c:v>-73.007199999999997</c:v>
                </c:pt>
                <c:pt idx="97">
                  <c:v>-72.543499999999995</c:v>
                </c:pt>
                <c:pt idx="98">
                  <c:v>-72.5398</c:v>
                </c:pt>
                <c:pt idx="99">
                  <c:v>-72.536000000000001</c:v>
                </c:pt>
                <c:pt idx="100">
                  <c:v>-72.532300000000006</c:v>
                </c:pt>
                <c:pt idx="101">
                  <c:v>-72.528499999999994</c:v>
                </c:pt>
                <c:pt idx="102">
                  <c:v>-72.524799999999999</c:v>
                </c:pt>
                <c:pt idx="103">
                  <c:v>-72.521000000000001</c:v>
                </c:pt>
                <c:pt idx="104">
                  <c:v>-72.517300000000006</c:v>
                </c:pt>
                <c:pt idx="105">
                  <c:v>-72.513499999999993</c:v>
                </c:pt>
                <c:pt idx="106">
                  <c:v>-72.509799999999998</c:v>
                </c:pt>
                <c:pt idx="107">
                  <c:v>-72.506</c:v>
                </c:pt>
                <c:pt idx="108">
                  <c:v>-72.502300000000005</c:v>
                </c:pt>
                <c:pt idx="109">
                  <c:v>-72.408199999999994</c:v>
                </c:pt>
                <c:pt idx="110">
                  <c:v>-72.361599999999996</c:v>
                </c:pt>
                <c:pt idx="111">
                  <c:v>-72.315100000000001</c:v>
                </c:pt>
                <c:pt idx="112">
                  <c:v>-72.268600000000006</c:v>
                </c:pt>
                <c:pt idx="113">
                  <c:v>-72.221999999999994</c:v>
                </c:pt>
                <c:pt idx="114">
                  <c:v>-72.1755</c:v>
                </c:pt>
                <c:pt idx="115">
                  <c:v>-72.128900000000002</c:v>
                </c:pt>
                <c:pt idx="116">
                  <c:v>-72.082400000000007</c:v>
                </c:pt>
                <c:pt idx="117">
                  <c:v>-72.035799999999995</c:v>
                </c:pt>
                <c:pt idx="118">
                  <c:v>-71.986599999999996</c:v>
                </c:pt>
                <c:pt idx="119">
                  <c:v>-71.928600000000003</c:v>
                </c:pt>
                <c:pt idx="120">
                  <c:v>-71.870500000000007</c:v>
                </c:pt>
                <c:pt idx="121">
                  <c:v>-71.812399999999997</c:v>
                </c:pt>
                <c:pt idx="122">
                  <c:v>-71.754400000000004</c:v>
                </c:pt>
                <c:pt idx="123">
                  <c:v>-71.696299999999994</c:v>
                </c:pt>
                <c:pt idx="124">
                  <c:v>-71.638199999999998</c:v>
                </c:pt>
                <c:pt idx="125">
                  <c:v>-71.580100000000002</c:v>
                </c:pt>
                <c:pt idx="126">
                  <c:v>-71.522099999999995</c:v>
                </c:pt>
                <c:pt idx="127">
                  <c:v>-71.281599999999997</c:v>
                </c:pt>
                <c:pt idx="128">
                  <c:v>-71.258399999999995</c:v>
                </c:pt>
                <c:pt idx="129">
                  <c:v>-71.235299999999995</c:v>
                </c:pt>
                <c:pt idx="130">
                  <c:v>-71.212100000000007</c:v>
                </c:pt>
                <c:pt idx="131">
                  <c:v>-71.188900000000004</c:v>
                </c:pt>
                <c:pt idx="132">
                  <c:v>-71.165700000000001</c:v>
                </c:pt>
                <c:pt idx="133">
                  <c:v>-71.142600000000002</c:v>
                </c:pt>
                <c:pt idx="134">
                  <c:v>-71.119399999999999</c:v>
                </c:pt>
                <c:pt idx="135">
                  <c:v>-71.096199999999996</c:v>
                </c:pt>
                <c:pt idx="136">
                  <c:v>-71.072999999999993</c:v>
                </c:pt>
                <c:pt idx="137">
                  <c:v>-71.049800000000005</c:v>
                </c:pt>
                <c:pt idx="138">
                  <c:v>-71.026700000000005</c:v>
                </c:pt>
                <c:pt idx="139">
                  <c:v>-71.003500000000003</c:v>
                </c:pt>
                <c:pt idx="140">
                  <c:v>-70.954999999999998</c:v>
                </c:pt>
                <c:pt idx="141">
                  <c:v>-70.902000000000001</c:v>
                </c:pt>
                <c:pt idx="142">
                  <c:v>-70.849000000000004</c:v>
                </c:pt>
                <c:pt idx="143">
                  <c:v>-70.796099999999996</c:v>
                </c:pt>
                <c:pt idx="144">
                  <c:v>-70.743099999999998</c:v>
                </c:pt>
                <c:pt idx="145">
                  <c:v>-70.690100000000001</c:v>
                </c:pt>
                <c:pt idx="146">
                  <c:v>-70.637200000000007</c:v>
                </c:pt>
                <c:pt idx="147">
                  <c:v>-70.584199999999996</c:v>
                </c:pt>
                <c:pt idx="148">
                  <c:v>-70.531199999999998</c:v>
                </c:pt>
                <c:pt idx="149">
                  <c:v>-70.482399999999998</c:v>
                </c:pt>
                <c:pt idx="150">
                  <c:v>-70.439499999999995</c:v>
                </c:pt>
                <c:pt idx="151">
                  <c:v>-70.396699999999996</c:v>
                </c:pt>
                <c:pt idx="152">
                  <c:v>-70.353800000000007</c:v>
                </c:pt>
                <c:pt idx="153">
                  <c:v>-70.310900000000004</c:v>
                </c:pt>
                <c:pt idx="154">
                  <c:v>-70.268000000000001</c:v>
                </c:pt>
                <c:pt idx="155">
                  <c:v>-70.225099999999998</c:v>
                </c:pt>
                <c:pt idx="156">
                  <c:v>-70.182199999999995</c:v>
                </c:pt>
                <c:pt idx="157">
                  <c:v>-70.139399999999995</c:v>
                </c:pt>
                <c:pt idx="158">
                  <c:v>-70.096500000000006</c:v>
                </c:pt>
                <c:pt idx="159">
                  <c:v>-70.053600000000003</c:v>
                </c:pt>
                <c:pt idx="160">
                  <c:v>-70.0107</c:v>
                </c:pt>
                <c:pt idx="161">
                  <c:v>-69.972999999999999</c:v>
                </c:pt>
                <c:pt idx="162">
                  <c:v>-69.936999999999998</c:v>
                </c:pt>
                <c:pt idx="163">
                  <c:v>-69.900999999999996</c:v>
                </c:pt>
                <c:pt idx="164">
                  <c:v>-69.864999999999995</c:v>
                </c:pt>
                <c:pt idx="165">
                  <c:v>-69.828999999999994</c:v>
                </c:pt>
                <c:pt idx="166">
                  <c:v>-69.793000000000006</c:v>
                </c:pt>
                <c:pt idx="167">
                  <c:v>-69.757000000000005</c:v>
                </c:pt>
                <c:pt idx="168">
                  <c:v>-69.721000000000004</c:v>
                </c:pt>
                <c:pt idx="169">
                  <c:v>-69.685000000000002</c:v>
                </c:pt>
                <c:pt idx="170">
                  <c:v>-69.649000000000001</c:v>
                </c:pt>
                <c:pt idx="171">
                  <c:v>-69.613</c:v>
                </c:pt>
                <c:pt idx="172">
                  <c:v>-69.576999999999998</c:v>
                </c:pt>
                <c:pt idx="173">
                  <c:v>-69.540999999999997</c:v>
                </c:pt>
                <c:pt idx="174">
                  <c:v>-69.504999999999995</c:v>
                </c:pt>
                <c:pt idx="175">
                  <c:v>-69.463099999999997</c:v>
                </c:pt>
                <c:pt idx="176">
                  <c:v>-69.420199999999994</c:v>
                </c:pt>
                <c:pt idx="177">
                  <c:v>-69.377399999999994</c:v>
                </c:pt>
                <c:pt idx="178">
                  <c:v>-69.334500000000006</c:v>
                </c:pt>
                <c:pt idx="179">
                  <c:v>-69.291600000000003</c:v>
                </c:pt>
                <c:pt idx="180">
                  <c:v>-69.248699999999999</c:v>
                </c:pt>
                <c:pt idx="181">
                  <c:v>-69.205799999999996</c:v>
                </c:pt>
                <c:pt idx="182">
                  <c:v>-69.162999999999997</c:v>
                </c:pt>
                <c:pt idx="183">
                  <c:v>-69.120099999999994</c:v>
                </c:pt>
                <c:pt idx="184">
                  <c:v>-69.077200000000005</c:v>
                </c:pt>
                <c:pt idx="185">
                  <c:v>-69.034300000000002</c:v>
                </c:pt>
                <c:pt idx="186">
                  <c:v>-68.991799999999998</c:v>
                </c:pt>
                <c:pt idx="187">
                  <c:v>-68.950900000000004</c:v>
                </c:pt>
                <c:pt idx="188">
                  <c:v>-68.91</c:v>
                </c:pt>
                <c:pt idx="189">
                  <c:v>-68.869100000000003</c:v>
                </c:pt>
                <c:pt idx="190">
                  <c:v>-68.828199999999995</c:v>
                </c:pt>
                <c:pt idx="191">
                  <c:v>-68.787199999999999</c:v>
                </c:pt>
                <c:pt idx="192">
                  <c:v>-68.746300000000005</c:v>
                </c:pt>
                <c:pt idx="193">
                  <c:v>-68.705399999999997</c:v>
                </c:pt>
                <c:pt idx="194">
                  <c:v>-68.664500000000004</c:v>
                </c:pt>
                <c:pt idx="195">
                  <c:v>-68.623599999999996</c:v>
                </c:pt>
                <c:pt idx="196">
                  <c:v>-68.582700000000003</c:v>
                </c:pt>
                <c:pt idx="197">
                  <c:v>-68.541700000000006</c:v>
                </c:pt>
                <c:pt idx="198">
                  <c:v>-68.500799999999998</c:v>
                </c:pt>
                <c:pt idx="199">
                  <c:v>-68.457999999999998</c:v>
                </c:pt>
                <c:pt idx="200">
                  <c:v>-68.415199999999999</c:v>
                </c:pt>
                <c:pt idx="201">
                  <c:v>-68.372299999999996</c:v>
                </c:pt>
                <c:pt idx="202">
                  <c:v>-68.329499999999996</c:v>
                </c:pt>
                <c:pt idx="203">
                  <c:v>-68.286600000000007</c:v>
                </c:pt>
                <c:pt idx="204">
                  <c:v>-68.243799999999993</c:v>
                </c:pt>
                <c:pt idx="205">
                  <c:v>-68.200900000000004</c:v>
                </c:pt>
                <c:pt idx="206">
                  <c:v>-68.158100000000005</c:v>
                </c:pt>
                <c:pt idx="207">
                  <c:v>-68.115300000000005</c:v>
                </c:pt>
                <c:pt idx="208">
                  <c:v>-68.072400000000002</c:v>
                </c:pt>
                <c:pt idx="209">
                  <c:v>-68.029600000000002</c:v>
                </c:pt>
                <c:pt idx="210">
                  <c:v>-67.991100000000003</c:v>
                </c:pt>
                <c:pt idx="211">
                  <c:v>-67.962599999999995</c:v>
                </c:pt>
                <c:pt idx="212">
                  <c:v>-67.933999999999997</c:v>
                </c:pt>
                <c:pt idx="213">
                  <c:v>-67.9054</c:v>
                </c:pt>
                <c:pt idx="214">
                  <c:v>-67.876900000000006</c:v>
                </c:pt>
                <c:pt idx="215">
                  <c:v>-67.848299999999995</c:v>
                </c:pt>
                <c:pt idx="216">
                  <c:v>-67.819699999999997</c:v>
                </c:pt>
                <c:pt idx="217">
                  <c:v>-67.7911</c:v>
                </c:pt>
                <c:pt idx="218">
                  <c:v>-67.762600000000006</c:v>
                </c:pt>
                <c:pt idx="219">
                  <c:v>-67.733999999999995</c:v>
                </c:pt>
                <c:pt idx="220">
                  <c:v>-67.705399999999997</c:v>
                </c:pt>
                <c:pt idx="221">
                  <c:v>-67.676900000000003</c:v>
                </c:pt>
                <c:pt idx="222">
                  <c:v>-67.648300000000006</c:v>
                </c:pt>
                <c:pt idx="223">
                  <c:v>-67.619699999999995</c:v>
                </c:pt>
                <c:pt idx="224">
                  <c:v>-67.591099999999997</c:v>
                </c:pt>
                <c:pt idx="225">
                  <c:v>-67.562600000000003</c:v>
                </c:pt>
                <c:pt idx="226">
                  <c:v>-67.534000000000006</c:v>
                </c:pt>
                <c:pt idx="227">
                  <c:v>-67.505399999999995</c:v>
                </c:pt>
                <c:pt idx="228">
                  <c:v>-67.476500000000001</c:v>
                </c:pt>
                <c:pt idx="229">
                  <c:v>-67.447500000000005</c:v>
                </c:pt>
                <c:pt idx="230">
                  <c:v>-67.418499999999995</c:v>
                </c:pt>
                <c:pt idx="231">
                  <c:v>-67.389399999999995</c:v>
                </c:pt>
                <c:pt idx="232">
                  <c:v>-67.360399999999998</c:v>
                </c:pt>
                <c:pt idx="233">
                  <c:v>-67.331400000000002</c:v>
                </c:pt>
                <c:pt idx="234">
                  <c:v>-67.302400000000006</c:v>
                </c:pt>
                <c:pt idx="235">
                  <c:v>-67.273399999999995</c:v>
                </c:pt>
                <c:pt idx="236">
                  <c:v>-67.244299999999996</c:v>
                </c:pt>
                <c:pt idx="237">
                  <c:v>-67.215299999999999</c:v>
                </c:pt>
                <c:pt idx="238">
                  <c:v>-67.186300000000003</c:v>
                </c:pt>
                <c:pt idx="239">
                  <c:v>-67.157300000000006</c:v>
                </c:pt>
                <c:pt idx="240">
                  <c:v>-67.128299999999996</c:v>
                </c:pt>
                <c:pt idx="241">
                  <c:v>-67.099199999999996</c:v>
                </c:pt>
                <c:pt idx="242">
                  <c:v>-67.0702</c:v>
                </c:pt>
                <c:pt idx="243">
                  <c:v>-67.041200000000003</c:v>
                </c:pt>
                <c:pt idx="244">
                  <c:v>-67.012200000000007</c:v>
                </c:pt>
                <c:pt idx="245">
                  <c:v>-66.977800000000002</c:v>
                </c:pt>
                <c:pt idx="246">
                  <c:v>-66.939499999999995</c:v>
                </c:pt>
                <c:pt idx="247">
                  <c:v>-66.9011</c:v>
                </c:pt>
                <c:pt idx="248">
                  <c:v>-66.862799999999993</c:v>
                </c:pt>
                <c:pt idx="249">
                  <c:v>-66.8245</c:v>
                </c:pt>
                <c:pt idx="250">
                  <c:v>-66.786199999999994</c:v>
                </c:pt>
                <c:pt idx="251">
                  <c:v>-66.747900000000001</c:v>
                </c:pt>
                <c:pt idx="252">
                  <c:v>-66.709599999999995</c:v>
                </c:pt>
                <c:pt idx="253">
                  <c:v>-66.671300000000002</c:v>
                </c:pt>
                <c:pt idx="254">
                  <c:v>-66.632999999999996</c:v>
                </c:pt>
                <c:pt idx="255">
                  <c:v>-66.5946</c:v>
                </c:pt>
                <c:pt idx="256">
                  <c:v>-66.556299999999993</c:v>
                </c:pt>
                <c:pt idx="257">
                  <c:v>-66.518000000000001</c:v>
                </c:pt>
                <c:pt idx="258">
                  <c:v>-66.482299999999995</c:v>
                </c:pt>
                <c:pt idx="259">
                  <c:v>-66.448999999999998</c:v>
                </c:pt>
                <c:pt idx="260">
                  <c:v>-66.415700000000001</c:v>
                </c:pt>
                <c:pt idx="261">
                  <c:v>-66.382400000000004</c:v>
                </c:pt>
                <c:pt idx="262">
                  <c:v>-66.349100000000007</c:v>
                </c:pt>
                <c:pt idx="263">
                  <c:v>-66.315799999999996</c:v>
                </c:pt>
                <c:pt idx="264">
                  <c:v>-66.282499999999999</c:v>
                </c:pt>
                <c:pt idx="265">
                  <c:v>-66.249200000000002</c:v>
                </c:pt>
                <c:pt idx="266">
                  <c:v>-66.215900000000005</c:v>
                </c:pt>
                <c:pt idx="267">
                  <c:v>-66.182500000000005</c:v>
                </c:pt>
                <c:pt idx="268">
                  <c:v>-66.149199999999993</c:v>
                </c:pt>
                <c:pt idx="269">
                  <c:v>-66.115899999999996</c:v>
                </c:pt>
                <c:pt idx="270">
                  <c:v>-66.082599999999999</c:v>
                </c:pt>
                <c:pt idx="271">
                  <c:v>-66.049300000000002</c:v>
                </c:pt>
                <c:pt idx="272">
                  <c:v>-66.016000000000005</c:v>
                </c:pt>
                <c:pt idx="273">
                  <c:v>-65.9816</c:v>
                </c:pt>
                <c:pt idx="274">
                  <c:v>-65.946299999999994</c:v>
                </c:pt>
                <c:pt idx="275">
                  <c:v>-65.911000000000001</c:v>
                </c:pt>
                <c:pt idx="276">
                  <c:v>-65.875699999999995</c:v>
                </c:pt>
                <c:pt idx="277">
                  <c:v>-65.840400000000002</c:v>
                </c:pt>
                <c:pt idx="278">
                  <c:v>-65.805099999999996</c:v>
                </c:pt>
                <c:pt idx="279">
                  <c:v>-65.769800000000004</c:v>
                </c:pt>
                <c:pt idx="280">
                  <c:v>-65.734499999999997</c:v>
                </c:pt>
                <c:pt idx="281">
                  <c:v>-65.699200000000005</c:v>
                </c:pt>
                <c:pt idx="282">
                  <c:v>-65.663799999999995</c:v>
                </c:pt>
                <c:pt idx="283">
                  <c:v>-65.628500000000003</c:v>
                </c:pt>
                <c:pt idx="284">
                  <c:v>-65.593199999999996</c:v>
                </c:pt>
                <c:pt idx="285">
                  <c:v>-65.557900000000004</c:v>
                </c:pt>
                <c:pt idx="286">
                  <c:v>-65.522599999999997</c:v>
                </c:pt>
                <c:pt idx="287">
                  <c:v>-65.487499999999997</c:v>
                </c:pt>
                <c:pt idx="288">
                  <c:v>-65.4529</c:v>
                </c:pt>
                <c:pt idx="289">
                  <c:v>-65.418300000000002</c:v>
                </c:pt>
                <c:pt idx="290">
                  <c:v>-65.383700000000005</c:v>
                </c:pt>
                <c:pt idx="291">
                  <c:v>-65.349000000000004</c:v>
                </c:pt>
                <c:pt idx="292">
                  <c:v>-65.314400000000006</c:v>
                </c:pt>
                <c:pt idx="293">
                  <c:v>-65.279799999999994</c:v>
                </c:pt>
                <c:pt idx="294">
                  <c:v>-65.245199999999997</c:v>
                </c:pt>
                <c:pt idx="295">
                  <c:v>-65.210499999999996</c:v>
                </c:pt>
                <c:pt idx="296">
                  <c:v>-65.175899999999999</c:v>
                </c:pt>
                <c:pt idx="297">
                  <c:v>-65.141300000000001</c:v>
                </c:pt>
                <c:pt idx="298">
                  <c:v>-65.1066</c:v>
                </c:pt>
                <c:pt idx="299">
                  <c:v>-65.072000000000003</c:v>
                </c:pt>
                <c:pt idx="300">
                  <c:v>-65.037400000000005</c:v>
                </c:pt>
                <c:pt idx="301">
                  <c:v>-65.002799999999993</c:v>
                </c:pt>
                <c:pt idx="302">
                  <c:v>-64.970399999999998</c:v>
                </c:pt>
                <c:pt idx="303">
                  <c:v>-64.938299999999998</c:v>
                </c:pt>
                <c:pt idx="304">
                  <c:v>-64.906099999999995</c:v>
                </c:pt>
                <c:pt idx="305">
                  <c:v>-64.873999999999995</c:v>
                </c:pt>
                <c:pt idx="306">
                  <c:v>-64.841800000000006</c:v>
                </c:pt>
                <c:pt idx="307">
                  <c:v>-64.809600000000003</c:v>
                </c:pt>
                <c:pt idx="308">
                  <c:v>-64.777500000000003</c:v>
                </c:pt>
                <c:pt idx="309">
                  <c:v>-64.7453</c:v>
                </c:pt>
                <c:pt idx="310">
                  <c:v>-64.713200000000001</c:v>
                </c:pt>
                <c:pt idx="311">
                  <c:v>-64.680999999999997</c:v>
                </c:pt>
                <c:pt idx="312">
                  <c:v>-64.648899999999998</c:v>
                </c:pt>
                <c:pt idx="313">
                  <c:v>-64.616699999999994</c:v>
                </c:pt>
                <c:pt idx="314">
                  <c:v>-64.584599999999995</c:v>
                </c:pt>
                <c:pt idx="315">
                  <c:v>-64.552400000000006</c:v>
                </c:pt>
                <c:pt idx="316">
                  <c:v>-64.520300000000006</c:v>
                </c:pt>
                <c:pt idx="317">
                  <c:v>-64.479799999999997</c:v>
                </c:pt>
                <c:pt idx="318">
                  <c:v>-64.425299999999993</c:v>
                </c:pt>
                <c:pt idx="319">
                  <c:v>-64.370800000000003</c:v>
                </c:pt>
                <c:pt idx="320">
                  <c:v>-64.316199999999995</c:v>
                </c:pt>
                <c:pt idx="321">
                  <c:v>-64.261700000000005</c:v>
                </c:pt>
                <c:pt idx="322">
                  <c:v>-64.2072</c:v>
                </c:pt>
                <c:pt idx="323">
                  <c:v>-64.152699999999996</c:v>
                </c:pt>
                <c:pt idx="324">
                  <c:v>-64.098100000000002</c:v>
                </c:pt>
                <c:pt idx="325">
                  <c:v>-64.043599999999998</c:v>
                </c:pt>
                <c:pt idx="326">
                  <c:v>-63.994</c:v>
                </c:pt>
                <c:pt idx="327">
                  <c:v>-63.963999999999999</c:v>
                </c:pt>
                <c:pt idx="328">
                  <c:v>-63.933999999999997</c:v>
                </c:pt>
                <c:pt idx="329">
                  <c:v>-63.904000000000003</c:v>
                </c:pt>
                <c:pt idx="330">
                  <c:v>-63.873899999999999</c:v>
                </c:pt>
                <c:pt idx="331">
                  <c:v>-63.843899999999998</c:v>
                </c:pt>
                <c:pt idx="332">
                  <c:v>-63.813899999999997</c:v>
                </c:pt>
                <c:pt idx="333">
                  <c:v>-63.783900000000003</c:v>
                </c:pt>
                <c:pt idx="334">
                  <c:v>-63.753900000000002</c:v>
                </c:pt>
                <c:pt idx="335">
                  <c:v>-63.7239</c:v>
                </c:pt>
                <c:pt idx="336">
                  <c:v>-63.693899999999999</c:v>
                </c:pt>
                <c:pt idx="337">
                  <c:v>-63.663899999999998</c:v>
                </c:pt>
                <c:pt idx="338">
                  <c:v>-63.633899999999997</c:v>
                </c:pt>
                <c:pt idx="339">
                  <c:v>-63.6038</c:v>
                </c:pt>
                <c:pt idx="340">
                  <c:v>-63.573799999999999</c:v>
                </c:pt>
                <c:pt idx="341">
                  <c:v>-63.543799999999997</c:v>
                </c:pt>
                <c:pt idx="342">
                  <c:v>-63.513800000000003</c:v>
                </c:pt>
                <c:pt idx="343">
                  <c:v>-63.482900000000001</c:v>
                </c:pt>
                <c:pt idx="344">
                  <c:v>-63.451300000000003</c:v>
                </c:pt>
                <c:pt idx="345">
                  <c:v>-63.419699999999999</c:v>
                </c:pt>
                <c:pt idx="346">
                  <c:v>-63.388100000000001</c:v>
                </c:pt>
                <c:pt idx="347">
                  <c:v>-63.356499999999997</c:v>
                </c:pt>
                <c:pt idx="348">
                  <c:v>-63.3249</c:v>
                </c:pt>
                <c:pt idx="349">
                  <c:v>-63.293300000000002</c:v>
                </c:pt>
                <c:pt idx="350">
                  <c:v>-63.261699999999998</c:v>
                </c:pt>
                <c:pt idx="351">
                  <c:v>-63.2301</c:v>
                </c:pt>
                <c:pt idx="352">
                  <c:v>-63.198500000000003</c:v>
                </c:pt>
                <c:pt idx="353">
                  <c:v>-63.166899999999998</c:v>
                </c:pt>
                <c:pt idx="354">
                  <c:v>-63.135300000000001</c:v>
                </c:pt>
                <c:pt idx="355">
                  <c:v>-63.103700000000003</c:v>
                </c:pt>
                <c:pt idx="356">
                  <c:v>-63.072099999999999</c:v>
                </c:pt>
                <c:pt idx="357">
                  <c:v>-63.040500000000002</c:v>
                </c:pt>
                <c:pt idx="358">
                  <c:v>-63.008800000000001</c:v>
                </c:pt>
                <c:pt idx="359">
                  <c:v>-62.975999999999999</c:v>
                </c:pt>
                <c:pt idx="360">
                  <c:v>-62.942700000000002</c:v>
                </c:pt>
                <c:pt idx="361">
                  <c:v>-62.909300000000002</c:v>
                </c:pt>
                <c:pt idx="362">
                  <c:v>-62.875999999999998</c:v>
                </c:pt>
                <c:pt idx="363">
                  <c:v>-62.842700000000001</c:v>
                </c:pt>
                <c:pt idx="364">
                  <c:v>-62.8093</c:v>
                </c:pt>
                <c:pt idx="365">
                  <c:v>-62.776000000000003</c:v>
                </c:pt>
                <c:pt idx="366">
                  <c:v>-62.742699999999999</c:v>
                </c:pt>
                <c:pt idx="367">
                  <c:v>-62.709299999999999</c:v>
                </c:pt>
                <c:pt idx="368">
                  <c:v>-62.676000000000002</c:v>
                </c:pt>
                <c:pt idx="369">
                  <c:v>-62.642699999999998</c:v>
                </c:pt>
                <c:pt idx="370">
                  <c:v>-62.609299999999998</c:v>
                </c:pt>
                <c:pt idx="371">
                  <c:v>-62.576000000000001</c:v>
                </c:pt>
                <c:pt idx="372">
                  <c:v>-62.542700000000004</c:v>
                </c:pt>
                <c:pt idx="373">
                  <c:v>-62.509300000000003</c:v>
                </c:pt>
                <c:pt idx="374">
                  <c:v>-62.469900000000003</c:v>
                </c:pt>
                <c:pt idx="375">
                  <c:v>-62.427999999999997</c:v>
                </c:pt>
                <c:pt idx="376">
                  <c:v>-62.386200000000002</c:v>
                </c:pt>
                <c:pt idx="377">
                  <c:v>-62.3444</c:v>
                </c:pt>
                <c:pt idx="378">
                  <c:v>-62.302500000000002</c:v>
                </c:pt>
                <c:pt idx="379">
                  <c:v>-62.2607</c:v>
                </c:pt>
                <c:pt idx="380">
                  <c:v>-62.218800000000002</c:v>
                </c:pt>
                <c:pt idx="381">
                  <c:v>-62.177</c:v>
                </c:pt>
                <c:pt idx="382">
                  <c:v>-62.135100000000001</c:v>
                </c:pt>
                <c:pt idx="383">
                  <c:v>-62.093299999999999</c:v>
                </c:pt>
                <c:pt idx="384">
                  <c:v>-62.051499999999997</c:v>
                </c:pt>
                <c:pt idx="385">
                  <c:v>-62.009599999999999</c:v>
                </c:pt>
                <c:pt idx="386">
                  <c:v>-61.972799999999999</c:v>
                </c:pt>
                <c:pt idx="387">
                  <c:v>-61.9375</c:v>
                </c:pt>
                <c:pt idx="388">
                  <c:v>-61.902299999999997</c:v>
                </c:pt>
                <c:pt idx="389">
                  <c:v>-61.866999999999997</c:v>
                </c:pt>
                <c:pt idx="390">
                  <c:v>-61.831699999999998</c:v>
                </c:pt>
                <c:pt idx="391">
                  <c:v>-61.796399999999998</c:v>
                </c:pt>
                <c:pt idx="392">
                  <c:v>-61.761099999999999</c:v>
                </c:pt>
                <c:pt idx="393">
                  <c:v>-61.7258</c:v>
                </c:pt>
                <c:pt idx="394">
                  <c:v>-61.6905</c:v>
                </c:pt>
                <c:pt idx="395">
                  <c:v>-61.655299999999997</c:v>
                </c:pt>
                <c:pt idx="396">
                  <c:v>-61.62</c:v>
                </c:pt>
                <c:pt idx="397">
                  <c:v>-61.584699999999998</c:v>
                </c:pt>
                <c:pt idx="398">
                  <c:v>-61.549399999999999</c:v>
                </c:pt>
                <c:pt idx="399">
                  <c:v>-61.514099999999999</c:v>
                </c:pt>
                <c:pt idx="400">
                  <c:v>-61.476999999999997</c:v>
                </c:pt>
                <c:pt idx="401">
                  <c:v>-61.438699999999997</c:v>
                </c:pt>
                <c:pt idx="402">
                  <c:v>-61.400500000000001</c:v>
                </c:pt>
                <c:pt idx="403">
                  <c:v>-61.362200000000001</c:v>
                </c:pt>
                <c:pt idx="404">
                  <c:v>-61.323900000000002</c:v>
                </c:pt>
                <c:pt idx="405">
                  <c:v>-61.285600000000002</c:v>
                </c:pt>
                <c:pt idx="406">
                  <c:v>-61.247300000000003</c:v>
                </c:pt>
                <c:pt idx="407">
                  <c:v>-61.209000000000003</c:v>
                </c:pt>
                <c:pt idx="408">
                  <c:v>-61.1708</c:v>
                </c:pt>
                <c:pt idx="409">
                  <c:v>-61.1325</c:v>
                </c:pt>
                <c:pt idx="410">
                  <c:v>-61.094200000000001</c:v>
                </c:pt>
                <c:pt idx="411">
                  <c:v>-61.055900000000001</c:v>
                </c:pt>
                <c:pt idx="412">
                  <c:v>-61.017600000000002</c:v>
                </c:pt>
                <c:pt idx="413">
                  <c:v>-60.981699999999996</c:v>
                </c:pt>
                <c:pt idx="414">
                  <c:v>-60.947699999999998</c:v>
                </c:pt>
                <c:pt idx="415">
                  <c:v>-60.913699999999999</c:v>
                </c:pt>
                <c:pt idx="416">
                  <c:v>-60.879800000000003</c:v>
                </c:pt>
                <c:pt idx="417">
                  <c:v>-60.845799999999997</c:v>
                </c:pt>
                <c:pt idx="418">
                  <c:v>-60.811799999999998</c:v>
                </c:pt>
                <c:pt idx="419">
                  <c:v>-60.777900000000002</c:v>
                </c:pt>
                <c:pt idx="420">
                  <c:v>-60.743899999999996</c:v>
                </c:pt>
                <c:pt idx="421">
                  <c:v>-60.709899999999998</c:v>
                </c:pt>
                <c:pt idx="422">
                  <c:v>-60.676000000000002</c:v>
                </c:pt>
                <c:pt idx="423">
                  <c:v>-60.642000000000003</c:v>
                </c:pt>
                <c:pt idx="424">
                  <c:v>-60.607999999999997</c:v>
                </c:pt>
                <c:pt idx="425">
                  <c:v>-60.573999999999998</c:v>
                </c:pt>
                <c:pt idx="426">
                  <c:v>-60.540100000000002</c:v>
                </c:pt>
                <c:pt idx="427">
                  <c:v>-60.506100000000004</c:v>
                </c:pt>
                <c:pt idx="428">
                  <c:v>-60.469900000000003</c:v>
                </c:pt>
                <c:pt idx="429">
                  <c:v>-60.433100000000003</c:v>
                </c:pt>
                <c:pt idx="430">
                  <c:v>-60.3964</c:v>
                </c:pt>
                <c:pt idx="431">
                  <c:v>-60.359699999999997</c:v>
                </c:pt>
                <c:pt idx="432">
                  <c:v>-60.322899999999997</c:v>
                </c:pt>
                <c:pt idx="433">
                  <c:v>-60.286200000000001</c:v>
                </c:pt>
                <c:pt idx="434">
                  <c:v>-60.249400000000001</c:v>
                </c:pt>
                <c:pt idx="435">
                  <c:v>-60.212699999999998</c:v>
                </c:pt>
                <c:pt idx="436">
                  <c:v>-60.176000000000002</c:v>
                </c:pt>
                <c:pt idx="437">
                  <c:v>-60.139200000000002</c:v>
                </c:pt>
                <c:pt idx="438">
                  <c:v>-60.102499999999999</c:v>
                </c:pt>
                <c:pt idx="439">
                  <c:v>-60.065800000000003</c:v>
                </c:pt>
                <c:pt idx="440">
                  <c:v>-60.029000000000003</c:v>
                </c:pt>
                <c:pt idx="441">
                  <c:v>-59.993499999999997</c:v>
                </c:pt>
                <c:pt idx="442">
                  <c:v>-59.962499999999999</c:v>
                </c:pt>
                <c:pt idx="443">
                  <c:v>-59.9315</c:v>
                </c:pt>
                <c:pt idx="444">
                  <c:v>-59.900399999999998</c:v>
                </c:pt>
                <c:pt idx="445">
                  <c:v>-59.869399999999999</c:v>
                </c:pt>
                <c:pt idx="446">
                  <c:v>-59.8384</c:v>
                </c:pt>
                <c:pt idx="447">
                  <c:v>-59.807400000000001</c:v>
                </c:pt>
                <c:pt idx="448">
                  <c:v>-59.776400000000002</c:v>
                </c:pt>
                <c:pt idx="449">
                  <c:v>-59.7453</c:v>
                </c:pt>
                <c:pt idx="450">
                  <c:v>-59.714300000000001</c:v>
                </c:pt>
                <c:pt idx="451">
                  <c:v>-59.683300000000003</c:v>
                </c:pt>
                <c:pt idx="452">
                  <c:v>-59.652299999999997</c:v>
                </c:pt>
                <c:pt idx="453">
                  <c:v>-59.621299999999998</c:v>
                </c:pt>
                <c:pt idx="454">
                  <c:v>-59.590299999999999</c:v>
                </c:pt>
                <c:pt idx="455">
                  <c:v>-59.559199999999997</c:v>
                </c:pt>
                <c:pt idx="456">
                  <c:v>-59.528199999999998</c:v>
                </c:pt>
                <c:pt idx="457">
                  <c:v>-59.496099999999998</c:v>
                </c:pt>
                <c:pt idx="458">
                  <c:v>-59.453299999999999</c:v>
                </c:pt>
                <c:pt idx="459">
                  <c:v>-59.410400000000003</c:v>
                </c:pt>
                <c:pt idx="460">
                  <c:v>-59.3675</c:v>
                </c:pt>
                <c:pt idx="461">
                  <c:v>-59.324599999999997</c:v>
                </c:pt>
                <c:pt idx="462">
                  <c:v>-59.281700000000001</c:v>
                </c:pt>
                <c:pt idx="463">
                  <c:v>-59.238900000000001</c:v>
                </c:pt>
                <c:pt idx="464">
                  <c:v>-59.195999999999998</c:v>
                </c:pt>
                <c:pt idx="465">
                  <c:v>-59.153100000000002</c:v>
                </c:pt>
                <c:pt idx="466">
                  <c:v>-59.110199999999999</c:v>
                </c:pt>
                <c:pt idx="467">
                  <c:v>-59.067300000000003</c:v>
                </c:pt>
                <c:pt idx="468">
                  <c:v>-59.0244</c:v>
                </c:pt>
                <c:pt idx="469">
                  <c:v>-58.979100000000003</c:v>
                </c:pt>
                <c:pt idx="470">
                  <c:v>-58.930399999999999</c:v>
                </c:pt>
                <c:pt idx="471">
                  <c:v>-58.881799999999998</c:v>
                </c:pt>
                <c:pt idx="472">
                  <c:v>-58.833199999999998</c:v>
                </c:pt>
                <c:pt idx="473">
                  <c:v>-58.784500000000001</c:v>
                </c:pt>
                <c:pt idx="474">
                  <c:v>-58.735900000000001</c:v>
                </c:pt>
                <c:pt idx="475">
                  <c:v>-58.6873</c:v>
                </c:pt>
                <c:pt idx="476">
                  <c:v>-58.638599999999997</c:v>
                </c:pt>
                <c:pt idx="477">
                  <c:v>-58.59</c:v>
                </c:pt>
                <c:pt idx="478">
                  <c:v>-58.5413</c:v>
                </c:pt>
                <c:pt idx="479">
                  <c:v>-58.494799999999998</c:v>
                </c:pt>
                <c:pt idx="480">
                  <c:v>-58.4602</c:v>
                </c:pt>
                <c:pt idx="481">
                  <c:v>-58.425600000000003</c:v>
                </c:pt>
                <c:pt idx="482">
                  <c:v>-58.390999999999998</c:v>
                </c:pt>
                <c:pt idx="483">
                  <c:v>-58.356400000000001</c:v>
                </c:pt>
                <c:pt idx="484">
                  <c:v>-58.321800000000003</c:v>
                </c:pt>
                <c:pt idx="485">
                  <c:v>-58.287199999999999</c:v>
                </c:pt>
                <c:pt idx="486">
                  <c:v>-58.252600000000001</c:v>
                </c:pt>
                <c:pt idx="487">
                  <c:v>-58.218000000000004</c:v>
                </c:pt>
                <c:pt idx="488">
                  <c:v>-58.183399999999999</c:v>
                </c:pt>
                <c:pt idx="489">
                  <c:v>-58.148800000000001</c:v>
                </c:pt>
                <c:pt idx="490">
                  <c:v>-58.114199999999997</c:v>
                </c:pt>
                <c:pt idx="491">
                  <c:v>-58.079599999999999</c:v>
                </c:pt>
                <c:pt idx="492">
                  <c:v>-58.045000000000002</c:v>
                </c:pt>
                <c:pt idx="493">
                  <c:v>-58.010399999999997</c:v>
                </c:pt>
                <c:pt idx="494">
                  <c:v>-57.973799999999997</c:v>
                </c:pt>
                <c:pt idx="495">
                  <c:v>-57.936300000000003</c:v>
                </c:pt>
                <c:pt idx="496">
                  <c:v>-57.898800000000001</c:v>
                </c:pt>
                <c:pt idx="497">
                  <c:v>-57.8613</c:v>
                </c:pt>
                <c:pt idx="498">
                  <c:v>-57.823799999999999</c:v>
                </c:pt>
                <c:pt idx="499">
                  <c:v>-57.7864</c:v>
                </c:pt>
                <c:pt idx="500">
                  <c:v>-57.748899999999999</c:v>
                </c:pt>
                <c:pt idx="501">
                  <c:v>-57.711399999999998</c:v>
                </c:pt>
                <c:pt idx="502">
                  <c:v>-57.673900000000003</c:v>
                </c:pt>
                <c:pt idx="503">
                  <c:v>-57.636400000000002</c:v>
                </c:pt>
                <c:pt idx="504">
                  <c:v>-57.598999999999997</c:v>
                </c:pt>
                <c:pt idx="505">
                  <c:v>-57.561500000000002</c:v>
                </c:pt>
                <c:pt idx="506">
                  <c:v>-57.524000000000001</c:v>
                </c:pt>
                <c:pt idx="507">
                  <c:v>-57.486800000000002</c:v>
                </c:pt>
                <c:pt idx="508">
                  <c:v>-57.45</c:v>
                </c:pt>
                <c:pt idx="509">
                  <c:v>-57.4133</c:v>
                </c:pt>
                <c:pt idx="510">
                  <c:v>-57.376600000000003</c:v>
                </c:pt>
                <c:pt idx="511">
                  <c:v>-57.339799999999997</c:v>
                </c:pt>
                <c:pt idx="512">
                  <c:v>-57.303100000000001</c:v>
                </c:pt>
                <c:pt idx="513">
                  <c:v>-57.266300000000001</c:v>
                </c:pt>
                <c:pt idx="514">
                  <c:v>-57.229599999999998</c:v>
                </c:pt>
                <c:pt idx="515">
                  <c:v>-57.192900000000002</c:v>
                </c:pt>
                <c:pt idx="516">
                  <c:v>-57.156100000000002</c:v>
                </c:pt>
                <c:pt idx="517">
                  <c:v>-57.119399999999999</c:v>
                </c:pt>
                <c:pt idx="518">
                  <c:v>-57.082700000000003</c:v>
                </c:pt>
                <c:pt idx="519">
                  <c:v>-57.045900000000003</c:v>
                </c:pt>
                <c:pt idx="520">
                  <c:v>-57.0092</c:v>
                </c:pt>
                <c:pt idx="521">
                  <c:v>-56.963500000000003</c:v>
                </c:pt>
                <c:pt idx="522">
                  <c:v>-56.914900000000003</c:v>
                </c:pt>
                <c:pt idx="523">
                  <c:v>-56.866199999999999</c:v>
                </c:pt>
                <c:pt idx="524">
                  <c:v>-56.817599999999999</c:v>
                </c:pt>
                <c:pt idx="525">
                  <c:v>-56.768999999999998</c:v>
                </c:pt>
                <c:pt idx="526">
                  <c:v>-56.720300000000002</c:v>
                </c:pt>
                <c:pt idx="527">
                  <c:v>-56.671700000000001</c:v>
                </c:pt>
                <c:pt idx="528">
                  <c:v>-56.623100000000001</c:v>
                </c:pt>
                <c:pt idx="529">
                  <c:v>-56.574399999999997</c:v>
                </c:pt>
                <c:pt idx="530">
                  <c:v>-56.525799999999997</c:v>
                </c:pt>
                <c:pt idx="531">
                  <c:v>-56.486800000000002</c:v>
                </c:pt>
                <c:pt idx="532">
                  <c:v>-56.4587</c:v>
                </c:pt>
                <c:pt idx="533">
                  <c:v>-56.430500000000002</c:v>
                </c:pt>
                <c:pt idx="534">
                  <c:v>-56.4024</c:v>
                </c:pt>
                <c:pt idx="535">
                  <c:v>-56.374299999999998</c:v>
                </c:pt>
                <c:pt idx="536">
                  <c:v>-56.346200000000003</c:v>
                </c:pt>
                <c:pt idx="537">
                  <c:v>-56.318100000000001</c:v>
                </c:pt>
                <c:pt idx="538">
                  <c:v>-56.289900000000003</c:v>
                </c:pt>
                <c:pt idx="539">
                  <c:v>-56.261800000000001</c:v>
                </c:pt>
                <c:pt idx="540">
                  <c:v>-56.233699999999999</c:v>
                </c:pt>
                <c:pt idx="541">
                  <c:v>-56.205599999999997</c:v>
                </c:pt>
                <c:pt idx="542">
                  <c:v>-56.177399999999999</c:v>
                </c:pt>
                <c:pt idx="543">
                  <c:v>-56.149299999999997</c:v>
                </c:pt>
                <c:pt idx="544">
                  <c:v>-56.121200000000002</c:v>
                </c:pt>
                <c:pt idx="545">
                  <c:v>-56.0931</c:v>
                </c:pt>
                <c:pt idx="546">
                  <c:v>-56.064999999999998</c:v>
                </c:pt>
                <c:pt idx="547">
                  <c:v>-56.036799999999999</c:v>
                </c:pt>
                <c:pt idx="548">
                  <c:v>-56.008699999999997</c:v>
                </c:pt>
                <c:pt idx="549">
                  <c:v>-55.977800000000002</c:v>
                </c:pt>
                <c:pt idx="550">
                  <c:v>-55.945700000000002</c:v>
                </c:pt>
                <c:pt idx="551">
                  <c:v>-55.913600000000002</c:v>
                </c:pt>
                <c:pt idx="552">
                  <c:v>-55.881399999999999</c:v>
                </c:pt>
                <c:pt idx="553">
                  <c:v>-55.849299999999999</c:v>
                </c:pt>
                <c:pt idx="554">
                  <c:v>-55.8172</c:v>
                </c:pt>
                <c:pt idx="555">
                  <c:v>-55.784999999999997</c:v>
                </c:pt>
                <c:pt idx="556">
                  <c:v>-55.752899999999997</c:v>
                </c:pt>
                <c:pt idx="557">
                  <c:v>-55.720799999999997</c:v>
                </c:pt>
                <c:pt idx="558">
                  <c:v>-55.688600000000001</c:v>
                </c:pt>
                <c:pt idx="559">
                  <c:v>-55.656500000000001</c:v>
                </c:pt>
                <c:pt idx="560">
                  <c:v>-55.624400000000001</c:v>
                </c:pt>
                <c:pt idx="561">
                  <c:v>-55.592199999999998</c:v>
                </c:pt>
                <c:pt idx="562">
                  <c:v>-55.560099999999998</c:v>
                </c:pt>
                <c:pt idx="563">
                  <c:v>-55.527999999999999</c:v>
                </c:pt>
                <c:pt idx="564">
                  <c:v>-55.496499999999997</c:v>
                </c:pt>
                <c:pt idx="565">
                  <c:v>-55.4696</c:v>
                </c:pt>
                <c:pt idx="566">
                  <c:v>-55.442799999999998</c:v>
                </c:pt>
                <c:pt idx="567">
                  <c:v>-55.415900000000001</c:v>
                </c:pt>
                <c:pt idx="568">
                  <c:v>-55.389000000000003</c:v>
                </c:pt>
                <c:pt idx="569">
                  <c:v>-55.362200000000001</c:v>
                </c:pt>
                <c:pt idx="570">
                  <c:v>-55.335299999999997</c:v>
                </c:pt>
                <c:pt idx="571">
                  <c:v>-55.308399999999999</c:v>
                </c:pt>
                <c:pt idx="572">
                  <c:v>-55.281599999999997</c:v>
                </c:pt>
                <c:pt idx="573">
                  <c:v>-55.2547</c:v>
                </c:pt>
                <c:pt idx="574">
                  <c:v>-55.227800000000002</c:v>
                </c:pt>
                <c:pt idx="575">
                  <c:v>-55.201000000000001</c:v>
                </c:pt>
                <c:pt idx="576">
                  <c:v>-55.174100000000003</c:v>
                </c:pt>
                <c:pt idx="577">
                  <c:v>-55.147199999999998</c:v>
                </c:pt>
                <c:pt idx="578">
                  <c:v>-55.120399999999997</c:v>
                </c:pt>
                <c:pt idx="579">
                  <c:v>-55.093499999999999</c:v>
                </c:pt>
                <c:pt idx="580">
                  <c:v>-55.066600000000001</c:v>
                </c:pt>
                <c:pt idx="581">
                  <c:v>-55.0398</c:v>
                </c:pt>
                <c:pt idx="582">
                  <c:v>-55.012900000000002</c:v>
                </c:pt>
                <c:pt idx="583">
                  <c:v>-54.975999999999999</c:v>
                </c:pt>
                <c:pt idx="584">
                  <c:v>-54.929900000000004</c:v>
                </c:pt>
                <c:pt idx="585">
                  <c:v>-54.883800000000001</c:v>
                </c:pt>
                <c:pt idx="586">
                  <c:v>-54.837600000000002</c:v>
                </c:pt>
                <c:pt idx="587">
                  <c:v>-54.791499999999999</c:v>
                </c:pt>
                <c:pt idx="588">
                  <c:v>-54.745399999999997</c:v>
                </c:pt>
                <c:pt idx="589">
                  <c:v>-54.699300000000001</c:v>
                </c:pt>
                <c:pt idx="590">
                  <c:v>-54.653100000000002</c:v>
                </c:pt>
                <c:pt idx="591">
                  <c:v>-54.606999999999999</c:v>
                </c:pt>
                <c:pt idx="592">
                  <c:v>-54.560899999999997</c:v>
                </c:pt>
                <c:pt idx="593">
                  <c:v>-54.514800000000001</c:v>
                </c:pt>
                <c:pt idx="594">
                  <c:v>-54.479900000000001</c:v>
                </c:pt>
                <c:pt idx="595">
                  <c:v>-54.450400000000002</c:v>
                </c:pt>
                <c:pt idx="596">
                  <c:v>-54.420900000000003</c:v>
                </c:pt>
                <c:pt idx="597">
                  <c:v>-54.391399999999997</c:v>
                </c:pt>
                <c:pt idx="598">
                  <c:v>-54.361899999999999</c:v>
                </c:pt>
                <c:pt idx="599">
                  <c:v>-54.332299999999996</c:v>
                </c:pt>
                <c:pt idx="600">
                  <c:v>-54.302799999999998</c:v>
                </c:pt>
                <c:pt idx="601">
                  <c:v>-54.273299999999999</c:v>
                </c:pt>
                <c:pt idx="602">
                  <c:v>-54.2438</c:v>
                </c:pt>
                <c:pt idx="603">
                  <c:v>-54.214300000000001</c:v>
                </c:pt>
                <c:pt idx="604">
                  <c:v>-54.184800000000003</c:v>
                </c:pt>
                <c:pt idx="605">
                  <c:v>-54.155299999999997</c:v>
                </c:pt>
                <c:pt idx="606">
                  <c:v>-54.125700000000002</c:v>
                </c:pt>
                <c:pt idx="607">
                  <c:v>-54.096200000000003</c:v>
                </c:pt>
                <c:pt idx="608">
                  <c:v>-54.066699999999997</c:v>
                </c:pt>
                <c:pt idx="609">
                  <c:v>-54.037199999999999</c:v>
                </c:pt>
                <c:pt idx="610">
                  <c:v>-54.0077</c:v>
                </c:pt>
                <c:pt idx="611">
                  <c:v>-53.972799999999999</c:v>
                </c:pt>
                <c:pt idx="612">
                  <c:v>-53.936100000000003</c:v>
                </c:pt>
                <c:pt idx="613">
                  <c:v>-53.899299999999997</c:v>
                </c:pt>
                <c:pt idx="614">
                  <c:v>-53.8626</c:v>
                </c:pt>
                <c:pt idx="615">
                  <c:v>-53.825899999999997</c:v>
                </c:pt>
                <c:pt idx="616">
                  <c:v>-53.789099999999998</c:v>
                </c:pt>
                <c:pt idx="617">
                  <c:v>-53.752400000000002</c:v>
                </c:pt>
                <c:pt idx="618">
                  <c:v>-53.715699999999998</c:v>
                </c:pt>
                <c:pt idx="619">
                  <c:v>-53.678899999999999</c:v>
                </c:pt>
                <c:pt idx="620">
                  <c:v>-53.642200000000003</c:v>
                </c:pt>
                <c:pt idx="621">
                  <c:v>-53.605400000000003</c:v>
                </c:pt>
                <c:pt idx="622">
                  <c:v>-53.5687</c:v>
                </c:pt>
                <c:pt idx="623">
                  <c:v>-53.531999999999996</c:v>
                </c:pt>
                <c:pt idx="624">
                  <c:v>-53.495399999999997</c:v>
                </c:pt>
                <c:pt idx="625">
                  <c:v>-53.460099999999997</c:v>
                </c:pt>
                <c:pt idx="626">
                  <c:v>-53.424799999999998</c:v>
                </c:pt>
                <c:pt idx="627">
                  <c:v>-53.389600000000002</c:v>
                </c:pt>
                <c:pt idx="628">
                  <c:v>-53.354300000000002</c:v>
                </c:pt>
                <c:pt idx="629">
                  <c:v>-53.319000000000003</c:v>
                </c:pt>
                <c:pt idx="630">
                  <c:v>-53.283700000000003</c:v>
                </c:pt>
                <c:pt idx="631">
                  <c:v>-53.248399999999997</c:v>
                </c:pt>
                <c:pt idx="632">
                  <c:v>-53.213099999999997</c:v>
                </c:pt>
                <c:pt idx="633">
                  <c:v>-53.177799999999998</c:v>
                </c:pt>
                <c:pt idx="634">
                  <c:v>-53.142600000000002</c:v>
                </c:pt>
                <c:pt idx="635">
                  <c:v>-53.107300000000002</c:v>
                </c:pt>
                <c:pt idx="636">
                  <c:v>-53.072000000000003</c:v>
                </c:pt>
                <c:pt idx="637">
                  <c:v>-53.036700000000003</c:v>
                </c:pt>
                <c:pt idx="638">
                  <c:v>-53.001399999999997</c:v>
                </c:pt>
                <c:pt idx="639">
                  <c:v>-52.968000000000004</c:v>
                </c:pt>
                <c:pt idx="640">
                  <c:v>-52.934699999999999</c:v>
                </c:pt>
                <c:pt idx="641">
                  <c:v>-52.901400000000002</c:v>
                </c:pt>
                <c:pt idx="642">
                  <c:v>-52.868099999999998</c:v>
                </c:pt>
                <c:pt idx="643">
                  <c:v>-52.834800000000001</c:v>
                </c:pt>
                <c:pt idx="644">
                  <c:v>-52.801499999999997</c:v>
                </c:pt>
                <c:pt idx="645">
                  <c:v>-52.7682</c:v>
                </c:pt>
                <c:pt idx="646">
                  <c:v>-52.7348</c:v>
                </c:pt>
                <c:pt idx="647">
                  <c:v>-52.701500000000003</c:v>
                </c:pt>
                <c:pt idx="648">
                  <c:v>-52.668199999999999</c:v>
                </c:pt>
                <c:pt idx="649">
                  <c:v>-52.634900000000002</c:v>
                </c:pt>
                <c:pt idx="650">
                  <c:v>-52.601599999999998</c:v>
                </c:pt>
                <c:pt idx="651">
                  <c:v>-52.568300000000001</c:v>
                </c:pt>
                <c:pt idx="652">
                  <c:v>-52.534999999999997</c:v>
                </c:pt>
                <c:pt idx="653">
                  <c:v>-52.5017</c:v>
                </c:pt>
                <c:pt idx="654">
                  <c:v>-52.465800000000002</c:v>
                </c:pt>
                <c:pt idx="655">
                  <c:v>-52.429900000000004</c:v>
                </c:pt>
                <c:pt idx="656">
                  <c:v>-52.393900000000002</c:v>
                </c:pt>
                <c:pt idx="657">
                  <c:v>-52.357900000000001</c:v>
                </c:pt>
                <c:pt idx="658">
                  <c:v>-52.321899999999999</c:v>
                </c:pt>
                <c:pt idx="659">
                  <c:v>-52.286000000000001</c:v>
                </c:pt>
                <c:pt idx="660">
                  <c:v>-52.25</c:v>
                </c:pt>
                <c:pt idx="661">
                  <c:v>-52.213999999999999</c:v>
                </c:pt>
                <c:pt idx="662">
                  <c:v>-52.178100000000001</c:v>
                </c:pt>
                <c:pt idx="663">
                  <c:v>-52.142099999999999</c:v>
                </c:pt>
                <c:pt idx="664">
                  <c:v>-52.106099999999998</c:v>
                </c:pt>
                <c:pt idx="665">
                  <c:v>-52.070099999999996</c:v>
                </c:pt>
                <c:pt idx="666">
                  <c:v>-52.034199999999998</c:v>
                </c:pt>
                <c:pt idx="667">
                  <c:v>-51.9983</c:v>
                </c:pt>
                <c:pt idx="668">
                  <c:v>-51.964300000000001</c:v>
                </c:pt>
                <c:pt idx="669">
                  <c:v>-51.930399999999999</c:v>
                </c:pt>
                <c:pt idx="670">
                  <c:v>-51.8964</c:v>
                </c:pt>
                <c:pt idx="671">
                  <c:v>-51.862400000000001</c:v>
                </c:pt>
                <c:pt idx="672">
                  <c:v>-51.828499999999998</c:v>
                </c:pt>
                <c:pt idx="673">
                  <c:v>-51.794499999999999</c:v>
                </c:pt>
                <c:pt idx="674">
                  <c:v>-51.7605</c:v>
                </c:pt>
                <c:pt idx="675">
                  <c:v>-51.726599999999998</c:v>
                </c:pt>
                <c:pt idx="676">
                  <c:v>-51.692599999999999</c:v>
                </c:pt>
                <c:pt idx="677">
                  <c:v>-51.6586</c:v>
                </c:pt>
                <c:pt idx="678">
                  <c:v>-51.624699999999997</c:v>
                </c:pt>
                <c:pt idx="679">
                  <c:v>-51.590699999999998</c:v>
                </c:pt>
                <c:pt idx="680">
                  <c:v>-51.556699999999999</c:v>
                </c:pt>
                <c:pt idx="681">
                  <c:v>-51.522799999999997</c:v>
                </c:pt>
                <c:pt idx="682">
                  <c:v>-51.488399999999999</c:v>
                </c:pt>
                <c:pt idx="683">
                  <c:v>-51.453099999999999</c:v>
                </c:pt>
                <c:pt idx="684">
                  <c:v>-51.4178</c:v>
                </c:pt>
                <c:pt idx="685">
                  <c:v>-51.3825</c:v>
                </c:pt>
                <c:pt idx="686">
                  <c:v>-51.347200000000001</c:v>
                </c:pt>
                <c:pt idx="687">
                  <c:v>-51.311900000000001</c:v>
                </c:pt>
                <c:pt idx="688">
                  <c:v>-51.276600000000002</c:v>
                </c:pt>
                <c:pt idx="689">
                  <c:v>-51.241399999999999</c:v>
                </c:pt>
                <c:pt idx="690">
                  <c:v>-51.206099999999999</c:v>
                </c:pt>
                <c:pt idx="691">
                  <c:v>-51.1708</c:v>
                </c:pt>
                <c:pt idx="692">
                  <c:v>-51.1355</c:v>
                </c:pt>
                <c:pt idx="693">
                  <c:v>-51.100200000000001</c:v>
                </c:pt>
                <c:pt idx="694">
                  <c:v>-51.064900000000002</c:v>
                </c:pt>
                <c:pt idx="695">
                  <c:v>-51.029600000000002</c:v>
                </c:pt>
                <c:pt idx="696">
                  <c:v>-50.994100000000003</c:v>
                </c:pt>
                <c:pt idx="697">
                  <c:v>-50.9574</c:v>
                </c:pt>
                <c:pt idx="698">
                  <c:v>-50.9206</c:v>
                </c:pt>
                <c:pt idx="699">
                  <c:v>-50.883899999999997</c:v>
                </c:pt>
                <c:pt idx="700">
                  <c:v>-50.847200000000001</c:v>
                </c:pt>
                <c:pt idx="701">
                  <c:v>-50.810400000000001</c:v>
                </c:pt>
                <c:pt idx="702">
                  <c:v>-50.773699999999998</c:v>
                </c:pt>
                <c:pt idx="703">
                  <c:v>-50.737000000000002</c:v>
                </c:pt>
                <c:pt idx="704">
                  <c:v>-50.700200000000002</c:v>
                </c:pt>
                <c:pt idx="705">
                  <c:v>-50.663499999999999</c:v>
                </c:pt>
                <c:pt idx="706">
                  <c:v>-50.6267</c:v>
                </c:pt>
                <c:pt idx="707">
                  <c:v>-50.59</c:v>
                </c:pt>
                <c:pt idx="708">
                  <c:v>-50.5533</c:v>
                </c:pt>
                <c:pt idx="709">
                  <c:v>-50.516500000000001</c:v>
                </c:pt>
                <c:pt idx="710">
                  <c:v>-50.482900000000001</c:v>
                </c:pt>
                <c:pt idx="711">
                  <c:v>-50.451900000000002</c:v>
                </c:pt>
                <c:pt idx="712">
                  <c:v>-50.420900000000003</c:v>
                </c:pt>
                <c:pt idx="713">
                  <c:v>-50.389800000000001</c:v>
                </c:pt>
                <c:pt idx="714">
                  <c:v>-50.358800000000002</c:v>
                </c:pt>
                <c:pt idx="715">
                  <c:v>-50.3277</c:v>
                </c:pt>
                <c:pt idx="716">
                  <c:v>-50.296700000000001</c:v>
                </c:pt>
                <c:pt idx="717">
                  <c:v>-50.265700000000002</c:v>
                </c:pt>
                <c:pt idx="718">
                  <c:v>-50.2346</c:v>
                </c:pt>
                <c:pt idx="719">
                  <c:v>-50.203600000000002</c:v>
                </c:pt>
                <c:pt idx="720">
                  <c:v>-50.172600000000003</c:v>
                </c:pt>
                <c:pt idx="721">
                  <c:v>-50.141500000000001</c:v>
                </c:pt>
                <c:pt idx="722">
                  <c:v>-50.110500000000002</c:v>
                </c:pt>
                <c:pt idx="723">
                  <c:v>-50.079500000000003</c:v>
                </c:pt>
                <c:pt idx="724">
                  <c:v>-50.048400000000001</c:v>
                </c:pt>
                <c:pt idx="725">
                  <c:v>-50.017400000000002</c:v>
                </c:pt>
                <c:pt idx="726">
                  <c:v>-49.988</c:v>
                </c:pt>
                <c:pt idx="727">
                  <c:v>-49.960700000000003</c:v>
                </c:pt>
                <c:pt idx="728">
                  <c:v>-49.933399999999999</c:v>
                </c:pt>
                <c:pt idx="729">
                  <c:v>-49.906199999999998</c:v>
                </c:pt>
                <c:pt idx="730">
                  <c:v>-49.878900000000002</c:v>
                </c:pt>
                <c:pt idx="731">
                  <c:v>-49.851599999999998</c:v>
                </c:pt>
                <c:pt idx="732">
                  <c:v>-49.824300000000001</c:v>
                </c:pt>
                <c:pt idx="733">
                  <c:v>-49.7971</c:v>
                </c:pt>
                <c:pt idx="734">
                  <c:v>-49.769799999999996</c:v>
                </c:pt>
                <c:pt idx="735">
                  <c:v>-49.7425</c:v>
                </c:pt>
                <c:pt idx="736">
                  <c:v>-49.715200000000003</c:v>
                </c:pt>
                <c:pt idx="737">
                  <c:v>-49.687899999999999</c:v>
                </c:pt>
                <c:pt idx="738">
                  <c:v>-49.660699999999999</c:v>
                </c:pt>
                <c:pt idx="739">
                  <c:v>-49.633400000000002</c:v>
                </c:pt>
                <c:pt idx="740">
                  <c:v>-49.606099999999998</c:v>
                </c:pt>
                <c:pt idx="741">
                  <c:v>-49.578800000000001</c:v>
                </c:pt>
                <c:pt idx="742">
                  <c:v>-49.551600000000001</c:v>
                </c:pt>
                <c:pt idx="743">
                  <c:v>-49.524299999999997</c:v>
                </c:pt>
                <c:pt idx="744">
                  <c:v>-49.496899999999997</c:v>
                </c:pt>
                <c:pt idx="745">
                  <c:v>-49.468800000000002</c:v>
                </c:pt>
                <c:pt idx="746">
                  <c:v>-49.440600000000003</c:v>
                </c:pt>
                <c:pt idx="747">
                  <c:v>-49.412500000000001</c:v>
                </c:pt>
                <c:pt idx="748">
                  <c:v>-49.384399999999999</c:v>
                </c:pt>
                <c:pt idx="749">
                  <c:v>-49.356200000000001</c:v>
                </c:pt>
                <c:pt idx="750">
                  <c:v>-49.328099999999999</c:v>
                </c:pt>
                <c:pt idx="751">
                  <c:v>-49.299900000000001</c:v>
                </c:pt>
                <c:pt idx="752">
                  <c:v>-49.271799999999999</c:v>
                </c:pt>
                <c:pt idx="753">
                  <c:v>-49.243699999999997</c:v>
                </c:pt>
                <c:pt idx="754">
                  <c:v>-49.215499999999999</c:v>
                </c:pt>
                <c:pt idx="755">
                  <c:v>-49.187399999999997</c:v>
                </c:pt>
                <c:pt idx="756">
                  <c:v>-49.159300000000002</c:v>
                </c:pt>
                <c:pt idx="757">
                  <c:v>-49.131100000000004</c:v>
                </c:pt>
                <c:pt idx="758">
                  <c:v>-49.103000000000002</c:v>
                </c:pt>
                <c:pt idx="759">
                  <c:v>-49.074800000000003</c:v>
                </c:pt>
                <c:pt idx="760">
                  <c:v>-49.046700000000001</c:v>
                </c:pt>
                <c:pt idx="761">
                  <c:v>-49.018599999999999</c:v>
                </c:pt>
                <c:pt idx="762">
                  <c:v>-48.988700000000001</c:v>
                </c:pt>
                <c:pt idx="763">
                  <c:v>-48.955300000000001</c:v>
                </c:pt>
                <c:pt idx="764">
                  <c:v>-48.921999999999997</c:v>
                </c:pt>
                <c:pt idx="765">
                  <c:v>-48.8887</c:v>
                </c:pt>
                <c:pt idx="766">
                  <c:v>-48.8553</c:v>
                </c:pt>
                <c:pt idx="767">
                  <c:v>-48.822000000000003</c:v>
                </c:pt>
                <c:pt idx="768">
                  <c:v>-48.788699999999999</c:v>
                </c:pt>
                <c:pt idx="769">
                  <c:v>-48.755299999999998</c:v>
                </c:pt>
                <c:pt idx="770">
                  <c:v>-48.722000000000001</c:v>
                </c:pt>
                <c:pt idx="771">
                  <c:v>-48.688699999999997</c:v>
                </c:pt>
                <c:pt idx="772">
                  <c:v>-48.655299999999997</c:v>
                </c:pt>
                <c:pt idx="773">
                  <c:v>-48.622</c:v>
                </c:pt>
                <c:pt idx="774">
                  <c:v>-48.588700000000003</c:v>
                </c:pt>
                <c:pt idx="775">
                  <c:v>-48.555300000000003</c:v>
                </c:pt>
                <c:pt idx="776">
                  <c:v>-48.521999999999998</c:v>
                </c:pt>
                <c:pt idx="777">
                  <c:v>-48.488900000000001</c:v>
                </c:pt>
                <c:pt idx="778">
                  <c:v>-48.456200000000003</c:v>
                </c:pt>
                <c:pt idx="779">
                  <c:v>-48.423400000000001</c:v>
                </c:pt>
                <c:pt idx="780">
                  <c:v>-48.390700000000002</c:v>
                </c:pt>
                <c:pt idx="781">
                  <c:v>-48.357999999999997</c:v>
                </c:pt>
                <c:pt idx="782">
                  <c:v>-48.325299999999999</c:v>
                </c:pt>
                <c:pt idx="783">
                  <c:v>-48.292499999999997</c:v>
                </c:pt>
                <c:pt idx="784">
                  <c:v>-48.259799999999998</c:v>
                </c:pt>
                <c:pt idx="785">
                  <c:v>-48.2271</c:v>
                </c:pt>
                <c:pt idx="786">
                  <c:v>-48.194400000000002</c:v>
                </c:pt>
                <c:pt idx="787">
                  <c:v>-48.1616</c:v>
                </c:pt>
                <c:pt idx="788">
                  <c:v>-48.128900000000002</c:v>
                </c:pt>
                <c:pt idx="789">
                  <c:v>-48.096200000000003</c:v>
                </c:pt>
                <c:pt idx="790">
                  <c:v>-48.063499999999998</c:v>
                </c:pt>
                <c:pt idx="791">
                  <c:v>-48.030799999999999</c:v>
                </c:pt>
                <c:pt idx="792">
                  <c:v>-47.998100000000001</c:v>
                </c:pt>
                <c:pt idx="793">
                  <c:v>-47.967100000000002</c:v>
                </c:pt>
                <c:pt idx="794">
                  <c:v>-47.936100000000003</c:v>
                </c:pt>
                <c:pt idx="795">
                  <c:v>-47.905099999999997</c:v>
                </c:pt>
                <c:pt idx="796">
                  <c:v>-47.874099999999999</c:v>
                </c:pt>
                <c:pt idx="797">
                  <c:v>-47.8431</c:v>
                </c:pt>
                <c:pt idx="798">
                  <c:v>-47.811999999999998</c:v>
                </c:pt>
                <c:pt idx="799">
                  <c:v>-47.780999999999999</c:v>
                </c:pt>
                <c:pt idx="800">
                  <c:v>-47.75</c:v>
                </c:pt>
                <c:pt idx="801">
                  <c:v>-47.719000000000001</c:v>
                </c:pt>
                <c:pt idx="802">
                  <c:v>-47.688000000000002</c:v>
                </c:pt>
                <c:pt idx="803">
                  <c:v>-47.6569</c:v>
                </c:pt>
                <c:pt idx="804">
                  <c:v>-47.625900000000001</c:v>
                </c:pt>
                <c:pt idx="805">
                  <c:v>-47.594900000000003</c:v>
                </c:pt>
                <c:pt idx="806">
                  <c:v>-47.563899999999997</c:v>
                </c:pt>
                <c:pt idx="807">
                  <c:v>-47.532899999999998</c:v>
                </c:pt>
                <c:pt idx="808">
                  <c:v>-47.501899999999999</c:v>
                </c:pt>
                <c:pt idx="809">
                  <c:v>-47.461500000000001</c:v>
                </c:pt>
                <c:pt idx="810">
                  <c:v>-47.4206</c:v>
                </c:pt>
                <c:pt idx="811">
                  <c:v>-47.3797</c:v>
                </c:pt>
                <c:pt idx="812">
                  <c:v>-47.338799999999999</c:v>
                </c:pt>
                <c:pt idx="813">
                  <c:v>-47.297899999999998</c:v>
                </c:pt>
                <c:pt idx="814">
                  <c:v>-47.256999999999998</c:v>
                </c:pt>
                <c:pt idx="815">
                  <c:v>-47.216000000000001</c:v>
                </c:pt>
                <c:pt idx="816">
                  <c:v>-47.1751</c:v>
                </c:pt>
                <c:pt idx="817">
                  <c:v>-47.1342</c:v>
                </c:pt>
                <c:pt idx="818">
                  <c:v>-47.093299999999999</c:v>
                </c:pt>
                <c:pt idx="819">
                  <c:v>-47.052399999999999</c:v>
                </c:pt>
                <c:pt idx="820">
                  <c:v>-47.011499999999998</c:v>
                </c:pt>
                <c:pt idx="821">
                  <c:v>-46.963000000000001</c:v>
                </c:pt>
                <c:pt idx="822">
                  <c:v>-46.911499999999997</c:v>
                </c:pt>
                <c:pt idx="823">
                  <c:v>-46.860100000000003</c:v>
                </c:pt>
                <c:pt idx="824">
                  <c:v>-46.808599999999998</c:v>
                </c:pt>
                <c:pt idx="825">
                  <c:v>-46.757199999999997</c:v>
                </c:pt>
                <c:pt idx="826">
                  <c:v>-46.705800000000004</c:v>
                </c:pt>
                <c:pt idx="827">
                  <c:v>-46.654299999999999</c:v>
                </c:pt>
                <c:pt idx="828">
                  <c:v>-46.602899999999998</c:v>
                </c:pt>
                <c:pt idx="829">
                  <c:v>-46.551400000000001</c:v>
                </c:pt>
                <c:pt idx="830">
                  <c:v>-46.5</c:v>
                </c:pt>
                <c:pt idx="831">
                  <c:v>-46.459099999999999</c:v>
                </c:pt>
                <c:pt idx="832">
                  <c:v>-46.418199999999999</c:v>
                </c:pt>
                <c:pt idx="833">
                  <c:v>-46.377299999999998</c:v>
                </c:pt>
                <c:pt idx="834">
                  <c:v>-46.336300000000001</c:v>
                </c:pt>
                <c:pt idx="835">
                  <c:v>-46.295400000000001</c:v>
                </c:pt>
                <c:pt idx="836">
                  <c:v>-46.2545</c:v>
                </c:pt>
                <c:pt idx="837">
                  <c:v>-46.2136</c:v>
                </c:pt>
                <c:pt idx="838">
                  <c:v>-46.172699999999999</c:v>
                </c:pt>
                <c:pt idx="839">
                  <c:v>-46.131799999999998</c:v>
                </c:pt>
                <c:pt idx="840">
                  <c:v>-46.090800000000002</c:v>
                </c:pt>
                <c:pt idx="841">
                  <c:v>-46.049900000000001</c:v>
                </c:pt>
                <c:pt idx="842">
                  <c:v>-46.009</c:v>
                </c:pt>
                <c:pt idx="843">
                  <c:v>-45.975299999999997</c:v>
                </c:pt>
                <c:pt idx="844">
                  <c:v>-45.9437</c:v>
                </c:pt>
                <c:pt idx="845">
                  <c:v>-45.912100000000002</c:v>
                </c:pt>
                <c:pt idx="846">
                  <c:v>-45.880499999999998</c:v>
                </c:pt>
                <c:pt idx="847">
                  <c:v>-45.8489</c:v>
                </c:pt>
                <c:pt idx="848">
                  <c:v>-45.817300000000003</c:v>
                </c:pt>
                <c:pt idx="849">
                  <c:v>-45.785699999999999</c:v>
                </c:pt>
                <c:pt idx="850">
                  <c:v>-45.754100000000001</c:v>
                </c:pt>
                <c:pt idx="851">
                  <c:v>-45.722499999999997</c:v>
                </c:pt>
                <c:pt idx="852">
                  <c:v>-45.690899999999999</c:v>
                </c:pt>
                <c:pt idx="853">
                  <c:v>-45.659300000000002</c:v>
                </c:pt>
                <c:pt idx="854">
                  <c:v>-45.627699999999997</c:v>
                </c:pt>
                <c:pt idx="855">
                  <c:v>-45.5961</c:v>
                </c:pt>
                <c:pt idx="856">
                  <c:v>-45.564500000000002</c:v>
                </c:pt>
                <c:pt idx="857">
                  <c:v>-45.532899999999998</c:v>
                </c:pt>
                <c:pt idx="858">
                  <c:v>-45.501300000000001</c:v>
                </c:pt>
                <c:pt idx="859">
                  <c:v>-45.453299999999999</c:v>
                </c:pt>
                <c:pt idx="860">
                  <c:v>-45.404699999999998</c:v>
                </c:pt>
                <c:pt idx="861">
                  <c:v>-45.356000000000002</c:v>
                </c:pt>
                <c:pt idx="862">
                  <c:v>-45.307400000000001</c:v>
                </c:pt>
                <c:pt idx="863">
                  <c:v>-45.258800000000001</c:v>
                </c:pt>
                <c:pt idx="864">
                  <c:v>-45.210099999999997</c:v>
                </c:pt>
                <c:pt idx="865">
                  <c:v>-45.161499999999997</c:v>
                </c:pt>
                <c:pt idx="866">
                  <c:v>-45.1128</c:v>
                </c:pt>
                <c:pt idx="867">
                  <c:v>-45.0642</c:v>
                </c:pt>
                <c:pt idx="868">
                  <c:v>-45.015599999999999</c:v>
                </c:pt>
                <c:pt idx="869">
                  <c:v>-44.775199999999998</c:v>
                </c:pt>
                <c:pt idx="870">
                  <c:v>-44.745699999999999</c:v>
                </c:pt>
                <c:pt idx="871">
                  <c:v>-44.716200000000001</c:v>
                </c:pt>
                <c:pt idx="872">
                  <c:v>-44.686700000000002</c:v>
                </c:pt>
                <c:pt idx="873">
                  <c:v>-44.657200000000003</c:v>
                </c:pt>
                <c:pt idx="874">
                  <c:v>-44.627699999999997</c:v>
                </c:pt>
                <c:pt idx="875">
                  <c:v>-44.598199999999999</c:v>
                </c:pt>
                <c:pt idx="876">
                  <c:v>-44.5687</c:v>
                </c:pt>
                <c:pt idx="877">
                  <c:v>-44.539200000000001</c:v>
                </c:pt>
                <c:pt idx="878">
                  <c:v>-44.509700000000002</c:v>
                </c:pt>
                <c:pt idx="879">
                  <c:v>-44.277099999999997</c:v>
                </c:pt>
                <c:pt idx="880">
                  <c:v>-44.248199999999997</c:v>
                </c:pt>
                <c:pt idx="881">
                  <c:v>-44.219299999999997</c:v>
                </c:pt>
                <c:pt idx="882">
                  <c:v>-44.1905</c:v>
                </c:pt>
                <c:pt idx="883">
                  <c:v>-44.1616</c:v>
                </c:pt>
                <c:pt idx="884">
                  <c:v>-44.132800000000003</c:v>
                </c:pt>
                <c:pt idx="885">
                  <c:v>-44.103900000000003</c:v>
                </c:pt>
                <c:pt idx="886">
                  <c:v>-44.075000000000003</c:v>
                </c:pt>
                <c:pt idx="887">
                  <c:v>-44.046199999999999</c:v>
                </c:pt>
                <c:pt idx="888">
                  <c:v>-44.017299999999999</c:v>
                </c:pt>
                <c:pt idx="889">
                  <c:v>-43.773299999999999</c:v>
                </c:pt>
                <c:pt idx="890">
                  <c:v>-43.668500000000002</c:v>
                </c:pt>
                <c:pt idx="891">
                  <c:v>-43.651600000000002</c:v>
                </c:pt>
                <c:pt idx="892">
                  <c:v>-43.634799999999998</c:v>
                </c:pt>
                <c:pt idx="893">
                  <c:v>-43.617899999999999</c:v>
                </c:pt>
                <c:pt idx="894">
                  <c:v>-43.601100000000002</c:v>
                </c:pt>
                <c:pt idx="895">
                  <c:v>-43.584200000000003</c:v>
                </c:pt>
                <c:pt idx="896">
                  <c:v>-43.567399999999999</c:v>
                </c:pt>
                <c:pt idx="897">
                  <c:v>-43.5505</c:v>
                </c:pt>
                <c:pt idx="898">
                  <c:v>-43.533700000000003</c:v>
                </c:pt>
                <c:pt idx="899">
                  <c:v>-43.516800000000003</c:v>
                </c:pt>
                <c:pt idx="900">
                  <c:v>-43.5</c:v>
                </c:pt>
                <c:pt idx="901">
                  <c:v>-43.201099999999997</c:v>
                </c:pt>
                <c:pt idx="902">
                  <c:v>-43.170099999999998</c:v>
                </c:pt>
                <c:pt idx="903">
                  <c:v>-43.139099999999999</c:v>
                </c:pt>
                <c:pt idx="904">
                  <c:v>-43.108199999999997</c:v>
                </c:pt>
                <c:pt idx="905">
                  <c:v>-43.077199999999998</c:v>
                </c:pt>
                <c:pt idx="906">
                  <c:v>-43.046199999999999</c:v>
                </c:pt>
                <c:pt idx="907">
                  <c:v>-43.0152</c:v>
                </c:pt>
                <c:pt idx="908">
                  <c:v>-42.839500000000001</c:v>
                </c:pt>
                <c:pt idx="909">
                  <c:v>-42.779800000000002</c:v>
                </c:pt>
                <c:pt idx="910">
                  <c:v>-42.740499999999997</c:v>
                </c:pt>
                <c:pt idx="911">
                  <c:v>-42.701099999999997</c:v>
                </c:pt>
                <c:pt idx="912">
                  <c:v>-42.661700000000003</c:v>
                </c:pt>
                <c:pt idx="913">
                  <c:v>-42.622399999999999</c:v>
                </c:pt>
                <c:pt idx="914">
                  <c:v>-42.582999999999998</c:v>
                </c:pt>
                <c:pt idx="915">
                  <c:v>-42.543700000000001</c:v>
                </c:pt>
                <c:pt idx="916">
                  <c:v>-42.504300000000001</c:v>
                </c:pt>
                <c:pt idx="917">
                  <c:v>-42.064300000000003</c:v>
                </c:pt>
                <c:pt idx="918">
                  <c:v>-42.018700000000003</c:v>
                </c:pt>
                <c:pt idx="919">
                  <c:v>-42.0154</c:v>
                </c:pt>
                <c:pt idx="920">
                  <c:v>-42.012</c:v>
                </c:pt>
                <c:pt idx="921">
                  <c:v>-42.008699999999997</c:v>
                </c:pt>
                <c:pt idx="922">
                  <c:v>-42.005299999999998</c:v>
                </c:pt>
                <c:pt idx="923">
                  <c:v>-42.002000000000002</c:v>
                </c:pt>
                <c:pt idx="924">
                  <c:v>-41.776499999999999</c:v>
                </c:pt>
                <c:pt idx="925">
                  <c:v>-41.744</c:v>
                </c:pt>
                <c:pt idx="926">
                  <c:v>-41.708799999999997</c:v>
                </c:pt>
                <c:pt idx="927">
                  <c:v>-41.673699999999997</c:v>
                </c:pt>
                <c:pt idx="928">
                  <c:v>-41.638500000000001</c:v>
                </c:pt>
                <c:pt idx="929">
                  <c:v>-41.603400000000001</c:v>
                </c:pt>
                <c:pt idx="930">
                  <c:v>-41.568199999999997</c:v>
                </c:pt>
                <c:pt idx="931">
                  <c:v>-41.533000000000001</c:v>
                </c:pt>
                <c:pt idx="932">
                  <c:v>-41.468000000000004</c:v>
                </c:pt>
                <c:pt idx="933">
                  <c:v>-41.165500000000002</c:v>
                </c:pt>
                <c:pt idx="934">
                  <c:v>-41.098500000000001</c:v>
                </c:pt>
                <c:pt idx="935">
                  <c:v>-41.081299999999999</c:v>
                </c:pt>
                <c:pt idx="936">
                  <c:v>-41.064</c:v>
                </c:pt>
                <c:pt idx="937">
                  <c:v>-41.046799999999998</c:v>
                </c:pt>
                <c:pt idx="938">
                  <c:v>-41.029600000000002</c:v>
                </c:pt>
                <c:pt idx="939">
                  <c:v>-41.0124</c:v>
                </c:pt>
                <c:pt idx="940">
                  <c:v>-40.995100000000001</c:v>
                </c:pt>
                <c:pt idx="941">
                  <c:v>-40.7102</c:v>
                </c:pt>
                <c:pt idx="942">
                  <c:v>-40.543300000000002</c:v>
                </c:pt>
                <c:pt idx="943">
                  <c:v>-40.535400000000003</c:v>
                </c:pt>
                <c:pt idx="944">
                  <c:v>-40.5276</c:v>
                </c:pt>
                <c:pt idx="945">
                  <c:v>-40.5197</c:v>
                </c:pt>
                <c:pt idx="946">
                  <c:v>-40.511800000000001</c:v>
                </c:pt>
                <c:pt idx="947">
                  <c:v>-40.503900000000002</c:v>
                </c:pt>
                <c:pt idx="948">
                  <c:v>-40.0383</c:v>
                </c:pt>
                <c:pt idx="949">
                  <c:v>-40.029800000000002</c:v>
                </c:pt>
                <c:pt idx="950">
                  <c:v>-40.021299999999997</c:v>
                </c:pt>
                <c:pt idx="951">
                  <c:v>-40.012799999999999</c:v>
                </c:pt>
                <c:pt idx="952">
                  <c:v>-40.004300000000001</c:v>
                </c:pt>
                <c:pt idx="953">
                  <c:v>-39.510399999999997</c:v>
                </c:pt>
                <c:pt idx="954">
                  <c:v>-39.505299999999998</c:v>
                </c:pt>
                <c:pt idx="955">
                  <c:v>-39.503300000000003</c:v>
                </c:pt>
                <c:pt idx="956">
                  <c:v>-39.501300000000001</c:v>
                </c:pt>
                <c:pt idx="957">
                  <c:v>-39.425899999999999</c:v>
                </c:pt>
                <c:pt idx="958">
                  <c:v>-39.090699999999998</c:v>
                </c:pt>
                <c:pt idx="959">
                  <c:v>-39.064</c:v>
                </c:pt>
                <c:pt idx="960">
                  <c:v>-39.037399999999998</c:v>
                </c:pt>
                <c:pt idx="961">
                  <c:v>-39.0107</c:v>
                </c:pt>
                <c:pt idx="962">
                  <c:v>-38.838299999999997</c:v>
                </c:pt>
                <c:pt idx="963">
                  <c:v>-38.716700000000003</c:v>
                </c:pt>
                <c:pt idx="964">
                  <c:v>-38.561300000000003</c:v>
                </c:pt>
                <c:pt idx="965">
                  <c:v>-38.535800000000002</c:v>
                </c:pt>
                <c:pt idx="966">
                  <c:v>-38.510199999999998</c:v>
                </c:pt>
                <c:pt idx="967">
                  <c:v>-38.164200000000001</c:v>
                </c:pt>
                <c:pt idx="968">
                  <c:v>-38.0501</c:v>
                </c:pt>
                <c:pt idx="969">
                  <c:v>-38.025199999999998</c:v>
                </c:pt>
                <c:pt idx="970">
                  <c:v>-38.0002</c:v>
                </c:pt>
                <c:pt idx="971">
                  <c:v>-37.919600000000003</c:v>
                </c:pt>
                <c:pt idx="972">
                  <c:v>-37.704000000000001</c:v>
                </c:pt>
                <c:pt idx="973">
                  <c:v>-37.536499999999997</c:v>
                </c:pt>
                <c:pt idx="974">
                  <c:v>-37.5154</c:v>
                </c:pt>
                <c:pt idx="975">
                  <c:v>-37.450000000000003</c:v>
                </c:pt>
                <c:pt idx="976">
                  <c:v>-37.143300000000004</c:v>
                </c:pt>
                <c:pt idx="977">
                  <c:v>-36.984000000000002</c:v>
                </c:pt>
                <c:pt idx="978">
                  <c:v>-36.626899999999999</c:v>
                </c:pt>
                <c:pt idx="979">
                  <c:v>-36.522599999999997</c:v>
                </c:pt>
                <c:pt idx="980">
                  <c:v>-36.506300000000003</c:v>
                </c:pt>
                <c:pt idx="981">
                  <c:v>-36.271500000000003</c:v>
                </c:pt>
                <c:pt idx="982">
                  <c:v>-36.014499999999998</c:v>
                </c:pt>
                <c:pt idx="983">
                  <c:v>-35.781700000000001</c:v>
                </c:pt>
                <c:pt idx="984">
                  <c:v>-35.492100000000001</c:v>
                </c:pt>
                <c:pt idx="985">
                  <c:v>-35.395800000000001</c:v>
                </c:pt>
                <c:pt idx="986">
                  <c:v>-35.000500000000002</c:v>
                </c:pt>
                <c:pt idx="987">
                  <c:v>-34.834800000000001</c:v>
                </c:pt>
                <c:pt idx="988">
                  <c:v>-34.5349</c:v>
                </c:pt>
                <c:pt idx="989">
                  <c:v>-34.389299999999999</c:v>
                </c:pt>
                <c:pt idx="990">
                  <c:v>-33.667400000000001</c:v>
                </c:pt>
                <c:pt idx="991">
                  <c:v>-33.379199999999997</c:v>
                </c:pt>
                <c:pt idx="992">
                  <c:v>-33.0762</c:v>
                </c:pt>
                <c:pt idx="993">
                  <c:v>-32.585099999999997</c:v>
                </c:pt>
                <c:pt idx="994">
                  <c:v>-31.918099999999999</c:v>
                </c:pt>
                <c:pt idx="995">
                  <c:v>-31.164899999999999</c:v>
                </c:pt>
                <c:pt idx="996">
                  <c:v>-30.755299999999998</c:v>
                </c:pt>
                <c:pt idx="997">
                  <c:v>-29.471499999999999</c:v>
                </c:pt>
                <c:pt idx="998">
                  <c:v>-28.2455</c:v>
                </c:pt>
                <c:pt idx="999">
                  <c:v>-25.2117</c:v>
                </c:pt>
                <c:pt idx="1000">
                  <c:v>-19.040600000000001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C8F-4D11-8FF8-E7866A6421F5}"/>
            </c:ext>
          </c:extLst>
        </c:ser>
        <c:ser>
          <c:idx val="6"/>
          <c:order val="6"/>
          <c:tx>
            <c:v>Mediatek</c:v>
          </c:tx>
          <c:marker>
            <c:symbol val="none"/>
          </c:marker>
          <c:xVal>
            <c:numRef>
              <c:f>'[NR-U indoor sub7 calibration_final_v3.xlsx](20,40,20,40), UE RSSI'!$H$2:$H$1002</c:f>
              <c:numCache>
                <c:formatCode>General</c:formatCode>
                <c:ptCount val="1001"/>
                <c:pt idx="0">
                  <c:v>-86.725499999999997</c:v>
                </c:pt>
                <c:pt idx="1">
                  <c:v>-86.162599999999998</c:v>
                </c:pt>
                <c:pt idx="2">
                  <c:v>-84.385400000000004</c:v>
                </c:pt>
                <c:pt idx="3">
                  <c:v>-83.923199999999994</c:v>
                </c:pt>
                <c:pt idx="4">
                  <c:v>-83.031400000000005</c:v>
                </c:pt>
                <c:pt idx="5">
                  <c:v>-82.573800000000006</c:v>
                </c:pt>
                <c:pt idx="6">
                  <c:v>-81.5488</c:v>
                </c:pt>
                <c:pt idx="7">
                  <c:v>-81.445400000000006</c:v>
                </c:pt>
                <c:pt idx="8">
                  <c:v>-81.255700000000004</c:v>
                </c:pt>
                <c:pt idx="9">
                  <c:v>-81.065299999999993</c:v>
                </c:pt>
                <c:pt idx="10">
                  <c:v>-80.506200000000007</c:v>
                </c:pt>
                <c:pt idx="11">
                  <c:v>-80.504300000000001</c:v>
                </c:pt>
                <c:pt idx="12">
                  <c:v>-80.427400000000006</c:v>
                </c:pt>
                <c:pt idx="13">
                  <c:v>-79.801299999999998</c:v>
                </c:pt>
                <c:pt idx="14">
                  <c:v>-79.749099999999999</c:v>
                </c:pt>
                <c:pt idx="15">
                  <c:v>-79.720399999999998</c:v>
                </c:pt>
                <c:pt idx="16">
                  <c:v>-79.5</c:v>
                </c:pt>
                <c:pt idx="17">
                  <c:v>-79.125699999999995</c:v>
                </c:pt>
                <c:pt idx="18">
                  <c:v>-78.864099999999993</c:v>
                </c:pt>
                <c:pt idx="19">
                  <c:v>-78.781899999999993</c:v>
                </c:pt>
                <c:pt idx="20">
                  <c:v>-78.622299999999996</c:v>
                </c:pt>
                <c:pt idx="21">
                  <c:v>-78.123599999999996</c:v>
                </c:pt>
                <c:pt idx="22">
                  <c:v>-78.120800000000003</c:v>
                </c:pt>
                <c:pt idx="23">
                  <c:v>-77.987099999999998</c:v>
                </c:pt>
                <c:pt idx="24">
                  <c:v>-77.622900000000001</c:v>
                </c:pt>
                <c:pt idx="25">
                  <c:v>-77.476500000000001</c:v>
                </c:pt>
                <c:pt idx="26">
                  <c:v>-77.379800000000003</c:v>
                </c:pt>
                <c:pt idx="27">
                  <c:v>-77.2684</c:v>
                </c:pt>
                <c:pt idx="28">
                  <c:v>-77.1785</c:v>
                </c:pt>
                <c:pt idx="29">
                  <c:v>-77.148300000000006</c:v>
                </c:pt>
                <c:pt idx="30">
                  <c:v>-76.994500000000002</c:v>
                </c:pt>
                <c:pt idx="31">
                  <c:v>-76.911000000000001</c:v>
                </c:pt>
                <c:pt idx="32">
                  <c:v>-76.872500000000002</c:v>
                </c:pt>
                <c:pt idx="33">
                  <c:v>-76.529200000000003</c:v>
                </c:pt>
                <c:pt idx="34">
                  <c:v>-76.484700000000004</c:v>
                </c:pt>
                <c:pt idx="35">
                  <c:v>-76.476200000000006</c:v>
                </c:pt>
                <c:pt idx="36">
                  <c:v>-76.025700000000001</c:v>
                </c:pt>
                <c:pt idx="37">
                  <c:v>-75.956400000000002</c:v>
                </c:pt>
                <c:pt idx="38">
                  <c:v>-75.940299999999993</c:v>
                </c:pt>
                <c:pt idx="39">
                  <c:v>-75.879599999999996</c:v>
                </c:pt>
                <c:pt idx="40">
                  <c:v>-75.820700000000002</c:v>
                </c:pt>
                <c:pt idx="41">
                  <c:v>-75.797399999999996</c:v>
                </c:pt>
                <c:pt idx="42">
                  <c:v>-75.778800000000004</c:v>
                </c:pt>
                <c:pt idx="43">
                  <c:v>-75.771100000000004</c:v>
                </c:pt>
                <c:pt idx="44">
                  <c:v>-75.624300000000005</c:v>
                </c:pt>
                <c:pt idx="45">
                  <c:v>-75.565399999999997</c:v>
                </c:pt>
                <c:pt idx="46">
                  <c:v>-75.531000000000006</c:v>
                </c:pt>
                <c:pt idx="47">
                  <c:v>-75.530199999999994</c:v>
                </c:pt>
                <c:pt idx="48">
                  <c:v>-75.382599999999996</c:v>
                </c:pt>
                <c:pt idx="49">
                  <c:v>-75.367800000000003</c:v>
                </c:pt>
                <c:pt idx="50">
                  <c:v>-75.143000000000001</c:v>
                </c:pt>
                <c:pt idx="51">
                  <c:v>-75.118099999999998</c:v>
                </c:pt>
                <c:pt idx="52">
                  <c:v>-75.078100000000006</c:v>
                </c:pt>
                <c:pt idx="53">
                  <c:v>-75.047600000000003</c:v>
                </c:pt>
                <c:pt idx="54">
                  <c:v>-75.014799999999994</c:v>
                </c:pt>
                <c:pt idx="55">
                  <c:v>-75.011200000000002</c:v>
                </c:pt>
                <c:pt idx="56">
                  <c:v>-74.953699999999998</c:v>
                </c:pt>
                <c:pt idx="57">
                  <c:v>-74.926900000000003</c:v>
                </c:pt>
                <c:pt idx="58">
                  <c:v>-74.913200000000003</c:v>
                </c:pt>
                <c:pt idx="59">
                  <c:v>-74.899100000000004</c:v>
                </c:pt>
                <c:pt idx="60">
                  <c:v>-74.704999999999998</c:v>
                </c:pt>
                <c:pt idx="61">
                  <c:v>-74.662300000000002</c:v>
                </c:pt>
                <c:pt idx="62">
                  <c:v>-74.567099999999996</c:v>
                </c:pt>
                <c:pt idx="63">
                  <c:v>-74.534700000000001</c:v>
                </c:pt>
                <c:pt idx="64">
                  <c:v>-74.467200000000005</c:v>
                </c:pt>
                <c:pt idx="65">
                  <c:v>-74.428799999999995</c:v>
                </c:pt>
                <c:pt idx="66">
                  <c:v>-74.425700000000006</c:v>
                </c:pt>
                <c:pt idx="67">
                  <c:v>-74.413300000000007</c:v>
                </c:pt>
                <c:pt idx="68">
                  <c:v>-74.359800000000007</c:v>
                </c:pt>
                <c:pt idx="69">
                  <c:v>-74.357600000000005</c:v>
                </c:pt>
                <c:pt idx="70">
                  <c:v>-74.293800000000005</c:v>
                </c:pt>
                <c:pt idx="71">
                  <c:v>-74.276399999999995</c:v>
                </c:pt>
                <c:pt idx="72">
                  <c:v>-74.147199999999998</c:v>
                </c:pt>
                <c:pt idx="73">
                  <c:v>-74.117800000000003</c:v>
                </c:pt>
                <c:pt idx="74">
                  <c:v>-73.981899999999996</c:v>
                </c:pt>
                <c:pt idx="75">
                  <c:v>-73.974299999999999</c:v>
                </c:pt>
                <c:pt idx="76">
                  <c:v>-73.965699999999998</c:v>
                </c:pt>
                <c:pt idx="77">
                  <c:v>-73.888599999999997</c:v>
                </c:pt>
                <c:pt idx="78">
                  <c:v>-73.879599999999996</c:v>
                </c:pt>
                <c:pt idx="79">
                  <c:v>-73.871099999999998</c:v>
                </c:pt>
                <c:pt idx="80">
                  <c:v>-73.7547</c:v>
                </c:pt>
                <c:pt idx="81">
                  <c:v>-73.751000000000005</c:v>
                </c:pt>
                <c:pt idx="82">
                  <c:v>-73.72</c:v>
                </c:pt>
                <c:pt idx="83">
                  <c:v>-73.693200000000004</c:v>
                </c:pt>
                <c:pt idx="84">
                  <c:v>-73.690299999999993</c:v>
                </c:pt>
                <c:pt idx="85">
                  <c:v>-73.652199999999993</c:v>
                </c:pt>
                <c:pt idx="86">
                  <c:v>-73.5899</c:v>
                </c:pt>
                <c:pt idx="87">
                  <c:v>-73.517799999999994</c:v>
                </c:pt>
                <c:pt idx="88">
                  <c:v>-73.481499999999997</c:v>
                </c:pt>
                <c:pt idx="89">
                  <c:v>-73.454300000000003</c:v>
                </c:pt>
                <c:pt idx="90">
                  <c:v>-73.351200000000006</c:v>
                </c:pt>
                <c:pt idx="91">
                  <c:v>-73.341899999999995</c:v>
                </c:pt>
                <c:pt idx="92">
                  <c:v>-73.242099999999994</c:v>
                </c:pt>
                <c:pt idx="93">
                  <c:v>-73.220500000000001</c:v>
                </c:pt>
                <c:pt idx="94">
                  <c:v>-73.177999999999997</c:v>
                </c:pt>
                <c:pt idx="95">
                  <c:v>-73.153499999999994</c:v>
                </c:pt>
                <c:pt idx="96">
                  <c:v>-73.062700000000007</c:v>
                </c:pt>
                <c:pt idx="97">
                  <c:v>-72.919200000000004</c:v>
                </c:pt>
                <c:pt idx="98">
                  <c:v>-72.913700000000006</c:v>
                </c:pt>
                <c:pt idx="99">
                  <c:v>-72.901799999999994</c:v>
                </c:pt>
                <c:pt idx="100">
                  <c:v>-72.872699999999995</c:v>
                </c:pt>
                <c:pt idx="101">
                  <c:v>-72.807199999999995</c:v>
                </c:pt>
                <c:pt idx="102">
                  <c:v>-72.704499999999996</c:v>
                </c:pt>
                <c:pt idx="103">
                  <c:v>-72.602100000000007</c:v>
                </c:pt>
                <c:pt idx="104">
                  <c:v>-72.597700000000003</c:v>
                </c:pt>
                <c:pt idx="105">
                  <c:v>-72.587000000000003</c:v>
                </c:pt>
                <c:pt idx="106">
                  <c:v>-72.491399999999999</c:v>
                </c:pt>
                <c:pt idx="107">
                  <c:v>-72.470600000000005</c:v>
                </c:pt>
                <c:pt idx="108">
                  <c:v>-72.4572</c:v>
                </c:pt>
                <c:pt idx="109">
                  <c:v>-72.362700000000004</c:v>
                </c:pt>
                <c:pt idx="110">
                  <c:v>-72.345600000000005</c:v>
                </c:pt>
                <c:pt idx="111">
                  <c:v>-72.3108</c:v>
                </c:pt>
                <c:pt idx="112">
                  <c:v>-72.280199999999994</c:v>
                </c:pt>
                <c:pt idx="113">
                  <c:v>-72.256699999999995</c:v>
                </c:pt>
                <c:pt idx="114">
                  <c:v>-72.230099999999993</c:v>
                </c:pt>
                <c:pt idx="115">
                  <c:v>-72.0929</c:v>
                </c:pt>
                <c:pt idx="116">
                  <c:v>-72.072999999999993</c:v>
                </c:pt>
                <c:pt idx="117">
                  <c:v>-72.050700000000006</c:v>
                </c:pt>
                <c:pt idx="118">
                  <c:v>-72.027100000000004</c:v>
                </c:pt>
                <c:pt idx="119">
                  <c:v>-72.026300000000006</c:v>
                </c:pt>
                <c:pt idx="120">
                  <c:v>-71.984700000000004</c:v>
                </c:pt>
                <c:pt idx="121">
                  <c:v>-71.9773</c:v>
                </c:pt>
                <c:pt idx="122">
                  <c:v>-71.938900000000004</c:v>
                </c:pt>
                <c:pt idx="123">
                  <c:v>-71.931600000000003</c:v>
                </c:pt>
                <c:pt idx="124">
                  <c:v>-71.921300000000002</c:v>
                </c:pt>
                <c:pt idx="125">
                  <c:v>-71.674599999999998</c:v>
                </c:pt>
                <c:pt idx="126">
                  <c:v>-71.657700000000006</c:v>
                </c:pt>
                <c:pt idx="127">
                  <c:v>-71.644800000000004</c:v>
                </c:pt>
                <c:pt idx="128">
                  <c:v>-71.644400000000005</c:v>
                </c:pt>
                <c:pt idx="129">
                  <c:v>-71.609800000000007</c:v>
                </c:pt>
                <c:pt idx="130">
                  <c:v>-71.604900000000001</c:v>
                </c:pt>
                <c:pt idx="131">
                  <c:v>-71.575100000000006</c:v>
                </c:pt>
                <c:pt idx="132">
                  <c:v>-71.483199999999997</c:v>
                </c:pt>
                <c:pt idx="133">
                  <c:v>-71.411299999999997</c:v>
                </c:pt>
                <c:pt idx="134">
                  <c:v>-71.361099999999993</c:v>
                </c:pt>
                <c:pt idx="135">
                  <c:v>-71.353700000000003</c:v>
                </c:pt>
                <c:pt idx="136">
                  <c:v>-71.348500000000001</c:v>
                </c:pt>
                <c:pt idx="137">
                  <c:v>-71.231399999999994</c:v>
                </c:pt>
                <c:pt idx="138">
                  <c:v>-71.137600000000006</c:v>
                </c:pt>
                <c:pt idx="139">
                  <c:v>-70.958799999999997</c:v>
                </c:pt>
                <c:pt idx="140">
                  <c:v>-70.937899999999999</c:v>
                </c:pt>
                <c:pt idx="141">
                  <c:v>-70.895700000000005</c:v>
                </c:pt>
                <c:pt idx="142">
                  <c:v>-70.838899999999995</c:v>
                </c:pt>
                <c:pt idx="143">
                  <c:v>-70.829800000000006</c:v>
                </c:pt>
                <c:pt idx="144">
                  <c:v>-70.729600000000005</c:v>
                </c:pt>
                <c:pt idx="145">
                  <c:v>-70.724599999999995</c:v>
                </c:pt>
                <c:pt idx="146">
                  <c:v>-70.718800000000002</c:v>
                </c:pt>
                <c:pt idx="147">
                  <c:v>-70.690899999999999</c:v>
                </c:pt>
                <c:pt idx="148">
                  <c:v>-70.674800000000005</c:v>
                </c:pt>
                <c:pt idx="149">
                  <c:v>-70.666700000000006</c:v>
                </c:pt>
                <c:pt idx="150">
                  <c:v>-70.621600000000001</c:v>
                </c:pt>
                <c:pt idx="151">
                  <c:v>-70.605199999999996</c:v>
                </c:pt>
                <c:pt idx="152">
                  <c:v>-70.5779</c:v>
                </c:pt>
                <c:pt idx="153">
                  <c:v>-70.566900000000004</c:v>
                </c:pt>
                <c:pt idx="154">
                  <c:v>-70.5608</c:v>
                </c:pt>
                <c:pt idx="155">
                  <c:v>-70.548299999999998</c:v>
                </c:pt>
                <c:pt idx="156">
                  <c:v>-70.503900000000002</c:v>
                </c:pt>
                <c:pt idx="157">
                  <c:v>-70.503500000000003</c:v>
                </c:pt>
                <c:pt idx="158">
                  <c:v>-70.492400000000004</c:v>
                </c:pt>
                <c:pt idx="159">
                  <c:v>-70.471900000000005</c:v>
                </c:pt>
                <c:pt idx="160">
                  <c:v>-70.470600000000005</c:v>
                </c:pt>
                <c:pt idx="161">
                  <c:v>-70.420900000000003</c:v>
                </c:pt>
                <c:pt idx="162">
                  <c:v>-70.415300000000002</c:v>
                </c:pt>
                <c:pt idx="163">
                  <c:v>-70.352699999999999</c:v>
                </c:pt>
                <c:pt idx="164">
                  <c:v>-70.305899999999994</c:v>
                </c:pt>
                <c:pt idx="165">
                  <c:v>-70.235200000000006</c:v>
                </c:pt>
                <c:pt idx="166">
                  <c:v>-70.201800000000006</c:v>
                </c:pt>
                <c:pt idx="167">
                  <c:v>-70.19</c:v>
                </c:pt>
                <c:pt idx="168">
                  <c:v>-70.147300000000001</c:v>
                </c:pt>
                <c:pt idx="169">
                  <c:v>-70.086799999999997</c:v>
                </c:pt>
                <c:pt idx="170">
                  <c:v>-70.076899999999995</c:v>
                </c:pt>
                <c:pt idx="171">
                  <c:v>-70.055700000000002</c:v>
                </c:pt>
                <c:pt idx="172">
                  <c:v>-70.010900000000007</c:v>
                </c:pt>
                <c:pt idx="173">
                  <c:v>-70.005099999999999</c:v>
                </c:pt>
                <c:pt idx="174">
                  <c:v>-69.990600000000001</c:v>
                </c:pt>
                <c:pt idx="175">
                  <c:v>-69.919899999999998</c:v>
                </c:pt>
                <c:pt idx="176">
                  <c:v>-69.917299999999997</c:v>
                </c:pt>
                <c:pt idx="177">
                  <c:v>-69.857200000000006</c:v>
                </c:pt>
                <c:pt idx="178">
                  <c:v>-69.853200000000001</c:v>
                </c:pt>
                <c:pt idx="179">
                  <c:v>-69.834299999999999</c:v>
                </c:pt>
                <c:pt idx="180">
                  <c:v>-69.8322</c:v>
                </c:pt>
                <c:pt idx="181">
                  <c:v>-69.787499999999994</c:v>
                </c:pt>
                <c:pt idx="182">
                  <c:v>-69.783199999999994</c:v>
                </c:pt>
                <c:pt idx="183">
                  <c:v>-69.740600000000001</c:v>
                </c:pt>
                <c:pt idx="184">
                  <c:v>-69.584900000000005</c:v>
                </c:pt>
                <c:pt idx="185">
                  <c:v>-69.547700000000006</c:v>
                </c:pt>
                <c:pt idx="186">
                  <c:v>-69.505399999999995</c:v>
                </c:pt>
                <c:pt idx="187">
                  <c:v>-69.421499999999995</c:v>
                </c:pt>
                <c:pt idx="188">
                  <c:v>-69.409000000000006</c:v>
                </c:pt>
                <c:pt idx="189">
                  <c:v>-69.396199999999993</c:v>
                </c:pt>
                <c:pt idx="190">
                  <c:v>-69.367000000000004</c:v>
                </c:pt>
                <c:pt idx="191">
                  <c:v>-69.3108</c:v>
                </c:pt>
                <c:pt idx="192">
                  <c:v>-69.278999999999996</c:v>
                </c:pt>
                <c:pt idx="193">
                  <c:v>-69.2226</c:v>
                </c:pt>
                <c:pt idx="194">
                  <c:v>-69.172899999999998</c:v>
                </c:pt>
                <c:pt idx="195">
                  <c:v>-69.131100000000004</c:v>
                </c:pt>
                <c:pt idx="196">
                  <c:v>-69.125799999999998</c:v>
                </c:pt>
                <c:pt idx="197">
                  <c:v>-69.033100000000005</c:v>
                </c:pt>
                <c:pt idx="198">
                  <c:v>-68.9893</c:v>
                </c:pt>
                <c:pt idx="199">
                  <c:v>-68.894199999999998</c:v>
                </c:pt>
                <c:pt idx="200">
                  <c:v>-68.882099999999994</c:v>
                </c:pt>
                <c:pt idx="201">
                  <c:v>-68.879000000000005</c:v>
                </c:pt>
                <c:pt idx="202">
                  <c:v>-68.878699999999995</c:v>
                </c:pt>
                <c:pt idx="203">
                  <c:v>-68.864199999999997</c:v>
                </c:pt>
                <c:pt idx="204">
                  <c:v>-68.793800000000005</c:v>
                </c:pt>
                <c:pt idx="205">
                  <c:v>-68.792000000000002</c:v>
                </c:pt>
                <c:pt idx="206">
                  <c:v>-68.763300000000001</c:v>
                </c:pt>
                <c:pt idx="207">
                  <c:v>-68.751800000000003</c:v>
                </c:pt>
                <c:pt idx="208">
                  <c:v>-68.578500000000005</c:v>
                </c:pt>
                <c:pt idx="209">
                  <c:v>-68.542599999999993</c:v>
                </c:pt>
                <c:pt idx="210">
                  <c:v>-68.537599999999998</c:v>
                </c:pt>
                <c:pt idx="211">
                  <c:v>-68.511799999999994</c:v>
                </c:pt>
                <c:pt idx="212">
                  <c:v>-68.476600000000005</c:v>
                </c:pt>
                <c:pt idx="213">
                  <c:v>-68.434700000000007</c:v>
                </c:pt>
                <c:pt idx="214">
                  <c:v>-68.427000000000007</c:v>
                </c:pt>
                <c:pt idx="215">
                  <c:v>-68.410399999999996</c:v>
                </c:pt>
                <c:pt idx="216">
                  <c:v>-68.399299999999997</c:v>
                </c:pt>
                <c:pt idx="217">
                  <c:v>-68.383099999999999</c:v>
                </c:pt>
                <c:pt idx="218">
                  <c:v>-68.322999999999993</c:v>
                </c:pt>
                <c:pt idx="219">
                  <c:v>-68.265500000000003</c:v>
                </c:pt>
                <c:pt idx="220">
                  <c:v>-68.259200000000007</c:v>
                </c:pt>
                <c:pt idx="221">
                  <c:v>-68.219099999999997</c:v>
                </c:pt>
                <c:pt idx="222">
                  <c:v>-68.180199999999999</c:v>
                </c:pt>
                <c:pt idx="223">
                  <c:v>-68.154700000000005</c:v>
                </c:pt>
                <c:pt idx="224">
                  <c:v>-68.135000000000005</c:v>
                </c:pt>
                <c:pt idx="225">
                  <c:v>-68.121899999999997</c:v>
                </c:pt>
                <c:pt idx="226">
                  <c:v>-68.121700000000004</c:v>
                </c:pt>
                <c:pt idx="227">
                  <c:v>-68.101799999999997</c:v>
                </c:pt>
                <c:pt idx="228">
                  <c:v>-68.094800000000006</c:v>
                </c:pt>
                <c:pt idx="229">
                  <c:v>-68.093800000000002</c:v>
                </c:pt>
                <c:pt idx="230">
                  <c:v>-68.082800000000006</c:v>
                </c:pt>
                <c:pt idx="231">
                  <c:v>-67.950199999999995</c:v>
                </c:pt>
                <c:pt idx="232">
                  <c:v>-67.936899999999994</c:v>
                </c:pt>
                <c:pt idx="233">
                  <c:v>-67.905299999999997</c:v>
                </c:pt>
                <c:pt idx="234">
                  <c:v>-67.886700000000005</c:v>
                </c:pt>
                <c:pt idx="235">
                  <c:v>-67.872699999999995</c:v>
                </c:pt>
                <c:pt idx="236">
                  <c:v>-67.759500000000003</c:v>
                </c:pt>
                <c:pt idx="237">
                  <c:v>-67.701099999999997</c:v>
                </c:pt>
                <c:pt idx="238">
                  <c:v>-67.694299999999998</c:v>
                </c:pt>
                <c:pt idx="239">
                  <c:v>-67.675399999999996</c:v>
                </c:pt>
                <c:pt idx="240">
                  <c:v>-67.671099999999996</c:v>
                </c:pt>
                <c:pt idx="241">
                  <c:v>-67.612899999999996</c:v>
                </c:pt>
                <c:pt idx="242">
                  <c:v>-67.579099999999997</c:v>
                </c:pt>
                <c:pt idx="243">
                  <c:v>-67.562100000000001</c:v>
                </c:pt>
                <c:pt idx="244">
                  <c:v>-67.541200000000003</c:v>
                </c:pt>
                <c:pt idx="245">
                  <c:v>-67.491699999999994</c:v>
                </c:pt>
                <c:pt idx="246">
                  <c:v>-67.480500000000006</c:v>
                </c:pt>
                <c:pt idx="247">
                  <c:v>-67.421099999999996</c:v>
                </c:pt>
                <c:pt idx="248">
                  <c:v>-67.360699999999994</c:v>
                </c:pt>
                <c:pt idx="249">
                  <c:v>-67.335800000000006</c:v>
                </c:pt>
                <c:pt idx="250">
                  <c:v>-67.318299999999994</c:v>
                </c:pt>
                <c:pt idx="251">
                  <c:v>-67.313100000000006</c:v>
                </c:pt>
                <c:pt idx="252">
                  <c:v>-67.304299999999998</c:v>
                </c:pt>
                <c:pt idx="253">
                  <c:v>-67.251199999999997</c:v>
                </c:pt>
                <c:pt idx="254">
                  <c:v>-67.099400000000003</c:v>
                </c:pt>
                <c:pt idx="255">
                  <c:v>-67.072299999999998</c:v>
                </c:pt>
                <c:pt idx="256">
                  <c:v>-67.042699999999996</c:v>
                </c:pt>
                <c:pt idx="257">
                  <c:v>-67.040599999999998</c:v>
                </c:pt>
                <c:pt idx="258">
                  <c:v>-66.969200000000001</c:v>
                </c:pt>
                <c:pt idx="259">
                  <c:v>-66.965500000000006</c:v>
                </c:pt>
                <c:pt idx="260">
                  <c:v>-66.854900000000001</c:v>
                </c:pt>
                <c:pt idx="261">
                  <c:v>-66.823400000000007</c:v>
                </c:pt>
                <c:pt idx="262">
                  <c:v>-66.812399999999997</c:v>
                </c:pt>
                <c:pt idx="263">
                  <c:v>-66.805599999999998</c:v>
                </c:pt>
                <c:pt idx="264">
                  <c:v>-66.772499999999994</c:v>
                </c:pt>
                <c:pt idx="265">
                  <c:v>-66.742599999999996</c:v>
                </c:pt>
                <c:pt idx="266">
                  <c:v>-66.739099999999993</c:v>
                </c:pt>
                <c:pt idx="267">
                  <c:v>-66.655900000000003</c:v>
                </c:pt>
                <c:pt idx="268">
                  <c:v>-66.564300000000003</c:v>
                </c:pt>
                <c:pt idx="269">
                  <c:v>-66.547399999999996</c:v>
                </c:pt>
                <c:pt idx="270">
                  <c:v>-66.519499999999994</c:v>
                </c:pt>
                <c:pt idx="271">
                  <c:v>-66.474000000000004</c:v>
                </c:pt>
                <c:pt idx="272">
                  <c:v>-66.405699999999996</c:v>
                </c:pt>
                <c:pt idx="273">
                  <c:v>-66.390799999999999</c:v>
                </c:pt>
                <c:pt idx="274">
                  <c:v>-66.367400000000004</c:v>
                </c:pt>
                <c:pt idx="275">
                  <c:v>-66.3643</c:v>
                </c:pt>
                <c:pt idx="276">
                  <c:v>-66.260400000000004</c:v>
                </c:pt>
                <c:pt idx="277">
                  <c:v>-66.215400000000002</c:v>
                </c:pt>
                <c:pt idx="278">
                  <c:v>-66.196399999999997</c:v>
                </c:pt>
                <c:pt idx="279">
                  <c:v>-66.120400000000004</c:v>
                </c:pt>
                <c:pt idx="280">
                  <c:v>-66.067300000000003</c:v>
                </c:pt>
                <c:pt idx="281">
                  <c:v>-66.056100000000001</c:v>
                </c:pt>
                <c:pt idx="282">
                  <c:v>-65.993799999999993</c:v>
                </c:pt>
                <c:pt idx="283">
                  <c:v>-65.899799999999999</c:v>
                </c:pt>
                <c:pt idx="284">
                  <c:v>-65.862899999999996</c:v>
                </c:pt>
                <c:pt idx="285">
                  <c:v>-65.806100000000001</c:v>
                </c:pt>
                <c:pt idx="286">
                  <c:v>-65.798299999999998</c:v>
                </c:pt>
                <c:pt idx="287">
                  <c:v>-65.77</c:v>
                </c:pt>
                <c:pt idx="288">
                  <c:v>-65.747</c:v>
                </c:pt>
                <c:pt idx="289">
                  <c:v>-65.746499999999997</c:v>
                </c:pt>
                <c:pt idx="290">
                  <c:v>-65.735299999999995</c:v>
                </c:pt>
                <c:pt idx="291">
                  <c:v>-65.648099999999999</c:v>
                </c:pt>
                <c:pt idx="292">
                  <c:v>-65.644099999999995</c:v>
                </c:pt>
                <c:pt idx="293">
                  <c:v>-65.582599999999999</c:v>
                </c:pt>
                <c:pt idx="294">
                  <c:v>-65.570599999999999</c:v>
                </c:pt>
                <c:pt idx="295">
                  <c:v>-65.5548</c:v>
                </c:pt>
                <c:pt idx="296">
                  <c:v>-65.532600000000002</c:v>
                </c:pt>
                <c:pt idx="297">
                  <c:v>-65.487700000000004</c:v>
                </c:pt>
                <c:pt idx="298">
                  <c:v>-65.453699999999998</c:v>
                </c:pt>
                <c:pt idx="299">
                  <c:v>-65.396299999999997</c:v>
                </c:pt>
                <c:pt idx="300">
                  <c:v>-65.395700000000005</c:v>
                </c:pt>
                <c:pt idx="301">
                  <c:v>-65.366399999999999</c:v>
                </c:pt>
                <c:pt idx="302">
                  <c:v>-65.359200000000001</c:v>
                </c:pt>
                <c:pt idx="303">
                  <c:v>-65.355500000000006</c:v>
                </c:pt>
                <c:pt idx="304">
                  <c:v>-65.327500000000001</c:v>
                </c:pt>
                <c:pt idx="305">
                  <c:v>-65.302400000000006</c:v>
                </c:pt>
                <c:pt idx="306">
                  <c:v>-65.263999999999996</c:v>
                </c:pt>
                <c:pt idx="307">
                  <c:v>-65.219700000000003</c:v>
                </c:pt>
                <c:pt idx="308">
                  <c:v>-65.199200000000005</c:v>
                </c:pt>
                <c:pt idx="309">
                  <c:v>-65.125600000000006</c:v>
                </c:pt>
                <c:pt idx="310">
                  <c:v>-65.121600000000001</c:v>
                </c:pt>
                <c:pt idx="311">
                  <c:v>-65.109200000000001</c:v>
                </c:pt>
                <c:pt idx="312">
                  <c:v>-65.101299999999995</c:v>
                </c:pt>
                <c:pt idx="313">
                  <c:v>-65.041399999999996</c:v>
                </c:pt>
                <c:pt idx="314">
                  <c:v>-65.026899999999998</c:v>
                </c:pt>
                <c:pt idx="315">
                  <c:v>-64.968800000000002</c:v>
                </c:pt>
                <c:pt idx="316">
                  <c:v>-64.934100000000001</c:v>
                </c:pt>
                <c:pt idx="317">
                  <c:v>-64.884500000000003</c:v>
                </c:pt>
                <c:pt idx="318">
                  <c:v>-64.784800000000004</c:v>
                </c:pt>
                <c:pt idx="319">
                  <c:v>-64.7714</c:v>
                </c:pt>
                <c:pt idx="320">
                  <c:v>-64.753600000000006</c:v>
                </c:pt>
                <c:pt idx="321">
                  <c:v>-64.700299999999999</c:v>
                </c:pt>
                <c:pt idx="322">
                  <c:v>-64.645099999999999</c:v>
                </c:pt>
                <c:pt idx="323">
                  <c:v>-64.542599999999993</c:v>
                </c:pt>
                <c:pt idx="324">
                  <c:v>-64.411799999999999</c:v>
                </c:pt>
                <c:pt idx="325">
                  <c:v>-64.3917</c:v>
                </c:pt>
                <c:pt idx="326">
                  <c:v>-64.379800000000003</c:v>
                </c:pt>
                <c:pt idx="327">
                  <c:v>-64.348500000000001</c:v>
                </c:pt>
                <c:pt idx="328">
                  <c:v>-64.335800000000006</c:v>
                </c:pt>
                <c:pt idx="329">
                  <c:v>-64.304699999999997</c:v>
                </c:pt>
                <c:pt idx="330">
                  <c:v>-64.286500000000004</c:v>
                </c:pt>
                <c:pt idx="331">
                  <c:v>-64.277299999999997</c:v>
                </c:pt>
                <c:pt idx="332">
                  <c:v>-64.239000000000004</c:v>
                </c:pt>
                <c:pt idx="333">
                  <c:v>-64.196700000000007</c:v>
                </c:pt>
                <c:pt idx="334">
                  <c:v>-64.145899999999997</c:v>
                </c:pt>
                <c:pt idx="335">
                  <c:v>-64.009</c:v>
                </c:pt>
                <c:pt idx="336">
                  <c:v>-63.965200000000003</c:v>
                </c:pt>
                <c:pt idx="337">
                  <c:v>-63.948</c:v>
                </c:pt>
                <c:pt idx="338">
                  <c:v>-63.882800000000003</c:v>
                </c:pt>
                <c:pt idx="339">
                  <c:v>-63.863900000000001</c:v>
                </c:pt>
                <c:pt idx="340">
                  <c:v>-63.855499999999999</c:v>
                </c:pt>
                <c:pt idx="341">
                  <c:v>-63.808</c:v>
                </c:pt>
                <c:pt idx="342">
                  <c:v>-63.749400000000001</c:v>
                </c:pt>
                <c:pt idx="343">
                  <c:v>-63.7333</c:v>
                </c:pt>
                <c:pt idx="344">
                  <c:v>-63.646299999999997</c:v>
                </c:pt>
                <c:pt idx="345">
                  <c:v>-63.643599999999999</c:v>
                </c:pt>
                <c:pt idx="346">
                  <c:v>-63.476599999999998</c:v>
                </c:pt>
                <c:pt idx="347">
                  <c:v>-63.448099999999997</c:v>
                </c:pt>
                <c:pt idx="348">
                  <c:v>-63.400700000000001</c:v>
                </c:pt>
                <c:pt idx="349">
                  <c:v>-63.345199999999998</c:v>
                </c:pt>
                <c:pt idx="350">
                  <c:v>-63.340200000000003</c:v>
                </c:pt>
                <c:pt idx="351">
                  <c:v>-63.290199999999999</c:v>
                </c:pt>
                <c:pt idx="352">
                  <c:v>-63.217500000000001</c:v>
                </c:pt>
                <c:pt idx="353">
                  <c:v>-63.19</c:v>
                </c:pt>
                <c:pt idx="354">
                  <c:v>-63.160400000000003</c:v>
                </c:pt>
                <c:pt idx="355">
                  <c:v>-63.104300000000002</c:v>
                </c:pt>
                <c:pt idx="356">
                  <c:v>-63.095300000000002</c:v>
                </c:pt>
                <c:pt idx="357">
                  <c:v>-63.090600000000002</c:v>
                </c:pt>
                <c:pt idx="358">
                  <c:v>-63.009099999999997</c:v>
                </c:pt>
                <c:pt idx="359">
                  <c:v>-62.9861</c:v>
                </c:pt>
                <c:pt idx="360">
                  <c:v>-62.977699999999999</c:v>
                </c:pt>
                <c:pt idx="361">
                  <c:v>-62.956600000000002</c:v>
                </c:pt>
                <c:pt idx="362">
                  <c:v>-62.883200000000002</c:v>
                </c:pt>
                <c:pt idx="363">
                  <c:v>-62.857999999999997</c:v>
                </c:pt>
                <c:pt idx="364">
                  <c:v>-62.836599999999997</c:v>
                </c:pt>
                <c:pt idx="365">
                  <c:v>-62.8127</c:v>
                </c:pt>
                <c:pt idx="366">
                  <c:v>-62.801000000000002</c:v>
                </c:pt>
                <c:pt idx="367">
                  <c:v>-62.8005</c:v>
                </c:pt>
                <c:pt idx="368">
                  <c:v>-62.750399999999999</c:v>
                </c:pt>
                <c:pt idx="369">
                  <c:v>-62.69</c:v>
                </c:pt>
                <c:pt idx="370">
                  <c:v>-62.673699999999997</c:v>
                </c:pt>
                <c:pt idx="371">
                  <c:v>-62.665999999999997</c:v>
                </c:pt>
                <c:pt idx="372">
                  <c:v>-62.659500000000001</c:v>
                </c:pt>
                <c:pt idx="373">
                  <c:v>-62.628500000000003</c:v>
                </c:pt>
                <c:pt idx="374">
                  <c:v>-62.621499999999997</c:v>
                </c:pt>
                <c:pt idx="375">
                  <c:v>-62.5563</c:v>
                </c:pt>
                <c:pt idx="376">
                  <c:v>-62.5486</c:v>
                </c:pt>
                <c:pt idx="377">
                  <c:v>-62.523000000000003</c:v>
                </c:pt>
                <c:pt idx="378">
                  <c:v>-62.48</c:v>
                </c:pt>
                <c:pt idx="379">
                  <c:v>-62.458799999999997</c:v>
                </c:pt>
                <c:pt idx="380">
                  <c:v>-62.451999999999998</c:v>
                </c:pt>
                <c:pt idx="381">
                  <c:v>-62.445300000000003</c:v>
                </c:pt>
                <c:pt idx="382">
                  <c:v>-62.395000000000003</c:v>
                </c:pt>
                <c:pt idx="383">
                  <c:v>-62.370800000000003</c:v>
                </c:pt>
                <c:pt idx="384">
                  <c:v>-62.350200000000001</c:v>
                </c:pt>
                <c:pt idx="385">
                  <c:v>-62.345999999999997</c:v>
                </c:pt>
                <c:pt idx="386">
                  <c:v>-62.286299999999997</c:v>
                </c:pt>
                <c:pt idx="387">
                  <c:v>-62.160200000000003</c:v>
                </c:pt>
                <c:pt idx="388">
                  <c:v>-62.1374</c:v>
                </c:pt>
                <c:pt idx="389">
                  <c:v>-62.091999999999999</c:v>
                </c:pt>
                <c:pt idx="390">
                  <c:v>-62.076300000000003</c:v>
                </c:pt>
                <c:pt idx="391">
                  <c:v>-62.072299999999998</c:v>
                </c:pt>
                <c:pt idx="392">
                  <c:v>-61.976300000000002</c:v>
                </c:pt>
                <c:pt idx="393">
                  <c:v>-61.968800000000002</c:v>
                </c:pt>
                <c:pt idx="394">
                  <c:v>-61.968600000000002</c:v>
                </c:pt>
                <c:pt idx="395">
                  <c:v>-61.942700000000002</c:v>
                </c:pt>
                <c:pt idx="396">
                  <c:v>-61.941899999999997</c:v>
                </c:pt>
                <c:pt idx="397">
                  <c:v>-61.832700000000003</c:v>
                </c:pt>
                <c:pt idx="398">
                  <c:v>-61.794200000000004</c:v>
                </c:pt>
                <c:pt idx="399">
                  <c:v>-61.777099999999997</c:v>
                </c:pt>
                <c:pt idx="400">
                  <c:v>-61.620199999999997</c:v>
                </c:pt>
                <c:pt idx="401">
                  <c:v>-61.600700000000003</c:v>
                </c:pt>
                <c:pt idx="402">
                  <c:v>-61.589799999999997</c:v>
                </c:pt>
                <c:pt idx="403">
                  <c:v>-61.571800000000003</c:v>
                </c:pt>
                <c:pt idx="404">
                  <c:v>-61.536000000000001</c:v>
                </c:pt>
                <c:pt idx="405">
                  <c:v>-61.5015</c:v>
                </c:pt>
                <c:pt idx="406">
                  <c:v>-61.449800000000003</c:v>
                </c:pt>
                <c:pt idx="407">
                  <c:v>-61.409799999999997</c:v>
                </c:pt>
                <c:pt idx="408">
                  <c:v>-61.386000000000003</c:v>
                </c:pt>
                <c:pt idx="409">
                  <c:v>-61.341900000000003</c:v>
                </c:pt>
                <c:pt idx="410">
                  <c:v>-61.334499999999998</c:v>
                </c:pt>
                <c:pt idx="411">
                  <c:v>-61.33</c:v>
                </c:pt>
                <c:pt idx="412">
                  <c:v>-61.304499999999997</c:v>
                </c:pt>
                <c:pt idx="413">
                  <c:v>-61.297600000000003</c:v>
                </c:pt>
                <c:pt idx="414">
                  <c:v>-61.296100000000003</c:v>
                </c:pt>
                <c:pt idx="415">
                  <c:v>-61.247599999999998</c:v>
                </c:pt>
                <c:pt idx="416">
                  <c:v>-61.206099999999999</c:v>
                </c:pt>
                <c:pt idx="417">
                  <c:v>-61.132100000000001</c:v>
                </c:pt>
                <c:pt idx="418">
                  <c:v>-61.11</c:v>
                </c:pt>
                <c:pt idx="419">
                  <c:v>-61.105400000000003</c:v>
                </c:pt>
                <c:pt idx="420">
                  <c:v>-61.009</c:v>
                </c:pt>
                <c:pt idx="421">
                  <c:v>-61.006500000000003</c:v>
                </c:pt>
                <c:pt idx="422">
                  <c:v>-60.956099999999999</c:v>
                </c:pt>
                <c:pt idx="423">
                  <c:v>-60.948</c:v>
                </c:pt>
                <c:pt idx="424">
                  <c:v>-60.937800000000003</c:v>
                </c:pt>
                <c:pt idx="425">
                  <c:v>-60.926299999999998</c:v>
                </c:pt>
                <c:pt idx="426">
                  <c:v>-60.9178</c:v>
                </c:pt>
                <c:pt idx="427">
                  <c:v>-60.912100000000002</c:v>
                </c:pt>
                <c:pt idx="428">
                  <c:v>-60.898699999999998</c:v>
                </c:pt>
                <c:pt idx="429">
                  <c:v>-60.835700000000003</c:v>
                </c:pt>
                <c:pt idx="430">
                  <c:v>-60.808399999999999</c:v>
                </c:pt>
                <c:pt idx="431">
                  <c:v>-60.764699999999998</c:v>
                </c:pt>
                <c:pt idx="432">
                  <c:v>-60.685200000000002</c:v>
                </c:pt>
                <c:pt idx="433">
                  <c:v>-60.631599999999999</c:v>
                </c:pt>
                <c:pt idx="434">
                  <c:v>-60.5366</c:v>
                </c:pt>
                <c:pt idx="435">
                  <c:v>-60.531399999999998</c:v>
                </c:pt>
                <c:pt idx="436">
                  <c:v>-60.520400000000002</c:v>
                </c:pt>
                <c:pt idx="437">
                  <c:v>-60.497</c:v>
                </c:pt>
                <c:pt idx="438">
                  <c:v>-60.488300000000002</c:v>
                </c:pt>
                <c:pt idx="439">
                  <c:v>-60.405000000000001</c:v>
                </c:pt>
                <c:pt idx="440">
                  <c:v>-60.3307</c:v>
                </c:pt>
                <c:pt idx="441">
                  <c:v>-60.314300000000003</c:v>
                </c:pt>
                <c:pt idx="442">
                  <c:v>-60.1877</c:v>
                </c:pt>
                <c:pt idx="443">
                  <c:v>-60.117100000000001</c:v>
                </c:pt>
                <c:pt idx="444">
                  <c:v>-60.0319</c:v>
                </c:pt>
                <c:pt idx="445">
                  <c:v>-60.018300000000004</c:v>
                </c:pt>
                <c:pt idx="446">
                  <c:v>-59.941400000000002</c:v>
                </c:pt>
                <c:pt idx="447">
                  <c:v>-59.9148</c:v>
                </c:pt>
                <c:pt idx="448">
                  <c:v>-59.888199999999998</c:v>
                </c:pt>
                <c:pt idx="449">
                  <c:v>-59.857700000000001</c:v>
                </c:pt>
                <c:pt idx="450">
                  <c:v>-59.816400000000002</c:v>
                </c:pt>
                <c:pt idx="451">
                  <c:v>-59.7879</c:v>
                </c:pt>
                <c:pt idx="452">
                  <c:v>-59.756999999999998</c:v>
                </c:pt>
                <c:pt idx="453">
                  <c:v>-59.7333</c:v>
                </c:pt>
                <c:pt idx="454">
                  <c:v>-59.694000000000003</c:v>
                </c:pt>
                <c:pt idx="455">
                  <c:v>-59.637300000000003</c:v>
                </c:pt>
                <c:pt idx="456">
                  <c:v>-59.609699999999997</c:v>
                </c:pt>
                <c:pt idx="457">
                  <c:v>-59.534700000000001</c:v>
                </c:pt>
                <c:pt idx="458">
                  <c:v>-59.4893</c:v>
                </c:pt>
                <c:pt idx="459">
                  <c:v>-59.427</c:v>
                </c:pt>
                <c:pt idx="460">
                  <c:v>-59.3613</c:v>
                </c:pt>
                <c:pt idx="461">
                  <c:v>-59.347099999999998</c:v>
                </c:pt>
                <c:pt idx="462">
                  <c:v>-59.192900000000002</c:v>
                </c:pt>
                <c:pt idx="463">
                  <c:v>-59.1539</c:v>
                </c:pt>
                <c:pt idx="464">
                  <c:v>-59.120100000000001</c:v>
                </c:pt>
                <c:pt idx="465">
                  <c:v>-59.115400000000001</c:v>
                </c:pt>
                <c:pt idx="466">
                  <c:v>-59.047899999999998</c:v>
                </c:pt>
                <c:pt idx="467">
                  <c:v>-59.018300000000004</c:v>
                </c:pt>
                <c:pt idx="468">
                  <c:v>-58.953899999999997</c:v>
                </c:pt>
                <c:pt idx="469">
                  <c:v>-58.862499999999997</c:v>
                </c:pt>
                <c:pt idx="470">
                  <c:v>-58.841000000000001</c:v>
                </c:pt>
                <c:pt idx="471">
                  <c:v>-58.828400000000002</c:v>
                </c:pt>
                <c:pt idx="472">
                  <c:v>-58.771900000000002</c:v>
                </c:pt>
                <c:pt idx="473">
                  <c:v>-58.765099999999997</c:v>
                </c:pt>
                <c:pt idx="474">
                  <c:v>-58.733499999999999</c:v>
                </c:pt>
                <c:pt idx="475">
                  <c:v>-58.722499999999997</c:v>
                </c:pt>
                <c:pt idx="476">
                  <c:v>-58.679699999999997</c:v>
                </c:pt>
                <c:pt idx="477">
                  <c:v>-58.6434</c:v>
                </c:pt>
                <c:pt idx="478">
                  <c:v>-58.612499999999997</c:v>
                </c:pt>
                <c:pt idx="479">
                  <c:v>-58.574100000000001</c:v>
                </c:pt>
                <c:pt idx="480">
                  <c:v>-58.496699999999997</c:v>
                </c:pt>
                <c:pt idx="481">
                  <c:v>-58.455300000000001</c:v>
                </c:pt>
                <c:pt idx="482">
                  <c:v>-58.3977</c:v>
                </c:pt>
                <c:pt idx="483">
                  <c:v>-58.388100000000001</c:v>
                </c:pt>
                <c:pt idx="484">
                  <c:v>-58.362099999999998</c:v>
                </c:pt>
                <c:pt idx="485">
                  <c:v>-58.258200000000002</c:v>
                </c:pt>
                <c:pt idx="486">
                  <c:v>-58.228000000000002</c:v>
                </c:pt>
                <c:pt idx="487">
                  <c:v>-58.173900000000003</c:v>
                </c:pt>
                <c:pt idx="488">
                  <c:v>-58.143599999999999</c:v>
                </c:pt>
                <c:pt idx="489">
                  <c:v>-58.136400000000002</c:v>
                </c:pt>
                <c:pt idx="490">
                  <c:v>-58.069400000000002</c:v>
                </c:pt>
                <c:pt idx="491">
                  <c:v>-58.060499999999998</c:v>
                </c:pt>
                <c:pt idx="492">
                  <c:v>-58.032499999999999</c:v>
                </c:pt>
                <c:pt idx="493">
                  <c:v>-57.994</c:v>
                </c:pt>
                <c:pt idx="494">
                  <c:v>-57.976500000000001</c:v>
                </c:pt>
                <c:pt idx="495">
                  <c:v>-57.973300000000002</c:v>
                </c:pt>
                <c:pt idx="496">
                  <c:v>-57.886699999999998</c:v>
                </c:pt>
                <c:pt idx="497">
                  <c:v>-57.762999999999998</c:v>
                </c:pt>
                <c:pt idx="498">
                  <c:v>-57.761899999999997</c:v>
                </c:pt>
                <c:pt idx="499">
                  <c:v>-57.750999999999998</c:v>
                </c:pt>
                <c:pt idx="500">
                  <c:v>-57.7303</c:v>
                </c:pt>
                <c:pt idx="501">
                  <c:v>-57.682900000000004</c:v>
                </c:pt>
                <c:pt idx="502">
                  <c:v>-57.655200000000001</c:v>
                </c:pt>
                <c:pt idx="503">
                  <c:v>-57.534599999999998</c:v>
                </c:pt>
                <c:pt idx="504">
                  <c:v>-57.529899999999998</c:v>
                </c:pt>
                <c:pt idx="505">
                  <c:v>-57.502200000000002</c:v>
                </c:pt>
                <c:pt idx="506">
                  <c:v>-57.470500000000001</c:v>
                </c:pt>
                <c:pt idx="507">
                  <c:v>-57.459499999999998</c:v>
                </c:pt>
                <c:pt idx="508">
                  <c:v>-57.416200000000003</c:v>
                </c:pt>
                <c:pt idx="509">
                  <c:v>-57.3797</c:v>
                </c:pt>
                <c:pt idx="510">
                  <c:v>-57.303800000000003</c:v>
                </c:pt>
                <c:pt idx="511">
                  <c:v>-57.2714</c:v>
                </c:pt>
                <c:pt idx="512">
                  <c:v>-57.267699999999998</c:v>
                </c:pt>
                <c:pt idx="513">
                  <c:v>-57.261200000000002</c:v>
                </c:pt>
                <c:pt idx="514">
                  <c:v>-57.2273</c:v>
                </c:pt>
                <c:pt idx="515">
                  <c:v>-57.207999999999998</c:v>
                </c:pt>
                <c:pt idx="516">
                  <c:v>-57.206699999999998</c:v>
                </c:pt>
                <c:pt idx="517">
                  <c:v>-57.143300000000004</c:v>
                </c:pt>
                <c:pt idx="518">
                  <c:v>-57.121099999999998</c:v>
                </c:pt>
                <c:pt idx="519">
                  <c:v>-57.055199999999999</c:v>
                </c:pt>
                <c:pt idx="520">
                  <c:v>-57.036099999999998</c:v>
                </c:pt>
                <c:pt idx="521">
                  <c:v>-57.016800000000003</c:v>
                </c:pt>
                <c:pt idx="522">
                  <c:v>-56.953099999999999</c:v>
                </c:pt>
                <c:pt idx="523">
                  <c:v>-56.880800000000001</c:v>
                </c:pt>
                <c:pt idx="524">
                  <c:v>-56.8249</c:v>
                </c:pt>
                <c:pt idx="525">
                  <c:v>-56.822600000000001</c:v>
                </c:pt>
                <c:pt idx="526">
                  <c:v>-56.816099999999999</c:v>
                </c:pt>
                <c:pt idx="527">
                  <c:v>-56.780999999999999</c:v>
                </c:pt>
                <c:pt idx="528">
                  <c:v>-56.761800000000001</c:v>
                </c:pt>
                <c:pt idx="529">
                  <c:v>-56.749299999999998</c:v>
                </c:pt>
                <c:pt idx="530">
                  <c:v>-56.741399999999999</c:v>
                </c:pt>
                <c:pt idx="531">
                  <c:v>-56.740499999999997</c:v>
                </c:pt>
                <c:pt idx="532">
                  <c:v>-56.728000000000002</c:v>
                </c:pt>
                <c:pt idx="533">
                  <c:v>-56.720799999999997</c:v>
                </c:pt>
                <c:pt idx="534">
                  <c:v>-56.670999999999999</c:v>
                </c:pt>
                <c:pt idx="535">
                  <c:v>-56.6586</c:v>
                </c:pt>
                <c:pt idx="536">
                  <c:v>-56.5822</c:v>
                </c:pt>
                <c:pt idx="537">
                  <c:v>-56.559199999999997</c:v>
                </c:pt>
                <c:pt idx="538">
                  <c:v>-56.529200000000003</c:v>
                </c:pt>
                <c:pt idx="539">
                  <c:v>-56.527799999999999</c:v>
                </c:pt>
                <c:pt idx="540">
                  <c:v>-56.524000000000001</c:v>
                </c:pt>
                <c:pt idx="541">
                  <c:v>-56.497599999999998</c:v>
                </c:pt>
                <c:pt idx="542">
                  <c:v>-56.4756</c:v>
                </c:pt>
                <c:pt idx="543">
                  <c:v>-56.464799999999997</c:v>
                </c:pt>
                <c:pt idx="544">
                  <c:v>-56.463000000000001</c:v>
                </c:pt>
                <c:pt idx="545">
                  <c:v>-56.443899999999999</c:v>
                </c:pt>
                <c:pt idx="546">
                  <c:v>-56.363300000000002</c:v>
                </c:pt>
                <c:pt idx="547">
                  <c:v>-56.353299999999997</c:v>
                </c:pt>
                <c:pt idx="548">
                  <c:v>-56.350499999999997</c:v>
                </c:pt>
                <c:pt idx="549">
                  <c:v>-56.267400000000002</c:v>
                </c:pt>
                <c:pt idx="550">
                  <c:v>-56.219000000000001</c:v>
                </c:pt>
                <c:pt idx="551">
                  <c:v>-56.214700000000001</c:v>
                </c:pt>
                <c:pt idx="552">
                  <c:v>-56.173000000000002</c:v>
                </c:pt>
                <c:pt idx="553">
                  <c:v>-56.163800000000002</c:v>
                </c:pt>
                <c:pt idx="554">
                  <c:v>-56.1601</c:v>
                </c:pt>
                <c:pt idx="555">
                  <c:v>-56.146099999999997</c:v>
                </c:pt>
                <c:pt idx="556">
                  <c:v>-56.130099999999999</c:v>
                </c:pt>
                <c:pt idx="557">
                  <c:v>-56.047800000000002</c:v>
                </c:pt>
                <c:pt idx="558">
                  <c:v>-56.046100000000003</c:v>
                </c:pt>
                <c:pt idx="559">
                  <c:v>-56.043900000000001</c:v>
                </c:pt>
                <c:pt idx="560">
                  <c:v>-56.034700000000001</c:v>
                </c:pt>
                <c:pt idx="561">
                  <c:v>-56.03</c:v>
                </c:pt>
                <c:pt idx="562">
                  <c:v>-56.025700000000001</c:v>
                </c:pt>
                <c:pt idx="563">
                  <c:v>-56.023699999999998</c:v>
                </c:pt>
                <c:pt idx="564">
                  <c:v>-55.988100000000003</c:v>
                </c:pt>
                <c:pt idx="565">
                  <c:v>-55.966700000000003</c:v>
                </c:pt>
                <c:pt idx="566">
                  <c:v>-55.956099999999999</c:v>
                </c:pt>
                <c:pt idx="567">
                  <c:v>-55.819000000000003</c:v>
                </c:pt>
                <c:pt idx="568">
                  <c:v>-55.8127</c:v>
                </c:pt>
                <c:pt idx="569">
                  <c:v>-55.800800000000002</c:v>
                </c:pt>
                <c:pt idx="570">
                  <c:v>-55.783999999999999</c:v>
                </c:pt>
                <c:pt idx="571">
                  <c:v>-55.764000000000003</c:v>
                </c:pt>
                <c:pt idx="572">
                  <c:v>-55.704799999999999</c:v>
                </c:pt>
                <c:pt idx="573">
                  <c:v>-55.704300000000003</c:v>
                </c:pt>
                <c:pt idx="574">
                  <c:v>-55.689799999999998</c:v>
                </c:pt>
                <c:pt idx="575">
                  <c:v>-55.684699999999999</c:v>
                </c:pt>
                <c:pt idx="576">
                  <c:v>-55.6663</c:v>
                </c:pt>
                <c:pt idx="577">
                  <c:v>-55.598999999999997</c:v>
                </c:pt>
                <c:pt idx="578">
                  <c:v>-55.590899999999998</c:v>
                </c:pt>
                <c:pt idx="579">
                  <c:v>-55.533499999999997</c:v>
                </c:pt>
                <c:pt idx="580">
                  <c:v>-55.410299999999999</c:v>
                </c:pt>
                <c:pt idx="581">
                  <c:v>-55.365200000000002</c:v>
                </c:pt>
                <c:pt idx="582">
                  <c:v>-55.363300000000002</c:v>
                </c:pt>
                <c:pt idx="583">
                  <c:v>-55.261600000000001</c:v>
                </c:pt>
                <c:pt idx="584">
                  <c:v>-55.2562</c:v>
                </c:pt>
                <c:pt idx="585">
                  <c:v>-55.192100000000003</c:v>
                </c:pt>
                <c:pt idx="586">
                  <c:v>-55.134900000000002</c:v>
                </c:pt>
                <c:pt idx="587">
                  <c:v>-55.123800000000003</c:v>
                </c:pt>
                <c:pt idx="588">
                  <c:v>-55.0989</c:v>
                </c:pt>
                <c:pt idx="589">
                  <c:v>-55.095500000000001</c:v>
                </c:pt>
                <c:pt idx="590">
                  <c:v>-55.081600000000002</c:v>
                </c:pt>
                <c:pt idx="591">
                  <c:v>-55.064700000000002</c:v>
                </c:pt>
                <c:pt idx="592">
                  <c:v>-54.988900000000001</c:v>
                </c:pt>
                <c:pt idx="593">
                  <c:v>-54.985199999999999</c:v>
                </c:pt>
                <c:pt idx="594">
                  <c:v>-54.956299999999999</c:v>
                </c:pt>
                <c:pt idx="595">
                  <c:v>-54.947499999999998</c:v>
                </c:pt>
                <c:pt idx="596">
                  <c:v>-54.889299999999999</c:v>
                </c:pt>
                <c:pt idx="597">
                  <c:v>-54.846899999999998</c:v>
                </c:pt>
                <c:pt idx="598">
                  <c:v>-54.791600000000003</c:v>
                </c:pt>
                <c:pt idx="599">
                  <c:v>-54.765300000000003</c:v>
                </c:pt>
                <c:pt idx="600">
                  <c:v>-54.764000000000003</c:v>
                </c:pt>
                <c:pt idx="601">
                  <c:v>-54.754399999999997</c:v>
                </c:pt>
                <c:pt idx="602">
                  <c:v>-54.686300000000003</c:v>
                </c:pt>
                <c:pt idx="603">
                  <c:v>-54.579099999999997</c:v>
                </c:pt>
                <c:pt idx="604">
                  <c:v>-54.5428</c:v>
                </c:pt>
                <c:pt idx="605">
                  <c:v>-54.536299999999997</c:v>
                </c:pt>
                <c:pt idx="606">
                  <c:v>-54.530500000000004</c:v>
                </c:pt>
                <c:pt idx="607">
                  <c:v>-54.500100000000003</c:v>
                </c:pt>
                <c:pt idx="608">
                  <c:v>-54.421599999999998</c:v>
                </c:pt>
                <c:pt idx="609">
                  <c:v>-54.399700000000003</c:v>
                </c:pt>
                <c:pt idx="610">
                  <c:v>-54.396000000000001</c:v>
                </c:pt>
                <c:pt idx="611">
                  <c:v>-54.3872</c:v>
                </c:pt>
                <c:pt idx="612">
                  <c:v>-54.3611</c:v>
                </c:pt>
                <c:pt idx="613">
                  <c:v>-54.352600000000002</c:v>
                </c:pt>
                <c:pt idx="614">
                  <c:v>-54.288699999999999</c:v>
                </c:pt>
                <c:pt idx="615">
                  <c:v>-54.285299999999999</c:v>
                </c:pt>
                <c:pt idx="616">
                  <c:v>-54.1417</c:v>
                </c:pt>
                <c:pt idx="617">
                  <c:v>-54.069800000000001</c:v>
                </c:pt>
                <c:pt idx="618">
                  <c:v>-53.999899999999997</c:v>
                </c:pt>
                <c:pt idx="619">
                  <c:v>-53.941000000000003</c:v>
                </c:pt>
                <c:pt idx="620">
                  <c:v>-53.940100000000001</c:v>
                </c:pt>
                <c:pt idx="621">
                  <c:v>-53.927999999999997</c:v>
                </c:pt>
                <c:pt idx="622">
                  <c:v>-53.832099999999997</c:v>
                </c:pt>
                <c:pt idx="623">
                  <c:v>-53.793799999999997</c:v>
                </c:pt>
                <c:pt idx="624">
                  <c:v>-53.781199999999998</c:v>
                </c:pt>
                <c:pt idx="625">
                  <c:v>-53.776499999999999</c:v>
                </c:pt>
                <c:pt idx="626">
                  <c:v>-53.773899999999998</c:v>
                </c:pt>
                <c:pt idx="627">
                  <c:v>-53.739100000000001</c:v>
                </c:pt>
                <c:pt idx="628">
                  <c:v>-53.727200000000003</c:v>
                </c:pt>
                <c:pt idx="629">
                  <c:v>-53.720599999999997</c:v>
                </c:pt>
                <c:pt idx="630">
                  <c:v>-53.633099999999999</c:v>
                </c:pt>
                <c:pt idx="631">
                  <c:v>-53.523200000000003</c:v>
                </c:pt>
                <c:pt idx="632">
                  <c:v>-53.503999999999998</c:v>
                </c:pt>
                <c:pt idx="633">
                  <c:v>-53.3962</c:v>
                </c:pt>
                <c:pt idx="634">
                  <c:v>-53.385599999999997</c:v>
                </c:pt>
                <c:pt idx="635">
                  <c:v>-53.333100000000002</c:v>
                </c:pt>
                <c:pt idx="636">
                  <c:v>-53.305999999999997</c:v>
                </c:pt>
                <c:pt idx="637">
                  <c:v>-53.286999999999999</c:v>
                </c:pt>
                <c:pt idx="638">
                  <c:v>-53.269199999999998</c:v>
                </c:pt>
                <c:pt idx="639">
                  <c:v>-53.199100000000001</c:v>
                </c:pt>
                <c:pt idx="640">
                  <c:v>-53.166800000000002</c:v>
                </c:pt>
                <c:pt idx="641">
                  <c:v>-53.157899999999998</c:v>
                </c:pt>
                <c:pt idx="642">
                  <c:v>-52.979399999999998</c:v>
                </c:pt>
                <c:pt idx="643">
                  <c:v>-52.930999999999997</c:v>
                </c:pt>
                <c:pt idx="644">
                  <c:v>-52.917900000000003</c:v>
                </c:pt>
                <c:pt idx="645">
                  <c:v>-52.883800000000001</c:v>
                </c:pt>
                <c:pt idx="646">
                  <c:v>-52.851300000000002</c:v>
                </c:pt>
                <c:pt idx="647">
                  <c:v>-52.801499999999997</c:v>
                </c:pt>
                <c:pt idx="648">
                  <c:v>-52.782800000000002</c:v>
                </c:pt>
                <c:pt idx="649">
                  <c:v>-52.766399999999997</c:v>
                </c:pt>
                <c:pt idx="650">
                  <c:v>-52.719700000000003</c:v>
                </c:pt>
                <c:pt idx="651">
                  <c:v>-52.650199999999998</c:v>
                </c:pt>
                <c:pt idx="652">
                  <c:v>-52.635300000000001</c:v>
                </c:pt>
                <c:pt idx="653">
                  <c:v>-52.598500000000001</c:v>
                </c:pt>
                <c:pt idx="654">
                  <c:v>-52.559199999999997</c:v>
                </c:pt>
                <c:pt idx="655">
                  <c:v>-52.497199999999999</c:v>
                </c:pt>
                <c:pt idx="656">
                  <c:v>-52.356099999999998</c:v>
                </c:pt>
                <c:pt idx="657">
                  <c:v>-52.3142</c:v>
                </c:pt>
                <c:pt idx="658">
                  <c:v>-52.308100000000003</c:v>
                </c:pt>
                <c:pt idx="659">
                  <c:v>-52.293100000000003</c:v>
                </c:pt>
                <c:pt idx="660">
                  <c:v>-52.269399999999997</c:v>
                </c:pt>
                <c:pt idx="661">
                  <c:v>-52.198</c:v>
                </c:pt>
                <c:pt idx="662">
                  <c:v>-52.190800000000003</c:v>
                </c:pt>
                <c:pt idx="663">
                  <c:v>-52.173400000000001</c:v>
                </c:pt>
                <c:pt idx="664">
                  <c:v>-52.105499999999999</c:v>
                </c:pt>
                <c:pt idx="665">
                  <c:v>-52.055799999999998</c:v>
                </c:pt>
                <c:pt idx="666">
                  <c:v>-52.042000000000002</c:v>
                </c:pt>
                <c:pt idx="667">
                  <c:v>-52.020600000000002</c:v>
                </c:pt>
                <c:pt idx="668">
                  <c:v>-51.985900000000001</c:v>
                </c:pt>
                <c:pt idx="669">
                  <c:v>-51.934600000000003</c:v>
                </c:pt>
                <c:pt idx="670">
                  <c:v>-51.861899999999999</c:v>
                </c:pt>
                <c:pt idx="671">
                  <c:v>-51.781599999999997</c:v>
                </c:pt>
                <c:pt idx="672">
                  <c:v>-51.780200000000001</c:v>
                </c:pt>
                <c:pt idx="673">
                  <c:v>-51.763199999999998</c:v>
                </c:pt>
                <c:pt idx="674">
                  <c:v>-51.732599999999998</c:v>
                </c:pt>
                <c:pt idx="675">
                  <c:v>-51.726500000000001</c:v>
                </c:pt>
                <c:pt idx="676">
                  <c:v>-51.674300000000002</c:v>
                </c:pt>
                <c:pt idx="677">
                  <c:v>-51.5884</c:v>
                </c:pt>
                <c:pt idx="678">
                  <c:v>-51.567100000000003</c:v>
                </c:pt>
                <c:pt idx="679">
                  <c:v>-51.535200000000003</c:v>
                </c:pt>
                <c:pt idx="680">
                  <c:v>-51.501100000000001</c:v>
                </c:pt>
                <c:pt idx="681">
                  <c:v>-51.423400000000001</c:v>
                </c:pt>
                <c:pt idx="682">
                  <c:v>-51.411700000000003</c:v>
                </c:pt>
                <c:pt idx="683">
                  <c:v>-51.403700000000001</c:v>
                </c:pt>
                <c:pt idx="684">
                  <c:v>-51.374400000000001</c:v>
                </c:pt>
                <c:pt idx="685">
                  <c:v>-51.340699999999998</c:v>
                </c:pt>
                <c:pt idx="686">
                  <c:v>-51.319899999999997</c:v>
                </c:pt>
                <c:pt idx="687">
                  <c:v>-51.203000000000003</c:v>
                </c:pt>
                <c:pt idx="688">
                  <c:v>-51.117899999999999</c:v>
                </c:pt>
                <c:pt idx="689">
                  <c:v>-51.115900000000003</c:v>
                </c:pt>
                <c:pt idx="690">
                  <c:v>-51.104399999999998</c:v>
                </c:pt>
                <c:pt idx="691">
                  <c:v>-51.015700000000002</c:v>
                </c:pt>
                <c:pt idx="692">
                  <c:v>-50.994700000000002</c:v>
                </c:pt>
                <c:pt idx="693">
                  <c:v>-50.990499999999997</c:v>
                </c:pt>
                <c:pt idx="694">
                  <c:v>-50.975900000000003</c:v>
                </c:pt>
                <c:pt idx="695">
                  <c:v>-50.941699999999997</c:v>
                </c:pt>
                <c:pt idx="696">
                  <c:v>-50.7881</c:v>
                </c:pt>
                <c:pt idx="697">
                  <c:v>-50.785899999999998</c:v>
                </c:pt>
                <c:pt idx="698">
                  <c:v>-50.7727</c:v>
                </c:pt>
                <c:pt idx="699">
                  <c:v>-50.700899999999997</c:v>
                </c:pt>
                <c:pt idx="700">
                  <c:v>-50.664700000000003</c:v>
                </c:pt>
                <c:pt idx="701">
                  <c:v>-50.649700000000003</c:v>
                </c:pt>
                <c:pt idx="702">
                  <c:v>-50.6449</c:v>
                </c:pt>
                <c:pt idx="703">
                  <c:v>-50.632100000000001</c:v>
                </c:pt>
                <c:pt idx="704">
                  <c:v>-50.624699999999997</c:v>
                </c:pt>
                <c:pt idx="705">
                  <c:v>-50.598199999999999</c:v>
                </c:pt>
                <c:pt idx="706">
                  <c:v>-50.588999999999999</c:v>
                </c:pt>
                <c:pt idx="707">
                  <c:v>-50.574399999999997</c:v>
                </c:pt>
                <c:pt idx="708">
                  <c:v>-50.568600000000004</c:v>
                </c:pt>
                <c:pt idx="709">
                  <c:v>-50.563400000000001</c:v>
                </c:pt>
                <c:pt idx="710">
                  <c:v>-50.526699999999998</c:v>
                </c:pt>
                <c:pt idx="711">
                  <c:v>-50.5244</c:v>
                </c:pt>
                <c:pt idx="712">
                  <c:v>-50.517800000000001</c:v>
                </c:pt>
                <c:pt idx="713">
                  <c:v>-50.492400000000004</c:v>
                </c:pt>
                <c:pt idx="714">
                  <c:v>-50.470500000000001</c:v>
                </c:pt>
                <c:pt idx="715">
                  <c:v>-50.443100000000001</c:v>
                </c:pt>
                <c:pt idx="716">
                  <c:v>-50.3827</c:v>
                </c:pt>
                <c:pt idx="717">
                  <c:v>-50.3401</c:v>
                </c:pt>
                <c:pt idx="718">
                  <c:v>-50.332099999999997</c:v>
                </c:pt>
                <c:pt idx="719">
                  <c:v>-50.298400000000001</c:v>
                </c:pt>
                <c:pt idx="720">
                  <c:v>-50.298000000000002</c:v>
                </c:pt>
                <c:pt idx="721">
                  <c:v>-50.2682</c:v>
                </c:pt>
                <c:pt idx="722">
                  <c:v>-50.229900000000001</c:v>
                </c:pt>
                <c:pt idx="723">
                  <c:v>-50.216999999999999</c:v>
                </c:pt>
                <c:pt idx="724">
                  <c:v>-50.214500000000001</c:v>
                </c:pt>
                <c:pt idx="725">
                  <c:v>-50.134799999999998</c:v>
                </c:pt>
                <c:pt idx="726">
                  <c:v>-50.1008</c:v>
                </c:pt>
                <c:pt idx="727">
                  <c:v>-50.092399999999998</c:v>
                </c:pt>
                <c:pt idx="728">
                  <c:v>-50.076599999999999</c:v>
                </c:pt>
                <c:pt idx="729">
                  <c:v>-50.047199999999997</c:v>
                </c:pt>
                <c:pt idx="730">
                  <c:v>-49.974499999999999</c:v>
                </c:pt>
                <c:pt idx="731">
                  <c:v>-49.922800000000002</c:v>
                </c:pt>
                <c:pt idx="732">
                  <c:v>-49.890500000000003</c:v>
                </c:pt>
                <c:pt idx="733">
                  <c:v>-49.848199999999999</c:v>
                </c:pt>
                <c:pt idx="734">
                  <c:v>-49.7699</c:v>
                </c:pt>
                <c:pt idx="735">
                  <c:v>-49.739699999999999</c:v>
                </c:pt>
                <c:pt idx="736">
                  <c:v>-49.7136</c:v>
                </c:pt>
                <c:pt idx="737">
                  <c:v>-49.6554</c:v>
                </c:pt>
                <c:pt idx="738">
                  <c:v>-49.650399999999998</c:v>
                </c:pt>
                <c:pt idx="739">
                  <c:v>-49.563600000000001</c:v>
                </c:pt>
                <c:pt idx="740">
                  <c:v>-49.551200000000001</c:v>
                </c:pt>
                <c:pt idx="741">
                  <c:v>-49.520899999999997</c:v>
                </c:pt>
                <c:pt idx="742">
                  <c:v>-49.500500000000002</c:v>
                </c:pt>
                <c:pt idx="743">
                  <c:v>-49.471899999999998</c:v>
                </c:pt>
                <c:pt idx="744">
                  <c:v>-49.467700000000001</c:v>
                </c:pt>
                <c:pt idx="745">
                  <c:v>-49.465600000000002</c:v>
                </c:pt>
                <c:pt idx="746">
                  <c:v>-49.450800000000001</c:v>
                </c:pt>
                <c:pt idx="747">
                  <c:v>-49.389299999999999</c:v>
                </c:pt>
                <c:pt idx="748">
                  <c:v>-49.3626</c:v>
                </c:pt>
                <c:pt idx="749">
                  <c:v>-49.335900000000002</c:v>
                </c:pt>
                <c:pt idx="750">
                  <c:v>-49.3354</c:v>
                </c:pt>
                <c:pt idx="751">
                  <c:v>-49.297199999999997</c:v>
                </c:pt>
                <c:pt idx="752">
                  <c:v>-49.296500000000002</c:v>
                </c:pt>
                <c:pt idx="753">
                  <c:v>-49.271599999999999</c:v>
                </c:pt>
                <c:pt idx="754">
                  <c:v>-49.191699999999997</c:v>
                </c:pt>
                <c:pt idx="755">
                  <c:v>-49.185699999999997</c:v>
                </c:pt>
                <c:pt idx="756">
                  <c:v>-49.168799999999997</c:v>
                </c:pt>
                <c:pt idx="757">
                  <c:v>-49.142200000000003</c:v>
                </c:pt>
                <c:pt idx="758">
                  <c:v>-49.126600000000003</c:v>
                </c:pt>
                <c:pt idx="759">
                  <c:v>-49.098399999999998</c:v>
                </c:pt>
                <c:pt idx="760">
                  <c:v>-48.9619</c:v>
                </c:pt>
                <c:pt idx="761">
                  <c:v>-48.924399999999999</c:v>
                </c:pt>
                <c:pt idx="762">
                  <c:v>-48.8934</c:v>
                </c:pt>
                <c:pt idx="763">
                  <c:v>-48.863599999999998</c:v>
                </c:pt>
                <c:pt idx="764">
                  <c:v>-48.829700000000003</c:v>
                </c:pt>
                <c:pt idx="765">
                  <c:v>-48.7607</c:v>
                </c:pt>
                <c:pt idx="766">
                  <c:v>-48.744999999999997</c:v>
                </c:pt>
                <c:pt idx="767">
                  <c:v>-48.726900000000001</c:v>
                </c:pt>
                <c:pt idx="768">
                  <c:v>-48.6447</c:v>
                </c:pt>
                <c:pt idx="769">
                  <c:v>-48.5486</c:v>
                </c:pt>
                <c:pt idx="770">
                  <c:v>-48.463200000000001</c:v>
                </c:pt>
                <c:pt idx="771">
                  <c:v>-48.43</c:v>
                </c:pt>
                <c:pt idx="772">
                  <c:v>-48.406700000000001</c:v>
                </c:pt>
                <c:pt idx="773">
                  <c:v>-48.384099999999997</c:v>
                </c:pt>
                <c:pt idx="774">
                  <c:v>-48.360999999999997</c:v>
                </c:pt>
                <c:pt idx="775">
                  <c:v>-48.346600000000002</c:v>
                </c:pt>
                <c:pt idx="776">
                  <c:v>-48.327300000000001</c:v>
                </c:pt>
                <c:pt idx="777">
                  <c:v>-48.2911</c:v>
                </c:pt>
                <c:pt idx="778">
                  <c:v>-48.267499999999998</c:v>
                </c:pt>
                <c:pt idx="779">
                  <c:v>-48.252400000000002</c:v>
                </c:pt>
                <c:pt idx="780">
                  <c:v>-48.241300000000003</c:v>
                </c:pt>
                <c:pt idx="781">
                  <c:v>-48.208100000000002</c:v>
                </c:pt>
                <c:pt idx="782">
                  <c:v>-48.174700000000001</c:v>
                </c:pt>
                <c:pt idx="783">
                  <c:v>-48.136600000000001</c:v>
                </c:pt>
                <c:pt idx="784">
                  <c:v>-48.112099999999998</c:v>
                </c:pt>
                <c:pt idx="785">
                  <c:v>-48.0745</c:v>
                </c:pt>
                <c:pt idx="786">
                  <c:v>-48.069800000000001</c:v>
                </c:pt>
                <c:pt idx="787">
                  <c:v>-48.018300000000004</c:v>
                </c:pt>
                <c:pt idx="788">
                  <c:v>-47.998600000000003</c:v>
                </c:pt>
                <c:pt idx="789">
                  <c:v>-47.865200000000002</c:v>
                </c:pt>
                <c:pt idx="790">
                  <c:v>-47.8506</c:v>
                </c:pt>
                <c:pt idx="791">
                  <c:v>-47.826099999999997</c:v>
                </c:pt>
                <c:pt idx="792">
                  <c:v>-47.819899999999997</c:v>
                </c:pt>
                <c:pt idx="793">
                  <c:v>-47.809800000000003</c:v>
                </c:pt>
                <c:pt idx="794">
                  <c:v>-47.774299999999997</c:v>
                </c:pt>
                <c:pt idx="795">
                  <c:v>-47.659799999999997</c:v>
                </c:pt>
                <c:pt idx="796">
                  <c:v>-47.652900000000002</c:v>
                </c:pt>
                <c:pt idx="797">
                  <c:v>-47.552399999999999</c:v>
                </c:pt>
                <c:pt idx="798">
                  <c:v>-47.420200000000001</c:v>
                </c:pt>
                <c:pt idx="799">
                  <c:v>-47.417099999999998</c:v>
                </c:pt>
                <c:pt idx="800">
                  <c:v>-47.396000000000001</c:v>
                </c:pt>
                <c:pt idx="801">
                  <c:v>-47.347799999999999</c:v>
                </c:pt>
                <c:pt idx="802">
                  <c:v>-47.258699999999997</c:v>
                </c:pt>
                <c:pt idx="803">
                  <c:v>-47.209899999999998</c:v>
                </c:pt>
                <c:pt idx="804">
                  <c:v>-47.165500000000002</c:v>
                </c:pt>
                <c:pt idx="805">
                  <c:v>-47.158000000000001</c:v>
                </c:pt>
                <c:pt idx="806">
                  <c:v>-47.1447</c:v>
                </c:pt>
                <c:pt idx="807">
                  <c:v>-47.107199999999999</c:v>
                </c:pt>
                <c:pt idx="808">
                  <c:v>-47.106999999999999</c:v>
                </c:pt>
                <c:pt idx="809">
                  <c:v>-47.037999999999997</c:v>
                </c:pt>
                <c:pt idx="810">
                  <c:v>-47.035899999999998</c:v>
                </c:pt>
                <c:pt idx="811">
                  <c:v>-46.991</c:v>
                </c:pt>
                <c:pt idx="812">
                  <c:v>-46.978700000000003</c:v>
                </c:pt>
                <c:pt idx="813">
                  <c:v>-46.924500000000002</c:v>
                </c:pt>
                <c:pt idx="814">
                  <c:v>-46.830300000000001</c:v>
                </c:pt>
                <c:pt idx="815">
                  <c:v>-46.8292</c:v>
                </c:pt>
                <c:pt idx="816">
                  <c:v>-46.784500000000001</c:v>
                </c:pt>
                <c:pt idx="817">
                  <c:v>-46.699300000000001</c:v>
                </c:pt>
                <c:pt idx="818">
                  <c:v>-46.642499999999998</c:v>
                </c:pt>
                <c:pt idx="819">
                  <c:v>-46.609699999999997</c:v>
                </c:pt>
                <c:pt idx="820">
                  <c:v>-46.492899999999999</c:v>
                </c:pt>
                <c:pt idx="821">
                  <c:v>-46.444600000000001</c:v>
                </c:pt>
                <c:pt idx="822">
                  <c:v>-46.412700000000001</c:v>
                </c:pt>
                <c:pt idx="823">
                  <c:v>-46.383099999999999</c:v>
                </c:pt>
                <c:pt idx="824">
                  <c:v>-46.379899999999999</c:v>
                </c:pt>
                <c:pt idx="825">
                  <c:v>-46.375599999999999</c:v>
                </c:pt>
                <c:pt idx="826">
                  <c:v>-46.3705</c:v>
                </c:pt>
                <c:pt idx="827">
                  <c:v>-46.353499999999997</c:v>
                </c:pt>
                <c:pt idx="828">
                  <c:v>-46.306100000000001</c:v>
                </c:pt>
                <c:pt idx="829">
                  <c:v>-46.223799999999997</c:v>
                </c:pt>
                <c:pt idx="830">
                  <c:v>-45.919899999999998</c:v>
                </c:pt>
                <c:pt idx="831">
                  <c:v>-45.910400000000003</c:v>
                </c:pt>
                <c:pt idx="832">
                  <c:v>-45.884700000000002</c:v>
                </c:pt>
                <c:pt idx="833">
                  <c:v>-45.881900000000002</c:v>
                </c:pt>
                <c:pt idx="834">
                  <c:v>-45.696599999999997</c:v>
                </c:pt>
                <c:pt idx="835">
                  <c:v>-45.6892</c:v>
                </c:pt>
                <c:pt idx="836">
                  <c:v>-45.660600000000002</c:v>
                </c:pt>
                <c:pt idx="837">
                  <c:v>-45.6511</c:v>
                </c:pt>
                <c:pt idx="838">
                  <c:v>-45.578699999999998</c:v>
                </c:pt>
                <c:pt idx="839">
                  <c:v>-45.499299999999998</c:v>
                </c:pt>
                <c:pt idx="840">
                  <c:v>-45.491500000000002</c:v>
                </c:pt>
                <c:pt idx="841">
                  <c:v>-45.397199999999998</c:v>
                </c:pt>
                <c:pt idx="842">
                  <c:v>-45.340299999999999</c:v>
                </c:pt>
                <c:pt idx="843">
                  <c:v>-45.294400000000003</c:v>
                </c:pt>
                <c:pt idx="844">
                  <c:v>-45.238100000000003</c:v>
                </c:pt>
                <c:pt idx="845">
                  <c:v>-45.234499999999997</c:v>
                </c:pt>
                <c:pt idx="846">
                  <c:v>-45.215499999999999</c:v>
                </c:pt>
                <c:pt idx="847">
                  <c:v>-45.2117</c:v>
                </c:pt>
                <c:pt idx="848">
                  <c:v>-45.198300000000003</c:v>
                </c:pt>
                <c:pt idx="849">
                  <c:v>-45.0608</c:v>
                </c:pt>
                <c:pt idx="850">
                  <c:v>-45.028500000000001</c:v>
                </c:pt>
                <c:pt idx="851">
                  <c:v>-44.980800000000002</c:v>
                </c:pt>
                <c:pt idx="852">
                  <c:v>-44.907499999999999</c:v>
                </c:pt>
                <c:pt idx="853">
                  <c:v>-44.897399999999998</c:v>
                </c:pt>
                <c:pt idx="854">
                  <c:v>-44.87</c:v>
                </c:pt>
                <c:pt idx="855">
                  <c:v>-44.851599999999998</c:v>
                </c:pt>
                <c:pt idx="856">
                  <c:v>-44.794400000000003</c:v>
                </c:pt>
                <c:pt idx="857">
                  <c:v>-44.790399999999998</c:v>
                </c:pt>
                <c:pt idx="858">
                  <c:v>-44.738700000000001</c:v>
                </c:pt>
                <c:pt idx="859">
                  <c:v>-44.613999999999997</c:v>
                </c:pt>
                <c:pt idx="860">
                  <c:v>-44.6128</c:v>
                </c:pt>
                <c:pt idx="861">
                  <c:v>-44.596200000000003</c:v>
                </c:pt>
                <c:pt idx="862">
                  <c:v>-44.586100000000002</c:v>
                </c:pt>
                <c:pt idx="863">
                  <c:v>-44.566499999999998</c:v>
                </c:pt>
                <c:pt idx="864">
                  <c:v>-44.5182</c:v>
                </c:pt>
                <c:pt idx="865">
                  <c:v>-44.496499999999997</c:v>
                </c:pt>
                <c:pt idx="866">
                  <c:v>-44.433900000000001</c:v>
                </c:pt>
                <c:pt idx="867">
                  <c:v>-44.371600000000001</c:v>
                </c:pt>
                <c:pt idx="868">
                  <c:v>-44.3658</c:v>
                </c:pt>
                <c:pt idx="869">
                  <c:v>-44.309199999999997</c:v>
                </c:pt>
                <c:pt idx="870">
                  <c:v>-44.260300000000001</c:v>
                </c:pt>
                <c:pt idx="871">
                  <c:v>-44.140500000000003</c:v>
                </c:pt>
                <c:pt idx="872">
                  <c:v>-44.139299999999999</c:v>
                </c:pt>
                <c:pt idx="873">
                  <c:v>-44.059399999999997</c:v>
                </c:pt>
                <c:pt idx="874">
                  <c:v>-43.876600000000003</c:v>
                </c:pt>
                <c:pt idx="875">
                  <c:v>-43.785600000000002</c:v>
                </c:pt>
                <c:pt idx="876">
                  <c:v>-43.638399999999997</c:v>
                </c:pt>
                <c:pt idx="877">
                  <c:v>-43.6023</c:v>
                </c:pt>
                <c:pt idx="878">
                  <c:v>-43.544499999999999</c:v>
                </c:pt>
                <c:pt idx="879">
                  <c:v>-43.5077</c:v>
                </c:pt>
                <c:pt idx="880">
                  <c:v>-43.507300000000001</c:v>
                </c:pt>
                <c:pt idx="881">
                  <c:v>-43.492699999999999</c:v>
                </c:pt>
                <c:pt idx="882">
                  <c:v>-43.438299999999998</c:v>
                </c:pt>
                <c:pt idx="883">
                  <c:v>-43.345100000000002</c:v>
                </c:pt>
                <c:pt idx="884">
                  <c:v>-43.297499999999999</c:v>
                </c:pt>
                <c:pt idx="885">
                  <c:v>-43.294800000000002</c:v>
                </c:pt>
                <c:pt idx="886">
                  <c:v>-43.198799999999999</c:v>
                </c:pt>
                <c:pt idx="887">
                  <c:v>-43.087899999999998</c:v>
                </c:pt>
                <c:pt idx="888">
                  <c:v>-43.058100000000003</c:v>
                </c:pt>
                <c:pt idx="889">
                  <c:v>-43.050199999999997</c:v>
                </c:pt>
                <c:pt idx="890">
                  <c:v>-42.979900000000001</c:v>
                </c:pt>
                <c:pt idx="891">
                  <c:v>-42.976900000000001</c:v>
                </c:pt>
                <c:pt idx="892">
                  <c:v>-42.9559</c:v>
                </c:pt>
                <c:pt idx="893">
                  <c:v>-42.900100000000002</c:v>
                </c:pt>
                <c:pt idx="894">
                  <c:v>-42.891100000000002</c:v>
                </c:pt>
                <c:pt idx="895">
                  <c:v>-42.861499999999999</c:v>
                </c:pt>
                <c:pt idx="896">
                  <c:v>-42.858800000000002</c:v>
                </c:pt>
                <c:pt idx="897">
                  <c:v>-42.837800000000001</c:v>
                </c:pt>
                <c:pt idx="898">
                  <c:v>-42.816600000000001</c:v>
                </c:pt>
                <c:pt idx="899">
                  <c:v>-42.803699999999999</c:v>
                </c:pt>
                <c:pt idx="900">
                  <c:v>-42.599200000000003</c:v>
                </c:pt>
                <c:pt idx="901">
                  <c:v>-42.5886</c:v>
                </c:pt>
                <c:pt idx="902">
                  <c:v>-42.574199999999998</c:v>
                </c:pt>
                <c:pt idx="903">
                  <c:v>-42.557000000000002</c:v>
                </c:pt>
                <c:pt idx="904">
                  <c:v>-42.5565</c:v>
                </c:pt>
                <c:pt idx="905">
                  <c:v>-42.527900000000002</c:v>
                </c:pt>
                <c:pt idx="906">
                  <c:v>-42.4818</c:v>
                </c:pt>
                <c:pt idx="907">
                  <c:v>-42.427999999999997</c:v>
                </c:pt>
                <c:pt idx="908">
                  <c:v>-42.388500000000001</c:v>
                </c:pt>
                <c:pt idx="909">
                  <c:v>-42.329099999999997</c:v>
                </c:pt>
                <c:pt idx="910">
                  <c:v>-42.276200000000003</c:v>
                </c:pt>
                <c:pt idx="911">
                  <c:v>-42.242699999999999</c:v>
                </c:pt>
                <c:pt idx="912">
                  <c:v>-42.140900000000002</c:v>
                </c:pt>
                <c:pt idx="913">
                  <c:v>-42.101700000000001</c:v>
                </c:pt>
                <c:pt idx="914">
                  <c:v>-42.0045</c:v>
                </c:pt>
                <c:pt idx="915">
                  <c:v>-41.907600000000002</c:v>
                </c:pt>
                <c:pt idx="916">
                  <c:v>-41.8352</c:v>
                </c:pt>
                <c:pt idx="917">
                  <c:v>-41.832700000000003</c:v>
                </c:pt>
                <c:pt idx="918">
                  <c:v>-41.668599999999998</c:v>
                </c:pt>
                <c:pt idx="919">
                  <c:v>-41.613199999999999</c:v>
                </c:pt>
                <c:pt idx="920">
                  <c:v>-41.581400000000002</c:v>
                </c:pt>
                <c:pt idx="921">
                  <c:v>-41.513300000000001</c:v>
                </c:pt>
                <c:pt idx="922">
                  <c:v>-41.386499999999998</c:v>
                </c:pt>
                <c:pt idx="923">
                  <c:v>-41.286000000000001</c:v>
                </c:pt>
                <c:pt idx="924">
                  <c:v>-41.127699999999997</c:v>
                </c:pt>
                <c:pt idx="925">
                  <c:v>-41.0807</c:v>
                </c:pt>
                <c:pt idx="926">
                  <c:v>-41.064799999999998</c:v>
                </c:pt>
                <c:pt idx="927">
                  <c:v>-41.047699999999999</c:v>
                </c:pt>
                <c:pt idx="928">
                  <c:v>-40.871899999999997</c:v>
                </c:pt>
                <c:pt idx="929">
                  <c:v>-40.860399999999998</c:v>
                </c:pt>
                <c:pt idx="930">
                  <c:v>-40.768599999999999</c:v>
                </c:pt>
                <c:pt idx="931">
                  <c:v>-40.592799999999997</c:v>
                </c:pt>
                <c:pt idx="932">
                  <c:v>-40.534300000000002</c:v>
                </c:pt>
                <c:pt idx="933">
                  <c:v>-40.498800000000003</c:v>
                </c:pt>
                <c:pt idx="934">
                  <c:v>-40.458100000000002</c:v>
                </c:pt>
                <c:pt idx="935">
                  <c:v>-40.372100000000003</c:v>
                </c:pt>
                <c:pt idx="936">
                  <c:v>-40.351300000000002</c:v>
                </c:pt>
                <c:pt idx="937">
                  <c:v>-40.339399999999998</c:v>
                </c:pt>
                <c:pt idx="938">
                  <c:v>-40.305</c:v>
                </c:pt>
                <c:pt idx="939">
                  <c:v>-40.143000000000001</c:v>
                </c:pt>
                <c:pt idx="940">
                  <c:v>-39.951999999999998</c:v>
                </c:pt>
                <c:pt idx="941">
                  <c:v>-39.940399999999997</c:v>
                </c:pt>
                <c:pt idx="942">
                  <c:v>-39.906700000000001</c:v>
                </c:pt>
                <c:pt idx="943">
                  <c:v>-39.696399999999997</c:v>
                </c:pt>
                <c:pt idx="944">
                  <c:v>-39.229900000000001</c:v>
                </c:pt>
                <c:pt idx="945">
                  <c:v>-39.103099999999998</c:v>
                </c:pt>
                <c:pt idx="946">
                  <c:v>-39.002699999999997</c:v>
                </c:pt>
                <c:pt idx="947">
                  <c:v>-38.773899999999998</c:v>
                </c:pt>
                <c:pt idx="948">
                  <c:v>-38.639099999999999</c:v>
                </c:pt>
                <c:pt idx="949">
                  <c:v>-38.636600000000001</c:v>
                </c:pt>
                <c:pt idx="950">
                  <c:v>-38.556100000000001</c:v>
                </c:pt>
                <c:pt idx="951">
                  <c:v>-38.418500000000002</c:v>
                </c:pt>
                <c:pt idx="952">
                  <c:v>-38.411099999999998</c:v>
                </c:pt>
                <c:pt idx="953">
                  <c:v>-38.171999999999997</c:v>
                </c:pt>
                <c:pt idx="954">
                  <c:v>-38.165399999999998</c:v>
                </c:pt>
                <c:pt idx="955">
                  <c:v>-38.005000000000003</c:v>
                </c:pt>
                <c:pt idx="956">
                  <c:v>-37.962400000000002</c:v>
                </c:pt>
                <c:pt idx="957">
                  <c:v>-37.756700000000002</c:v>
                </c:pt>
                <c:pt idx="958">
                  <c:v>-37.566499999999998</c:v>
                </c:pt>
                <c:pt idx="959">
                  <c:v>-37.416600000000003</c:v>
                </c:pt>
                <c:pt idx="960">
                  <c:v>-37.354399999999998</c:v>
                </c:pt>
                <c:pt idx="961">
                  <c:v>-37.328499999999998</c:v>
                </c:pt>
                <c:pt idx="962">
                  <c:v>-37.306699999999999</c:v>
                </c:pt>
                <c:pt idx="963">
                  <c:v>-37.2562</c:v>
                </c:pt>
                <c:pt idx="964">
                  <c:v>-37.117800000000003</c:v>
                </c:pt>
                <c:pt idx="965">
                  <c:v>-37.082999999999998</c:v>
                </c:pt>
                <c:pt idx="966">
                  <c:v>-36.798999999999999</c:v>
                </c:pt>
                <c:pt idx="967">
                  <c:v>-36.717300000000002</c:v>
                </c:pt>
                <c:pt idx="968">
                  <c:v>-36.431600000000003</c:v>
                </c:pt>
                <c:pt idx="969">
                  <c:v>-36.3977</c:v>
                </c:pt>
                <c:pt idx="970">
                  <c:v>-36.072299999999998</c:v>
                </c:pt>
                <c:pt idx="971">
                  <c:v>-36.010899999999999</c:v>
                </c:pt>
                <c:pt idx="972">
                  <c:v>-35.816899999999997</c:v>
                </c:pt>
                <c:pt idx="973">
                  <c:v>-35.624400000000001</c:v>
                </c:pt>
                <c:pt idx="974">
                  <c:v>-35.601599999999998</c:v>
                </c:pt>
                <c:pt idx="975">
                  <c:v>-35.460700000000003</c:v>
                </c:pt>
                <c:pt idx="976">
                  <c:v>-35.4133</c:v>
                </c:pt>
                <c:pt idx="977">
                  <c:v>-35.402200000000001</c:v>
                </c:pt>
                <c:pt idx="978">
                  <c:v>-34.176600000000001</c:v>
                </c:pt>
                <c:pt idx="979">
                  <c:v>-34.046300000000002</c:v>
                </c:pt>
                <c:pt idx="980">
                  <c:v>-33.7744</c:v>
                </c:pt>
                <c:pt idx="981">
                  <c:v>-33.707900000000002</c:v>
                </c:pt>
                <c:pt idx="982">
                  <c:v>-33.356700000000004</c:v>
                </c:pt>
                <c:pt idx="983">
                  <c:v>-33.286200000000001</c:v>
                </c:pt>
                <c:pt idx="984">
                  <c:v>-32.939399999999999</c:v>
                </c:pt>
                <c:pt idx="985">
                  <c:v>-32.713299999999997</c:v>
                </c:pt>
                <c:pt idx="986">
                  <c:v>-32.417200000000001</c:v>
                </c:pt>
                <c:pt idx="987">
                  <c:v>-32.220599999999997</c:v>
                </c:pt>
                <c:pt idx="988">
                  <c:v>-32.0852</c:v>
                </c:pt>
                <c:pt idx="989">
                  <c:v>-32.018099999999997</c:v>
                </c:pt>
                <c:pt idx="990">
                  <c:v>-31.8154</c:v>
                </c:pt>
                <c:pt idx="991">
                  <c:v>-31.346499999999999</c:v>
                </c:pt>
                <c:pt idx="992">
                  <c:v>-31.160799999999998</c:v>
                </c:pt>
                <c:pt idx="993">
                  <c:v>-30.871099999999998</c:v>
                </c:pt>
                <c:pt idx="994">
                  <c:v>-30.655100000000001</c:v>
                </c:pt>
                <c:pt idx="995">
                  <c:v>-29.4589</c:v>
                </c:pt>
                <c:pt idx="996">
                  <c:v>-27.495000000000001</c:v>
                </c:pt>
                <c:pt idx="997">
                  <c:v>-27.357299999999999</c:v>
                </c:pt>
                <c:pt idx="998">
                  <c:v>-27.331</c:v>
                </c:pt>
                <c:pt idx="999">
                  <c:v>-26.940100000000001</c:v>
                </c:pt>
                <c:pt idx="1000">
                  <c:v>-20.019400000000001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C8F-4D11-8FF8-E7866A6421F5}"/>
            </c:ext>
          </c:extLst>
        </c:ser>
        <c:ser>
          <c:idx val="7"/>
          <c:order val="7"/>
          <c:tx>
            <c:strRef>
              <c:f>'[NR-U indoor sub7 calibration_final_v3.xlsx](20,40,20,40), UE RSSI'!$I$1</c:f>
              <c:strCache>
                <c:ptCount val="1"/>
                <c:pt idx="0">
                  <c:v>Ericsson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RSSI'!$I$2:$I$1002</c:f>
              <c:numCache>
                <c:formatCode>General</c:formatCode>
                <c:ptCount val="1001"/>
                <c:pt idx="0">
                  <c:v>-81.998610457643622</c:v>
                </c:pt>
                <c:pt idx="1">
                  <c:v>-81.667143183410232</c:v>
                </c:pt>
                <c:pt idx="2">
                  <c:v>-81.357246395728296</c:v>
                </c:pt>
                <c:pt idx="3">
                  <c:v>-81.07305914096365</c:v>
                </c:pt>
                <c:pt idx="4">
                  <c:v>-80.801939725060933</c:v>
                </c:pt>
                <c:pt idx="5">
                  <c:v>-80.535280323887562</c:v>
                </c:pt>
                <c:pt idx="6">
                  <c:v>-80.324687385278935</c:v>
                </c:pt>
                <c:pt idx="7">
                  <c:v>-80.099023830315275</c:v>
                </c:pt>
                <c:pt idx="8">
                  <c:v>-79.904070179689072</c:v>
                </c:pt>
                <c:pt idx="9">
                  <c:v>-79.65936214108099</c:v>
                </c:pt>
                <c:pt idx="10">
                  <c:v>-79.510557355265519</c:v>
                </c:pt>
                <c:pt idx="11">
                  <c:v>-79.3310899914365</c:v>
                </c:pt>
                <c:pt idx="12">
                  <c:v>-79.15486209236326</c:v>
                </c:pt>
                <c:pt idx="13">
                  <c:v>-79.007104191122508</c:v>
                </c:pt>
                <c:pt idx="14">
                  <c:v>-78.862628802518415</c:v>
                </c:pt>
                <c:pt idx="15">
                  <c:v>-78.676520943933582</c:v>
                </c:pt>
                <c:pt idx="16">
                  <c:v>-78.54254055129077</c:v>
                </c:pt>
                <c:pt idx="17">
                  <c:v>-78.387518908112568</c:v>
                </c:pt>
                <c:pt idx="18">
                  <c:v>-78.232493214731832</c:v>
                </c:pt>
                <c:pt idx="19">
                  <c:v>-78.088645063222373</c:v>
                </c:pt>
                <c:pt idx="20">
                  <c:v>-77.968713905658234</c:v>
                </c:pt>
                <c:pt idx="21">
                  <c:v>-77.842434733856905</c:v>
                </c:pt>
                <c:pt idx="22">
                  <c:v>-77.722730567585742</c:v>
                </c:pt>
                <c:pt idx="23">
                  <c:v>-77.59875199947885</c:v>
                </c:pt>
                <c:pt idx="24">
                  <c:v>-77.493453197880044</c:v>
                </c:pt>
                <c:pt idx="25">
                  <c:v>-77.389599592456719</c:v>
                </c:pt>
                <c:pt idx="26">
                  <c:v>-77.274891490913575</c:v>
                </c:pt>
                <c:pt idx="27">
                  <c:v>-77.163304877051118</c:v>
                </c:pt>
                <c:pt idx="28">
                  <c:v>-77.064826837472637</c:v>
                </c:pt>
                <c:pt idx="29">
                  <c:v>-76.946801330247212</c:v>
                </c:pt>
                <c:pt idx="30">
                  <c:v>-76.845474718361601</c:v>
                </c:pt>
                <c:pt idx="31">
                  <c:v>-76.752112463777067</c:v>
                </c:pt>
                <c:pt idx="32">
                  <c:v>-76.649429071472611</c:v>
                </c:pt>
                <c:pt idx="33">
                  <c:v>-76.55305417293485</c:v>
                </c:pt>
                <c:pt idx="34">
                  <c:v>-76.451801947897692</c:v>
                </c:pt>
                <c:pt idx="35">
                  <c:v>-76.355713850558686</c:v>
                </c:pt>
                <c:pt idx="36">
                  <c:v>-76.257211309536473</c:v>
                </c:pt>
                <c:pt idx="37">
                  <c:v>-76.160868255743566</c:v>
                </c:pt>
                <c:pt idx="38">
                  <c:v>-76.07301285884445</c:v>
                </c:pt>
                <c:pt idx="39">
                  <c:v>-75.98550243349726</c:v>
                </c:pt>
                <c:pt idx="40">
                  <c:v>-75.902495601933168</c:v>
                </c:pt>
                <c:pt idx="41">
                  <c:v>-75.821578865972398</c:v>
                </c:pt>
                <c:pt idx="42">
                  <c:v>-75.730040537258347</c:v>
                </c:pt>
                <c:pt idx="43">
                  <c:v>-75.635459399020931</c:v>
                </c:pt>
                <c:pt idx="44">
                  <c:v>-75.553326592131413</c:v>
                </c:pt>
                <c:pt idx="45">
                  <c:v>-75.477451954376505</c:v>
                </c:pt>
                <c:pt idx="46">
                  <c:v>-75.400918890456097</c:v>
                </c:pt>
                <c:pt idx="47">
                  <c:v>-75.328727131025957</c:v>
                </c:pt>
                <c:pt idx="48">
                  <c:v>-75.245064040371318</c:v>
                </c:pt>
                <c:pt idx="49">
                  <c:v>-75.169883140827253</c:v>
                </c:pt>
                <c:pt idx="50">
                  <c:v>-75.102545370708086</c:v>
                </c:pt>
                <c:pt idx="51">
                  <c:v>-75.02513231479422</c:v>
                </c:pt>
                <c:pt idx="52">
                  <c:v>-74.946948329224043</c:v>
                </c:pt>
                <c:pt idx="53">
                  <c:v>-74.878914930467019</c:v>
                </c:pt>
                <c:pt idx="54">
                  <c:v>-74.816594467488017</c:v>
                </c:pt>
                <c:pt idx="55">
                  <c:v>-74.738005087578173</c:v>
                </c:pt>
                <c:pt idx="56">
                  <c:v>-74.675900139491219</c:v>
                </c:pt>
                <c:pt idx="57">
                  <c:v>-74.61151135877337</c:v>
                </c:pt>
                <c:pt idx="58">
                  <c:v>-74.542128595902369</c:v>
                </c:pt>
                <c:pt idx="59">
                  <c:v>-74.462633353061747</c:v>
                </c:pt>
                <c:pt idx="60">
                  <c:v>-74.394210301566289</c:v>
                </c:pt>
                <c:pt idx="61">
                  <c:v>-74.329301257592604</c:v>
                </c:pt>
                <c:pt idx="62">
                  <c:v>-74.263811038676423</c:v>
                </c:pt>
                <c:pt idx="63">
                  <c:v>-74.20460036870378</c:v>
                </c:pt>
                <c:pt idx="64">
                  <c:v>-74.140420763734085</c:v>
                </c:pt>
                <c:pt idx="65">
                  <c:v>-74.067180706156108</c:v>
                </c:pt>
                <c:pt idx="66">
                  <c:v>-74.001127029285101</c:v>
                </c:pt>
                <c:pt idx="67">
                  <c:v>-73.944747511568778</c:v>
                </c:pt>
                <c:pt idx="68">
                  <c:v>-73.881616760282071</c:v>
                </c:pt>
                <c:pt idx="69">
                  <c:v>-73.821719613300601</c:v>
                </c:pt>
                <c:pt idx="70">
                  <c:v>-73.768436282565204</c:v>
                </c:pt>
                <c:pt idx="71">
                  <c:v>-73.706984020022816</c:v>
                </c:pt>
                <c:pt idx="72">
                  <c:v>-73.657193545527889</c:v>
                </c:pt>
                <c:pt idx="73">
                  <c:v>-73.59885477962348</c:v>
                </c:pt>
                <c:pt idx="74">
                  <c:v>-73.530294761249436</c:v>
                </c:pt>
                <c:pt idx="75">
                  <c:v>-73.473293700689879</c:v>
                </c:pt>
                <c:pt idx="76">
                  <c:v>-73.41712751961407</c:v>
                </c:pt>
                <c:pt idx="77">
                  <c:v>-73.361396148401028</c:v>
                </c:pt>
                <c:pt idx="78">
                  <c:v>-73.309049574719353</c:v>
                </c:pt>
                <c:pt idx="79">
                  <c:v>-73.25291790803341</c:v>
                </c:pt>
                <c:pt idx="80">
                  <c:v>-73.195173697369967</c:v>
                </c:pt>
                <c:pt idx="81">
                  <c:v>-73.13348620157376</c:v>
                </c:pt>
                <c:pt idx="82">
                  <c:v>-73.076753443714068</c:v>
                </c:pt>
                <c:pt idx="83">
                  <c:v>-73.024638691190162</c:v>
                </c:pt>
                <c:pt idx="84">
                  <c:v>-72.965670352717936</c:v>
                </c:pt>
                <c:pt idx="85">
                  <c:v>-72.915302314857755</c:v>
                </c:pt>
                <c:pt idx="86">
                  <c:v>-72.865657115206758</c:v>
                </c:pt>
                <c:pt idx="87">
                  <c:v>-72.821944658504947</c:v>
                </c:pt>
                <c:pt idx="88">
                  <c:v>-72.773286394630986</c:v>
                </c:pt>
                <c:pt idx="89">
                  <c:v>-72.728255818418148</c:v>
                </c:pt>
                <c:pt idx="90">
                  <c:v>-72.668886007229531</c:v>
                </c:pt>
                <c:pt idx="91">
                  <c:v>-72.61441756644156</c:v>
                </c:pt>
                <c:pt idx="92">
                  <c:v>-72.571891199509793</c:v>
                </c:pt>
                <c:pt idx="93">
                  <c:v>-72.521341919007739</c:v>
                </c:pt>
                <c:pt idx="94">
                  <c:v>-72.4629564642471</c:v>
                </c:pt>
                <c:pt idx="95">
                  <c:v>-72.410371966572697</c:v>
                </c:pt>
                <c:pt idx="96">
                  <c:v>-72.364371871665369</c:v>
                </c:pt>
                <c:pt idx="97">
                  <c:v>-72.315505803688026</c:v>
                </c:pt>
                <c:pt idx="98">
                  <c:v>-72.272679636080582</c:v>
                </c:pt>
                <c:pt idx="99">
                  <c:v>-72.219941611102271</c:v>
                </c:pt>
                <c:pt idx="100">
                  <c:v>-72.160100478024646</c:v>
                </c:pt>
                <c:pt idx="101">
                  <c:v>-72.096857711548182</c:v>
                </c:pt>
                <c:pt idx="102">
                  <c:v>-72.047045554070621</c:v>
                </c:pt>
                <c:pt idx="103">
                  <c:v>-71.997107936772053</c:v>
                </c:pt>
                <c:pt idx="104">
                  <c:v>-71.946955929461126</c:v>
                </c:pt>
                <c:pt idx="105">
                  <c:v>-71.892852879867036</c:v>
                </c:pt>
                <c:pt idx="106">
                  <c:v>-71.842520862752977</c:v>
                </c:pt>
                <c:pt idx="107">
                  <c:v>-71.789956741413363</c:v>
                </c:pt>
                <c:pt idx="108">
                  <c:v>-71.742581310770134</c:v>
                </c:pt>
                <c:pt idx="109">
                  <c:v>-71.688268120733937</c:v>
                </c:pt>
                <c:pt idx="110">
                  <c:v>-71.635345470603795</c:v>
                </c:pt>
                <c:pt idx="111">
                  <c:v>-71.59371408192257</c:v>
                </c:pt>
                <c:pt idx="112">
                  <c:v>-71.542823628091924</c:v>
                </c:pt>
                <c:pt idx="113">
                  <c:v>-71.493489028257699</c:v>
                </c:pt>
                <c:pt idx="114">
                  <c:v>-71.446038630091635</c:v>
                </c:pt>
                <c:pt idx="115">
                  <c:v>-71.404370209670432</c:v>
                </c:pt>
                <c:pt idx="116">
                  <c:v>-71.354685295276312</c:v>
                </c:pt>
                <c:pt idx="117">
                  <c:v>-71.308080735886492</c:v>
                </c:pt>
                <c:pt idx="118">
                  <c:v>-71.265475107902631</c:v>
                </c:pt>
                <c:pt idx="119">
                  <c:v>-71.221769835292093</c:v>
                </c:pt>
                <c:pt idx="120">
                  <c:v>-71.183244514118925</c:v>
                </c:pt>
                <c:pt idx="121">
                  <c:v>-71.142389577709167</c:v>
                </c:pt>
                <c:pt idx="122">
                  <c:v>-71.095406370140893</c:v>
                </c:pt>
                <c:pt idx="123">
                  <c:v>-71.048688276856623</c:v>
                </c:pt>
                <c:pt idx="124">
                  <c:v>-71.009566134113868</c:v>
                </c:pt>
                <c:pt idx="125">
                  <c:v>-70.960096338234678</c:v>
                </c:pt>
                <c:pt idx="126">
                  <c:v>-70.921091724122391</c:v>
                </c:pt>
                <c:pt idx="127">
                  <c:v>-70.880028113899371</c:v>
                </c:pt>
                <c:pt idx="128">
                  <c:v>-70.835027590678948</c:v>
                </c:pt>
                <c:pt idx="129">
                  <c:v>-70.789893282949805</c:v>
                </c:pt>
                <c:pt idx="130">
                  <c:v>-70.754118752587161</c:v>
                </c:pt>
                <c:pt idx="131">
                  <c:v>-70.706478883355189</c:v>
                </c:pt>
                <c:pt idx="132">
                  <c:v>-70.665829621721315</c:v>
                </c:pt>
                <c:pt idx="133">
                  <c:v>-70.620903142140293</c:v>
                </c:pt>
                <c:pt idx="134">
                  <c:v>-70.577733295272083</c:v>
                </c:pt>
                <c:pt idx="135">
                  <c:v>-70.540891190707683</c:v>
                </c:pt>
                <c:pt idx="136">
                  <c:v>-70.496368458654743</c:v>
                </c:pt>
                <c:pt idx="137">
                  <c:v>-70.455927210814167</c:v>
                </c:pt>
                <c:pt idx="138">
                  <c:v>-70.419460434067076</c:v>
                </c:pt>
                <c:pt idx="139">
                  <c:v>-70.378940854194852</c:v>
                </c:pt>
                <c:pt idx="140">
                  <c:v>-70.340595558520079</c:v>
                </c:pt>
                <c:pt idx="141">
                  <c:v>-70.298606386904467</c:v>
                </c:pt>
                <c:pt idx="142">
                  <c:v>-70.254549917712751</c:v>
                </c:pt>
                <c:pt idx="143">
                  <c:v>-70.209308726376591</c:v>
                </c:pt>
                <c:pt idx="144">
                  <c:v>-70.163648922461874</c:v>
                </c:pt>
                <c:pt idx="145">
                  <c:v>-70.127332374828995</c:v>
                </c:pt>
                <c:pt idx="146">
                  <c:v>-70.078006997922685</c:v>
                </c:pt>
                <c:pt idx="147">
                  <c:v>-70.040819957120604</c:v>
                </c:pt>
                <c:pt idx="148">
                  <c:v>-70.001675515237579</c:v>
                </c:pt>
                <c:pt idx="149">
                  <c:v>-69.96105276438017</c:v>
                </c:pt>
                <c:pt idx="150">
                  <c:v>-69.918452571630439</c:v>
                </c:pt>
                <c:pt idx="151">
                  <c:v>-69.879537738701799</c:v>
                </c:pt>
                <c:pt idx="152">
                  <c:v>-69.846650991036967</c:v>
                </c:pt>
                <c:pt idx="153">
                  <c:v>-69.805747001161919</c:v>
                </c:pt>
                <c:pt idx="154">
                  <c:v>-69.763367643081281</c:v>
                </c:pt>
                <c:pt idx="155">
                  <c:v>-69.725312686800152</c:v>
                </c:pt>
                <c:pt idx="156">
                  <c:v>-69.683811901262075</c:v>
                </c:pt>
                <c:pt idx="157">
                  <c:v>-69.642903297934581</c:v>
                </c:pt>
                <c:pt idx="158">
                  <c:v>-69.594814158765828</c:v>
                </c:pt>
                <c:pt idx="159">
                  <c:v>-69.559684897468642</c:v>
                </c:pt>
                <c:pt idx="160">
                  <c:v>-69.525534224130894</c:v>
                </c:pt>
                <c:pt idx="161">
                  <c:v>-69.484826003404137</c:v>
                </c:pt>
                <c:pt idx="162">
                  <c:v>-69.441338320172775</c:v>
                </c:pt>
                <c:pt idx="163">
                  <c:v>-69.396206948901479</c:v>
                </c:pt>
                <c:pt idx="164">
                  <c:v>-69.351285422452648</c:v>
                </c:pt>
                <c:pt idx="165">
                  <c:v>-69.314129594531806</c:v>
                </c:pt>
                <c:pt idx="166">
                  <c:v>-69.278863635082132</c:v>
                </c:pt>
                <c:pt idx="167">
                  <c:v>-69.23562769981767</c:v>
                </c:pt>
                <c:pt idx="168">
                  <c:v>-69.201959220342943</c:v>
                </c:pt>
                <c:pt idx="169">
                  <c:v>-69.160005260132621</c:v>
                </c:pt>
                <c:pt idx="170">
                  <c:v>-69.117721682806973</c:v>
                </c:pt>
                <c:pt idx="171">
                  <c:v>-69.077717613420319</c:v>
                </c:pt>
                <c:pt idx="172">
                  <c:v>-69.042934620142361</c:v>
                </c:pt>
                <c:pt idx="173">
                  <c:v>-69.005664097553606</c:v>
                </c:pt>
                <c:pt idx="174">
                  <c:v>-68.963001334956857</c:v>
                </c:pt>
                <c:pt idx="175">
                  <c:v>-68.9346368169616</c:v>
                </c:pt>
                <c:pt idx="176">
                  <c:v>-68.895124499879486</c:v>
                </c:pt>
                <c:pt idx="177">
                  <c:v>-68.858958718915275</c:v>
                </c:pt>
                <c:pt idx="178">
                  <c:v>-68.821578299948882</c:v>
                </c:pt>
                <c:pt idx="179">
                  <c:v>-68.784288378733407</c:v>
                </c:pt>
                <c:pt idx="180">
                  <c:v>-68.74226765408811</c:v>
                </c:pt>
                <c:pt idx="181">
                  <c:v>-68.709637152148176</c:v>
                </c:pt>
                <c:pt idx="182">
                  <c:v>-68.66720120843857</c:v>
                </c:pt>
                <c:pt idx="183">
                  <c:v>-68.63016376434993</c:v>
                </c:pt>
                <c:pt idx="184">
                  <c:v>-68.590044318426948</c:v>
                </c:pt>
                <c:pt idx="185">
                  <c:v>-68.550889977345548</c:v>
                </c:pt>
                <c:pt idx="186">
                  <c:v>-68.510701515262568</c:v>
                </c:pt>
                <c:pt idx="187">
                  <c:v>-68.475335639760672</c:v>
                </c:pt>
                <c:pt idx="188">
                  <c:v>-68.431546102576561</c:v>
                </c:pt>
                <c:pt idx="189">
                  <c:v>-68.398518560217966</c:v>
                </c:pt>
                <c:pt idx="190">
                  <c:v>-68.365208058244221</c:v>
                </c:pt>
                <c:pt idx="191">
                  <c:v>-68.333174354657658</c:v>
                </c:pt>
                <c:pt idx="192">
                  <c:v>-68.29917561588114</c:v>
                </c:pt>
                <c:pt idx="193">
                  <c:v>-68.259970022541893</c:v>
                </c:pt>
                <c:pt idx="194">
                  <c:v>-68.225563929625679</c:v>
                </c:pt>
                <c:pt idx="195">
                  <c:v>-68.18767459234094</c:v>
                </c:pt>
                <c:pt idx="196">
                  <c:v>-68.150151660632574</c:v>
                </c:pt>
                <c:pt idx="197">
                  <c:v>-68.119293873853536</c:v>
                </c:pt>
                <c:pt idx="198">
                  <c:v>-68.084841893989847</c:v>
                </c:pt>
                <c:pt idx="199">
                  <c:v>-68.046806620583453</c:v>
                </c:pt>
                <c:pt idx="200">
                  <c:v>-68.006137342143987</c:v>
                </c:pt>
                <c:pt idx="201">
                  <c:v>-67.970345281788468</c:v>
                </c:pt>
                <c:pt idx="202">
                  <c:v>-67.936236707937169</c:v>
                </c:pt>
                <c:pt idx="203">
                  <c:v>-67.893117398391311</c:v>
                </c:pt>
                <c:pt idx="204">
                  <c:v>-67.857936184388578</c:v>
                </c:pt>
                <c:pt idx="205">
                  <c:v>-67.820214631935997</c:v>
                </c:pt>
                <c:pt idx="206">
                  <c:v>-67.7849670783623</c:v>
                </c:pt>
                <c:pt idx="207">
                  <c:v>-67.747701044093475</c:v>
                </c:pt>
                <c:pt idx="208">
                  <c:v>-67.714100267721278</c:v>
                </c:pt>
                <c:pt idx="209">
                  <c:v>-67.681443216073859</c:v>
                </c:pt>
                <c:pt idx="210">
                  <c:v>-67.649490076404803</c:v>
                </c:pt>
                <c:pt idx="211">
                  <c:v>-67.607631499145597</c:v>
                </c:pt>
                <c:pt idx="212">
                  <c:v>-67.571083583198728</c:v>
                </c:pt>
                <c:pt idx="213">
                  <c:v>-67.542067764397942</c:v>
                </c:pt>
                <c:pt idx="214">
                  <c:v>-67.503702773170858</c:v>
                </c:pt>
                <c:pt idx="215">
                  <c:v>-67.465758806233808</c:v>
                </c:pt>
                <c:pt idx="216">
                  <c:v>-67.429454897360642</c:v>
                </c:pt>
                <c:pt idx="217">
                  <c:v>-67.393197354357355</c:v>
                </c:pt>
                <c:pt idx="218">
                  <c:v>-67.365742778436214</c:v>
                </c:pt>
                <c:pt idx="219">
                  <c:v>-67.327803084583067</c:v>
                </c:pt>
                <c:pt idx="220">
                  <c:v>-67.290741916238119</c:v>
                </c:pt>
                <c:pt idx="221">
                  <c:v>-67.257436745055827</c:v>
                </c:pt>
                <c:pt idx="222">
                  <c:v>-67.227247443603801</c:v>
                </c:pt>
                <c:pt idx="223">
                  <c:v>-67.193858478594095</c:v>
                </c:pt>
                <c:pt idx="224">
                  <c:v>-67.155803770429316</c:v>
                </c:pt>
                <c:pt idx="225">
                  <c:v>-67.122875468819331</c:v>
                </c:pt>
                <c:pt idx="226">
                  <c:v>-67.088700772406924</c:v>
                </c:pt>
                <c:pt idx="227">
                  <c:v>-67.054009834567623</c:v>
                </c:pt>
                <c:pt idx="228">
                  <c:v>-67.020517809749862</c:v>
                </c:pt>
                <c:pt idx="229">
                  <c:v>-66.984979529260471</c:v>
                </c:pt>
                <c:pt idx="230">
                  <c:v>-66.949489709482123</c:v>
                </c:pt>
                <c:pt idx="231">
                  <c:v>-66.912955816478203</c:v>
                </c:pt>
                <c:pt idx="232">
                  <c:v>-66.877758561736982</c:v>
                </c:pt>
                <c:pt idx="233">
                  <c:v>-66.842805840284484</c:v>
                </c:pt>
                <c:pt idx="234">
                  <c:v>-66.808740025207882</c:v>
                </c:pt>
                <c:pt idx="235">
                  <c:v>-66.773840420898509</c:v>
                </c:pt>
                <c:pt idx="236">
                  <c:v>-66.737427149661499</c:v>
                </c:pt>
                <c:pt idx="237">
                  <c:v>-66.706172927234334</c:v>
                </c:pt>
                <c:pt idx="238">
                  <c:v>-66.676170547538931</c:v>
                </c:pt>
                <c:pt idx="239">
                  <c:v>-66.648245777778868</c:v>
                </c:pt>
                <c:pt idx="240">
                  <c:v>-66.610900434662497</c:v>
                </c:pt>
                <c:pt idx="241">
                  <c:v>-66.571538827122538</c:v>
                </c:pt>
                <c:pt idx="242">
                  <c:v>-66.533196704137438</c:v>
                </c:pt>
                <c:pt idx="243">
                  <c:v>-66.496416461228378</c:v>
                </c:pt>
                <c:pt idx="244">
                  <c:v>-66.464039058399578</c:v>
                </c:pt>
                <c:pt idx="245">
                  <c:v>-66.420216178745108</c:v>
                </c:pt>
                <c:pt idx="246">
                  <c:v>-66.384301619252554</c:v>
                </c:pt>
                <c:pt idx="247">
                  <c:v>-66.348836002628502</c:v>
                </c:pt>
                <c:pt idx="248">
                  <c:v>-66.312064425203133</c:v>
                </c:pt>
                <c:pt idx="249">
                  <c:v>-66.272340286737574</c:v>
                </c:pt>
                <c:pt idx="250">
                  <c:v>-66.241468191862182</c:v>
                </c:pt>
                <c:pt idx="251">
                  <c:v>-66.211203224945578</c:v>
                </c:pt>
                <c:pt idx="252">
                  <c:v>-66.169647065253599</c:v>
                </c:pt>
                <c:pt idx="253">
                  <c:v>-66.13094263684556</c:v>
                </c:pt>
                <c:pt idx="254">
                  <c:v>-66.097564461259822</c:v>
                </c:pt>
                <c:pt idx="255">
                  <c:v>-66.066359839371984</c:v>
                </c:pt>
                <c:pt idx="256">
                  <c:v>-66.026023454606559</c:v>
                </c:pt>
                <c:pt idx="257">
                  <c:v>-65.998426305270371</c:v>
                </c:pt>
                <c:pt idx="258">
                  <c:v>-65.968268603662366</c:v>
                </c:pt>
                <c:pt idx="259">
                  <c:v>-65.933521996777102</c:v>
                </c:pt>
                <c:pt idx="260">
                  <c:v>-65.903429863284217</c:v>
                </c:pt>
                <c:pt idx="261">
                  <c:v>-65.872409833891041</c:v>
                </c:pt>
                <c:pt idx="262">
                  <c:v>-65.843304788088801</c:v>
                </c:pt>
                <c:pt idx="263">
                  <c:v>-65.809590958275152</c:v>
                </c:pt>
                <c:pt idx="264">
                  <c:v>-65.778893591670425</c:v>
                </c:pt>
                <c:pt idx="265">
                  <c:v>-65.742791690498066</c:v>
                </c:pt>
                <c:pt idx="266">
                  <c:v>-65.716977774390912</c:v>
                </c:pt>
                <c:pt idx="267">
                  <c:v>-65.688336415756666</c:v>
                </c:pt>
                <c:pt idx="268">
                  <c:v>-65.654971558760565</c:v>
                </c:pt>
                <c:pt idx="269">
                  <c:v>-65.618156665364381</c:v>
                </c:pt>
                <c:pt idx="270">
                  <c:v>-65.582757474820738</c:v>
                </c:pt>
                <c:pt idx="271">
                  <c:v>-65.551615486344971</c:v>
                </c:pt>
                <c:pt idx="272">
                  <c:v>-65.519645284962991</c:v>
                </c:pt>
                <c:pt idx="273">
                  <c:v>-65.486278448912984</c:v>
                </c:pt>
                <c:pt idx="274">
                  <c:v>-65.45286896069365</c:v>
                </c:pt>
                <c:pt idx="275">
                  <c:v>-65.416846415689278</c:v>
                </c:pt>
                <c:pt idx="276">
                  <c:v>-65.38598064821484</c:v>
                </c:pt>
                <c:pt idx="277">
                  <c:v>-65.350539406235114</c:v>
                </c:pt>
                <c:pt idx="278">
                  <c:v>-65.318448198333897</c:v>
                </c:pt>
                <c:pt idx="279">
                  <c:v>-65.282575038959379</c:v>
                </c:pt>
                <c:pt idx="280">
                  <c:v>-65.24538870003758</c:v>
                </c:pt>
                <c:pt idx="281">
                  <c:v>-65.213766137093657</c:v>
                </c:pt>
                <c:pt idx="282">
                  <c:v>-65.17930651807356</c:v>
                </c:pt>
                <c:pt idx="283">
                  <c:v>-65.146139600250407</c:v>
                </c:pt>
                <c:pt idx="284">
                  <c:v>-65.115423385865256</c:v>
                </c:pt>
                <c:pt idx="285">
                  <c:v>-65.085493505750861</c:v>
                </c:pt>
                <c:pt idx="286">
                  <c:v>-65.054326318213612</c:v>
                </c:pt>
                <c:pt idx="287">
                  <c:v>-65.020933238687206</c:v>
                </c:pt>
                <c:pt idx="288">
                  <c:v>-64.990580208861701</c:v>
                </c:pt>
                <c:pt idx="289">
                  <c:v>-64.960561633572269</c:v>
                </c:pt>
                <c:pt idx="290">
                  <c:v>-64.922682705832415</c:v>
                </c:pt>
                <c:pt idx="291">
                  <c:v>-64.884562961764516</c:v>
                </c:pt>
                <c:pt idx="292">
                  <c:v>-64.848890552024287</c:v>
                </c:pt>
                <c:pt idx="293">
                  <c:v>-64.81197374551661</c:v>
                </c:pt>
                <c:pt idx="294">
                  <c:v>-64.785058987201566</c:v>
                </c:pt>
                <c:pt idx="295">
                  <c:v>-64.75470063750393</c:v>
                </c:pt>
                <c:pt idx="296">
                  <c:v>-64.720972413689012</c:v>
                </c:pt>
                <c:pt idx="297">
                  <c:v>-64.688486486587408</c:v>
                </c:pt>
                <c:pt idx="298">
                  <c:v>-64.649517151074463</c:v>
                </c:pt>
                <c:pt idx="299">
                  <c:v>-64.623033178094943</c:v>
                </c:pt>
                <c:pt idx="300">
                  <c:v>-64.587203693092903</c:v>
                </c:pt>
                <c:pt idx="301">
                  <c:v>-64.551893650942205</c:v>
                </c:pt>
                <c:pt idx="302">
                  <c:v>-64.513401502161074</c:v>
                </c:pt>
                <c:pt idx="303">
                  <c:v>-64.473527543782353</c:v>
                </c:pt>
                <c:pt idx="304">
                  <c:v>-64.435376776255907</c:v>
                </c:pt>
                <c:pt idx="305">
                  <c:v>-64.401813364290845</c:v>
                </c:pt>
                <c:pt idx="306">
                  <c:v>-64.363531523962962</c:v>
                </c:pt>
                <c:pt idx="307">
                  <c:v>-64.331146715395761</c:v>
                </c:pt>
                <c:pt idx="308">
                  <c:v>-64.29787612505136</c:v>
                </c:pt>
                <c:pt idx="309">
                  <c:v>-64.264840109007721</c:v>
                </c:pt>
                <c:pt idx="310">
                  <c:v>-64.231168720815575</c:v>
                </c:pt>
                <c:pt idx="311">
                  <c:v>-64.197054608087612</c:v>
                </c:pt>
                <c:pt idx="312">
                  <c:v>-64.161360983747457</c:v>
                </c:pt>
                <c:pt idx="313">
                  <c:v>-64.125329597778432</c:v>
                </c:pt>
                <c:pt idx="314">
                  <c:v>-64.090909512939703</c:v>
                </c:pt>
                <c:pt idx="315">
                  <c:v>-64.048088065653872</c:v>
                </c:pt>
                <c:pt idx="316">
                  <c:v>-64.014164443356165</c:v>
                </c:pt>
                <c:pt idx="317">
                  <c:v>-63.979983456529837</c:v>
                </c:pt>
                <c:pt idx="318">
                  <c:v>-63.941115162679537</c:v>
                </c:pt>
                <c:pt idx="319">
                  <c:v>-63.908554810545454</c:v>
                </c:pt>
                <c:pt idx="320">
                  <c:v>-63.877046789071912</c:v>
                </c:pt>
                <c:pt idx="321">
                  <c:v>-63.836817281675863</c:v>
                </c:pt>
                <c:pt idx="322">
                  <c:v>-63.805567292689148</c:v>
                </c:pt>
                <c:pt idx="323">
                  <c:v>-63.774642791431631</c:v>
                </c:pt>
                <c:pt idx="324">
                  <c:v>-63.739488340144916</c:v>
                </c:pt>
                <c:pt idx="325">
                  <c:v>-63.706992662017726</c:v>
                </c:pt>
                <c:pt idx="326">
                  <c:v>-63.673078158271835</c:v>
                </c:pt>
                <c:pt idx="327">
                  <c:v>-63.636626998656368</c:v>
                </c:pt>
                <c:pt idx="328">
                  <c:v>-63.595981775067287</c:v>
                </c:pt>
                <c:pt idx="329">
                  <c:v>-63.568887886488739</c:v>
                </c:pt>
                <c:pt idx="330">
                  <c:v>-63.535324864595765</c:v>
                </c:pt>
                <c:pt idx="331">
                  <c:v>-63.499700969157473</c:v>
                </c:pt>
                <c:pt idx="332">
                  <c:v>-63.470851451638083</c:v>
                </c:pt>
                <c:pt idx="333">
                  <c:v>-63.437669075026236</c:v>
                </c:pt>
                <c:pt idx="334">
                  <c:v>-63.398224015922764</c:v>
                </c:pt>
                <c:pt idx="335">
                  <c:v>-63.365519535154334</c:v>
                </c:pt>
                <c:pt idx="336">
                  <c:v>-63.330404613891773</c:v>
                </c:pt>
                <c:pt idx="337">
                  <c:v>-63.298151048460142</c:v>
                </c:pt>
                <c:pt idx="338">
                  <c:v>-63.269784639186071</c:v>
                </c:pt>
                <c:pt idx="339">
                  <c:v>-63.235845345900273</c:v>
                </c:pt>
                <c:pt idx="340">
                  <c:v>-63.201569863423558</c:v>
                </c:pt>
                <c:pt idx="341">
                  <c:v>-63.169229082498603</c:v>
                </c:pt>
                <c:pt idx="342">
                  <c:v>-63.134149735551233</c:v>
                </c:pt>
                <c:pt idx="343">
                  <c:v>-63.102226521924052</c:v>
                </c:pt>
                <c:pt idx="344">
                  <c:v>-63.072897714938776</c:v>
                </c:pt>
                <c:pt idx="345">
                  <c:v>-63.041275637331395</c:v>
                </c:pt>
                <c:pt idx="346">
                  <c:v>-63.009867064509976</c:v>
                </c:pt>
                <c:pt idx="347">
                  <c:v>-62.973271883027309</c:v>
                </c:pt>
                <c:pt idx="348">
                  <c:v>-62.936764312072185</c:v>
                </c:pt>
                <c:pt idx="349">
                  <c:v>-62.905509982013768</c:v>
                </c:pt>
                <c:pt idx="350">
                  <c:v>-62.874693145305756</c:v>
                </c:pt>
                <c:pt idx="351">
                  <c:v>-62.841753481206496</c:v>
                </c:pt>
                <c:pt idx="352">
                  <c:v>-62.807432980395347</c:v>
                </c:pt>
                <c:pt idx="353">
                  <c:v>-62.766201246180103</c:v>
                </c:pt>
                <c:pt idx="354">
                  <c:v>-62.73191127524187</c:v>
                </c:pt>
                <c:pt idx="355">
                  <c:v>-62.699813886349148</c:v>
                </c:pt>
                <c:pt idx="356">
                  <c:v>-62.660517876986717</c:v>
                </c:pt>
                <c:pt idx="357">
                  <c:v>-62.62582202116873</c:v>
                </c:pt>
                <c:pt idx="358">
                  <c:v>-62.598044597671191</c:v>
                </c:pt>
                <c:pt idx="359">
                  <c:v>-62.564508609755961</c:v>
                </c:pt>
                <c:pt idx="360">
                  <c:v>-62.531086368064507</c:v>
                </c:pt>
                <c:pt idx="361">
                  <c:v>-62.495528645657004</c:v>
                </c:pt>
                <c:pt idx="362">
                  <c:v>-62.455989282651757</c:v>
                </c:pt>
                <c:pt idx="363">
                  <c:v>-62.423815774385631</c:v>
                </c:pt>
                <c:pt idx="364">
                  <c:v>-62.393876355352958</c:v>
                </c:pt>
                <c:pt idx="365">
                  <c:v>-62.364082999833613</c:v>
                </c:pt>
                <c:pt idx="366">
                  <c:v>-62.330112690094779</c:v>
                </c:pt>
                <c:pt idx="367">
                  <c:v>-62.29010400195088</c:v>
                </c:pt>
                <c:pt idx="368">
                  <c:v>-62.259561278874543</c:v>
                </c:pt>
                <c:pt idx="369">
                  <c:v>-62.229930744407625</c:v>
                </c:pt>
                <c:pt idx="370">
                  <c:v>-62.195524442021423</c:v>
                </c:pt>
                <c:pt idx="371">
                  <c:v>-62.159228365283909</c:v>
                </c:pt>
                <c:pt idx="372">
                  <c:v>-62.124960736795813</c:v>
                </c:pt>
                <c:pt idx="373">
                  <c:v>-62.089429724744463</c:v>
                </c:pt>
                <c:pt idx="374">
                  <c:v>-62.051600332963602</c:v>
                </c:pt>
                <c:pt idx="375">
                  <c:v>-62.022496562174467</c:v>
                </c:pt>
                <c:pt idx="376">
                  <c:v>-61.991435592593973</c:v>
                </c:pt>
                <c:pt idx="377">
                  <c:v>-61.955147074487542</c:v>
                </c:pt>
                <c:pt idx="378">
                  <c:v>-61.921949973578904</c:v>
                </c:pt>
                <c:pt idx="379">
                  <c:v>-61.892334540157734</c:v>
                </c:pt>
                <c:pt idx="380">
                  <c:v>-61.85586033559828</c:v>
                </c:pt>
                <c:pt idx="381">
                  <c:v>-61.822075979689131</c:v>
                </c:pt>
                <c:pt idx="382">
                  <c:v>-61.783364262565627</c:v>
                </c:pt>
                <c:pt idx="383">
                  <c:v>-61.755000874651799</c:v>
                </c:pt>
                <c:pt idx="384">
                  <c:v>-61.719739727481297</c:v>
                </c:pt>
                <c:pt idx="385">
                  <c:v>-61.685068567581183</c:v>
                </c:pt>
                <c:pt idx="386">
                  <c:v>-61.651395280229352</c:v>
                </c:pt>
                <c:pt idx="387">
                  <c:v>-61.617436869676069</c:v>
                </c:pt>
                <c:pt idx="388">
                  <c:v>-61.581374588858893</c:v>
                </c:pt>
                <c:pt idx="389">
                  <c:v>-61.545410703220824</c:v>
                </c:pt>
                <c:pt idx="390">
                  <c:v>-61.511126367639946</c:v>
                </c:pt>
                <c:pt idx="391">
                  <c:v>-61.471847172268809</c:v>
                </c:pt>
                <c:pt idx="392">
                  <c:v>-61.438949255903168</c:v>
                </c:pt>
                <c:pt idx="393">
                  <c:v>-61.397377218357363</c:v>
                </c:pt>
                <c:pt idx="394">
                  <c:v>-61.360720455733869</c:v>
                </c:pt>
                <c:pt idx="395">
                  <c:v>-61.329362611961912</c:v>
                </c:pt>
                <c:pt idx="396">
                  <c:v>-61.293872806722803</c:v>
                </c:pt>
                <c:pt idx="397">
                  <c:v>-61.259798836355898</c:v>
                </c:pt>
                <c:pt idx="398">
                  <c:v>-61.218366120951728</c:v>
                </c:pt>
                <c:pt idx="399">
                  <c:v>-61.189600921369149</c:v>
                </c:pt>
                <c:pt idx="400">
                  <c:v>-61.144047147056753</c:v>
                </c:pt>
                <c:pt idx="401">
                  <c:v>-61.109100527903138</c:v>
                </c:pt>
                <c:pt idx="402">
                  <c:v>-61.076456414585166</c:v>
                </c:pt>
                <c:pt idx="403">
                  <c:v>-61.039480263546096</c:v>
                </c:pt>
                <c:pt idx="404">
                  <c:v>-61.003670124379454</c:v>
                </c:pt>
                <c:pt idx="405">
                  <c:v>-60.967768216149238</c:v>
                </c:pt>
                <c:pt idx="406">
                  <c:v>-60.928751738250369</c:v>
                </c:pt>
                <c:pt idx="407">
                  <c:v>-60.892094641371003</c:v>
                </c:pt>
                <c:pt idx="408">
                  <c:v>-60.854565143162858</c:v>
                </c:pt>
                <c:pt idx="409">
                  <c:v>-60.817971135537746</c:v>
                </c:pt>
                <c:pt idx="410">
                  <c:v>-60.785057010028453</c:v>
                </c:pt>
                <c:pt idx="411">
                  <c:v>-60.74913427242133</c:v>
                </c:pt>
                <c:pt idx="412">
                  <c:v>-60.710261376741727</c:v>
                </c:pt>
                <c:pt idx="413">
                  <c:v>-60.670704697079273</c:v>
                </c:pt>
                <c:pt idx="414">
                  <c:v>-60.631653770438604</c:v>
                </c:pt>
                <c:pt idx="415">
                  <c:v>-60.593528844309148</c:v>
                </c:pt>
                <c:pt idx="416">
                  <c:v>-60.556271750676288</c:v>
                </c:pt>
                <c:pt idx="417">
                  <c:v>-60.510848646890196</c:v>
                </c:pt>
                <c:pt idx="418">
                  <c:v>-60.481531912163746</c:v>
                </c:pt>
                <c:pt idx="419">
                  <c:v>-60.447251961049744</c:v>
                </c:pt>
                <c:pt idx="420">
                  <c:v>-60.408124058404979</c:v>
                </c:pt>
                <c:pt idx="421">
                  <c:v>-60.368779907311747</c:v>
                </c:pt>
                <c:pt idx="422">
                  <c:v>-60.334687232741103</c:v>
                </c:pt>
                <c:pt idx="423">
                  <c:v>-60.299989526279333</c:v>
                </c:pt>
                <c:pt idx="424">
                  <c:v>-60.258747674775393</c:v>
                </c:pt>
                <c:pt idx="425">
                  <c:v>-60.222633362482583</c:v>
                </c:pt>
                <c:pt idx="426">
                  <c:v>-60.181130383302516</c:v>
                </c:pt>
                <c:pt idx="427">
                  <c:v>-60.145074541480852</c:v>
                </c:pt>
                <c:pt idx="428">
                  <c:v>-60.11308568371706</c:v>
                </c:pt>
                <c:pt idx="429">
                  <c:v>-60.068542867826494</c:v>
                </c:pt>
                <c:pt idx="430">
                  <c:v>-60.031885148204466</c:v>
                </c:pt>
                <c:pt idx="431">
                  <c:v>-59.995043453862237</c:v>
                </c:pt>
                <c:pt idx="432">
                  <c:v>-59.958069947426353</c:v>
                </c:pt>
                <c:pt idx="433">
                  <c:v>-59.921053637738964</c:v>
                </c:pt>
                <c:pt idx="434">
                  <c:v>-59.890022905070964</c:v>
                </c:pt>
                <c:pt idx="435">
                  <c:v>-59.855501708257492</c:v>
                </c:pt>
                <c:pt idx="436">
                  <c:v>-59.814238713561139</c:v>
                </c:pt>
                <c:pt idx="437">
                  <c:v>-59.770845940149286</c:v>
                </c:pt>
                <c:pt idx="438">
                  <c:v>-59.732181042439692</c:v>
                </c:pt>
                <c:pt idx="439">
                  <c:v>-59.694939159266838</c:v>
                </c:pt>
                <c:pt idx="440">
                  <c:v>-59.658521048770822</c:v>
                </c:pt>
                <c:pt idx="441">
                  <c:v>-59.628010506544669</c:v>
                </c:pt>
                <c:pt idx="442">
                  <c:v>-59.594999947150697</c:v>
                </c:pt>
                <c:pt idx="443">
                  <c:v>-59.555635183893202</c:v>
                </c:pt>
                <c:pt idx="444">
                  <c:v>-59.518251213831235</c:v>
                </c:pt>
                <c:pt idx="445">
                  <c:v>-59.47846199180087</c:v>
                </c:pt>
                <c:pt idx="446">
                  <c:v>-59.446445879570462</c:v>
                </c:pt>
                <c:pt idx="447">
                  <c:v>-59.409819855897283</c:v>
                </c:pt>
                <c:pt idx="448">
                  <c:v>-59.370717005310112</c:v>
                </c:pt>
                <c:pt idx="449">
                  <c:v>-59.335159224725544</c:v>
                </c:pt>
                <c:pt idx="450">
                  <c:v>-59.300812005081909</c:v>
                </c:pt>
                <c:pt idx="451">
                  <c:v>-59.260983264078007</c:v>
                </c:pt>
                <c:pt idx="452">
                  <c:v>-59.225575846975303</c:v>
                </c:pt>
                <c:pt idx="453">
                  <c:v>-59.190067286915749</c:v>
                </c:pt>
                <c:pt idx="454">
                  <c:v>-59.147304232623711</c:v>
                </c:pt>
                <c:pt idx="455">
                  <c:v>-59.106413303958291</c:v>
                </c:pt>
                <c:pt idx="456">
                  <c:v>-59.069099971561769</c:v>
                </c:pt>
                <c:pt idx="457">
                  <c:v>-59.029650564522797</c:v>
                </c:pt>
                <c:pt idx="458">
                  <c:v>-58.988264570580753</c:v>
                </c:pt>
                <c:pt idx="459">
                  <c:v>-58.950263225373192</c:v>
                </c:pt>
                <c:pt idx="460">
                  <c:v>-58.914343280477013</c:v>
                </c:pt>
                <c:pt idx="461">
                  <c:v>-58.873269726671424</c:v>
                </c:pt>
                <c:pt idx="462">
                  <c:v>-58.83983420537956</c:v>
                </c:pt>
                <c:pt idx="463">
                  <c:v>-58.80277366882315</c:v>
                </c:pt>
                <c:pt idx="464">
                  <c:v>-58.765103986969009</c:v>
                </c:pt>
                <c:pt idx="465">
                  <c:v>-58.728282495031237</c:v>
                </c:pt>
                <c:pt idx="466">
                  <c:v>-58.693065723445685</c:v>
                </c:pt>
                <c:pt idx="467">
                  <c:v>-58.652585743454125</c:v>
                </c:pt>
                <c:pt idx="468">
                  <c:v>-58.617605343542223</c:v>
                </c:pt>
                <c:pt idx="469">
                  <c:v>-58.579520811198222</c:v>
                </c:pt>
                <c:pt idx="470">
                  <c:v>-58.541600861876802</c:v>
                </c:pt>
                <c:pt idx="471">
                  <c:v>-58.500750881654582</c:v>
                </c:pt>
                <c:pt idx="472">
                  <c:v>-58.462036639918836</c:v>
                </c:pt>
                <c:pt idx="473">
                  <c:v>-58.420961307427206</c:v>
                </c:pt>
                <c:pt idx="474">
                  <c:v>-58.386094185526659</c:v>
                </c:pt>
                <c:pt idx="475">
                  <c:v>-58.345372598597649</c:v>
                </c:pt>
                <c:pt idx="476">
                  <c:v>-58.311522643969226</c:v>
                </c:pt>
                <c:pt idx="477">
                  <c:v>-58.271747524401349</c:v>
                </c:pt>
                <c:pt idx="478">
                  <c:v>-58.241859537841606</c:v>
                </c:pt>
                <c:pt idx="479">
                  <c:v>-58.211456406309281</c:v>
                </c:pt>
                <c:pt idx="480">
                  <c:v>-58.169662187717677</c:v>
                </c:pt>
                <c:pt idx="481">
                  <c:v>-58.132764647368063</c:v>
                </c:pt>
                <c:pt idx="482">
                  <c:v>-58.092517194959072</c:v>
                </c:pt>
                <c:pt idx="483">
                  <c:v>-58.049345854524745</c:v>
                </c:pt>
                <c:pt idx="484">
                  <c:v>-58.01043142988037</c:v>
                </c:pt>
                <c:pt idx="485">
                  <c:v>-57.978887779619498</c:v>
                </c:pt>
                <c:pt idx="486">
                  <c:v>-57.94189850788969</c:v>
                </c:pt>
                <c:pt idx="487">
                  <c:v>-57.896793078856959</c:v>
                </c:pt>
                <c:pt idx="488">
                  <c:v>-57.865330613461452</c:v>
                </c:pt>
                <c:pt idx="489">
                  <c:v>-57.822392610861769</c:v>
                </c:pt>
                <c:pt idx="490">
                  <c:v>-57.785178257382597</c:v>
                </c:pt>
                <c:pt idx="491">
                  <c:v>-57.747093409370791</c:v>
                </c:pt>
                <c:pt idx="492">
                  <c:v>-57.709856026782219</c:v>
                </c:pt>
                <c:pt idx="493">
                  <c:v>-57.671569553942419</c:v>
                </c:pt>
                <c:pt idx="494">
                  <c:v>-57.637172741273076</c:v>
                </c:pt>
                <c:pt idx="495">
                  <c:v>-57.602291711169485</c:v>
                </c:pt>
                <c:pt idx="496">
                  <c:v>-57.566287340272254</c:v>
                </c:pt>
                <c:pt idx="497">
                  <c:v>-57.533359014075586</c:v>
                </c:pt>
                <c:pt idx="498">
                  <c:v>-57.499751742002076</c:v>
                </c:pt>
                <c:pt idx="499">
                  <c:v>-57.459221918253533</c:v>
                </c:pt>
                <c:pt idx="500">
                  <c:v>-57.420633831803201</c:v>
                </c:pt>
                <c:pt idx="501">
                  <c:v>-57.378591686472618</c:v>
                </c:pt>
                <c:pt idx="502">
                  <c:v>-57.337544251326634</c:v>
                </c:pt>
                <c:pt idx="503">
                  <c:v>-57.297618487020756</c:v>
                </c:pt>
                <c:pt idx="504">
                  <c:v>-57.261026868143006</c:v>
                </c:pt>
                <c:pt idx="505">
                  <c:v>-57.224561247732424</c:v>
                </c:pt>
                <c:pt idx="506">
                  <c:v>-57.190770810024631</c:v>
                </c:pt>
                <c:pt idx="507">
                  <c:v>-57.147428947181112</c:v>
                </c:pt>
                <c:pt idx="508">
                  <c:v>-57.107878920192903</c:v>
                </c:pt>
                <c:pt idx="509">
                  <c:v>-57.072875331192449</c:v>
                </c:pt>
                <c:pt idx="510">
                  <c:v>-57.037780427809039</c:v>
                </c:pt>
                <c:pt idx="511">
                  <c:v>-56.99461604570287</c:v>
                </c:pt>
                <c:pt idx="512">
                  <c:v>-56.952498689216469</c:v>
                </c:pt>
                <c:pt idx="513">
                  <c:v>-56.910096724045701</c:v>
                </c:pt>
                <c:pt idx="514">
                  <c:v>-56.875752013083442</c:v>
                </c:pt>
                <c:pt idx="515">
                  <c:v>-56.842929683670818</c:v>
                </c:pt>
                <c:pt idx="516">
                  <c:v>-56.805824905539666</c:v>
                </c:pt>
                <c:pt idx="517">
                  <c:v>-56.772001013095846</c:v>
                </c:pt>
                <c:pt idx="518">
                  <c:v>-56.732753773680301</c:v>
                </c:pt>
                <c:pt idx="519">
                  <c:v>-56.692107792506917</c:v>
                </c:pt>
                <c:pt idx="520">
                  <c:v>-56.648116512233386</c:v>
                </c:pt>
                <c:pt idx="521">
                  <c:v>-56.610554735648407</c:v>
                </c:pt>
                <c:pt idx="522">
                  <c:v>-56.568729657118254</c:v>
                </c:pt>
                <c:pt idx="523">
                  <c:v>-56.532548373341314</c:v>
                </c:pt>
                <c:pt idx="524">
                  <c:v>-56.499939467816347</c:v>
                </c:pt>
                <c:pt idx="525">
                  <c:v>-56.463884401739236</c:v>
                </c:pt>
                <c:pt idx="526">
                  <c:v>-56.42509068715259</c:v>
                </c:pt>
                <c:pt idx="527">
                  <c:v>-56.387251872515861</c:v>
                </c:pt>
                <c:pt idx="528">
                  <c:v>-56.348508779510809</c:v>
                </c:pt>
                <c:pt idx="529">
                  <c:v>-56.300432842739198</c:v>
                </c:pt>
                <c:pt idx="530">
                  <c:v>-56.267062020628032</c:v>
                </c:pt>
                <c:pt idx="531">
                  <c:v>-56.223809809691474</c:v>
                </c:pt>
                <c:pt idx="532">
                  <c:v>-56.181255742036257</c:v>
                </c:pt>
                <c:pt idx="533">
                  <c:v>-56.151180716227785</c:v>
                </c:pt>
                <c:pt idx="534">
                  <c:v>-56.113695689219142</c:v>
                </c:pt>
                <c:pt idx="535">
                  <c:v>-56.080922329758209</c:v>
                </c:pt>
                <c:pt idx="536">
                  <c:v>-56.042835352950775</c:v>
                </c:pt>
                <c:pt idx="537">
                  <c:v>-56.010693755414621</c:v>
                </c:pt>
                <c:pt idx="538">
                  <c:v>-55.975878896024028</c:v>
                </c:pt>
                <c:pt idx="539">
                  <c:v>-55.940575062313897</c:v>
                </c:pt>
                <c:pt idx="540">
                  <c:v>-55.90707299126413</c:v>
                </c:pt>
                <c:pt idx="541">
                  <c:v>-55.872723833383901</c:v>
                </c:pt>
                <c:pt idx="542">
                  <c:v>-55.834419335917232</c:v>
                </c:pt>
                <c:pt idx="543">
                  <c:v>-55.791733102238666</c:v>
                </c:pt>
                <c:pt idx="544">
                  <c:v>-55.750586750920021</c:v>
                </c:pt>
                <c:pt idx="545">
                  <c:v>-55.711395460545603</c:v>
                </c:pt>
                <c:pt idx="546">
                  <c:v>-55.677235692083002</c:v>
                </c:pt>
                <c:pt idx="547">
                  <c:v>-55.642076295912318</c:v>
                </c:pt>
                <c:pt idx="548">
                  <c:v>-55.607092641790231</c:v>
                </c:pt>
                <c:pt idx="549">
                  <c:v>-55.570742938314524</c:v>
                </c:pt>
                <c:pt idx="550">
                  <c:v>-55.539112928818739</c:v>
                </c:pt>
                <c:pt idx="551">
                  <c:v>-55.501002063430761</c:v>
                </c:pt>
                <c:pt idx="552">
                  <c:v>-55.46472797980428</c:v>
                </c:pt>
                <c:pt idx="553">
                  <c:v>-55.427900505970641</c:v>
                </c:pt>
                <c:pt idx="554">
                  <c:v>-55.394573920359875</c:v>
                </c:pt>
                <c:pt idx="555">
                  <c:v>-55.361583257811915</c:v>
                </c:pt>
                <c:pt idx="556">
                  <c:v>-55.326320431708027</c:v>
                </c:pt>
                <c:pt idx="557">
                  <c:v>-55.289776477950895</c:v>
                </c:pt>
                <c:pt idx="558">
                  <c:v>-55.253222480671596</c:v>
                </c:pt>
                <c:pt idx="559">
                  <c:v>-55.21927675400687</c:v>
                </c:pt>
                <c:pt idx="560">
                  <c:v>-55.186025168215224</c:v>
                </c:pt>
                <c:pt idx="561">
                  <c:v>-55.149268126403555</c:v>
                </c:pt>
                <c:pt idx="562">
                  <c:v>-55.111550879152404</c:v>
                </c:pt>
                <c:pt idx="563">
                  <c:v>-55.074034593018808</c:v>
                </c:pt>
                <c:pt idx="564">
                  <c:v>-55.032719976702865</c:v>
                </c:pt>
                <c:pt idx="565">
                  <c:v>-55.001155570021837</c:v>
                </c:pt>
                <c:pt idx="566">
                  <c:v>-54.960466081464418</c:v>
                </c:pt>
                <c:pt idx="567">
                  <c:v>-54.923558665547716</c:v>
                </c:pt>
                <c:pt idx="568">
                  <c:v>-54.8796658700264</c:v>
                </c:pt>
                <c:pt idx="569">
                  <c:v>-54.844352994177882</c:v>
                </c:pt>
                <c:pt idx="570">
                  <c:v>-54.808842951400948</c:v>
                </c:pt>
                <c:pt idx="571">
                  <c:v>-54.774798508486327</c:v>
                </c:pt>
                <c:pt idx="572">
                  <c:v>-54.74333896902867</c:v>
                </c:pt>
                <c:pt idx="573">
                  <c:v>-54.70844891806415</c:v>
                </c:pt>
                <c:pt idx="574">
                  <c:v>-54.67498844745235</c:v>
                </c:pt>
                <c:pt idx="575">
                  <c:v>-54.637997455801468</c:v>
                </c:pt>
                <c:pt idx="576">
                  <c:v>-54.600167195368627</c:v>
                </c:pt>
                <c:pt idx="577">
                  <c:v>-54.565672901807403</c:v>
                </c:pt>
                <c:pt idx="578">
                  <c:v>-54.533727969314981</c:v>
                </c:pt>
                <c:pt idx="579">
                  <c:v>-54.499612272905338</c:v>
                </c:pt>
                <c:pt idx="580">
                  <c:v>-54.462136584421458</c:v>
                </c:pt>
                <c:pt idx="581">
                  <c:v>-54.424815807542231</c:v>
                </c:pt>
                <c:pt idx="582">
                  <c:v>-54.391843129245061</c:v>
                </c:pt>
                <c:pt idx="583">
                  <c:v>-54.355424364758235</c:v>
                </c:pt>
                <c:pt idx="584">
                  <c:v>-54.321416073722645</c:v>
                </c:pt>
                <c:pt idx="585">
                  <c:v>-54.282154396999388</c:v>
                </c:pt>
                <c:pt idx="586">
                  <c:v>-54.246156857110009</c:v>
                </c:pt>
                <c:pt idx="587">
                  <c:v>-54.209786072544233</c:v>
                </c:pt>
                <c:pt idx="588">
                  <c:v>-54.169408550704091</c:v>
                </c:pt>
                <c:pt idx="589">
                  <c:v>-54.126903102844679</c:v>
                </c:pt>
                <c:pt idx="590">
                  <c:v>-54.09104699459175</c:v>
                </c:pt>
                <c:pt idx="591">
                  <c:v>-54.056103202709082</c:v>
                </c:pt>
                <c:pt idx="592">
                  <c:v>-54.019521164799158</c:v>
                </c:pt>
                <c:pt idx="593">
                  <c:v>-53.984945137642825</c:v>
                </c:pt>
                <c:pt idx="594">
                  <c:v>-53.954467922984733</c:v>
                </c:pt>
                <c:pt idx="595">
                  <c:v>-53.922078265965382</c:v>
                </c:pt>
                <c:pt idx="596">
                  <c:v>-53.887114318096167</c:v>
                </c:pt>
                <c:pt idx="597">
                  <c:v>-53.854643138010701</c:v>
                </c:pt>
                <c:pt idx="598">
                  <c:v>-53.818673960875117</c:v>
                </c:pt>
                <c:pt idx="599">
                  <c:v>-53.780568379806738</c:v>
                </c:pt>
                <c:pt idx="600">
                  <c:v>-53.743281330866864</c:v>
                </c:pt>
                <c:pt idx="601">
                  <c:v>-53.713016109641046</c:v>
                </c:pt>
                <c:pt idx="602">
                  <c:v>-53.678316009187583</c:v>
                </c:pt>
                <c:pt idx="603">
                  <c:v>-53.642301152605711</c:v>
                </c:pt>
                <c:pt idx="604">
                  <c:v>-53.603869733977845</c:v>
                </c:pt>
                <c:pt idx="605">
                  <c:v>-53.571823334248961</c:v>
                </c:pt>
                <c:pt idx="606">
                  <c:v>-53.540512609508056</c:v>
                </c:pt>
                <c:pt idx="607">
                  <c:v>-53.504569820488541</c:v>
                </c:pt>
                <c:pt idx="608">
                  <c:v>-53.477524087221965</c:v>
                </c:pt>
                <c:pt idx="609">
                  <c:v>-53.445773616266365</c:v>
                </c:pt>
                <c:pt idx="610">
                  <c:v>-53.413477925269149</c:v>
                </c:pt>
                <c:pt idx="611">
                  <c:v>-53.383915672879084</c:v>
                </c:pt>
                <c:pt idx="612">
                  <c:v>-53.354395094232146</c:v>
                </c:pt>
                <c:pt idx="613">
                  <c:v>-53.317688612767384</c:v>
                </c:pt>
                <c:pt idx="614">
                  <c:v>-53.276880712434192</c:v>
                </c:pt>
                <c:pt idx="615">
                  <c:v>-53.244932706302208</c:v>
                </c:pt>
                <c:pt idx="616">
                  <c:v>-53.21343738548704</c:v>
                </c:pt>
                <c:pt idx="617">
                  <c:v>-53.181109296462111</c:v>
                </c:pt>
                <c:pt idx="618">
                  <c:v>-53.147331107860921</c:v>
                </c:pt>
                <c:pt idx="619">
                  <c:v>-53.11282223541771</c:v>
                </c:pt>
                <c:pt idx="620">
                  <c:v>-53.078235249871327</c:v>
                </c:pt>
                <c:pt idx="621">
                  <c:v>-53.04960544683</c:v>
                </c:pt>
                <c:pt idx="622">
                  <c:v>-53.015063868319004</c:v>
                </c:pt>
                <c:pt idx="623">
                  <c:v>-52.98294679405079</c:v>
                </c:pt>
                <c:pt idx="624">
                  <c:v>-52.95232526605929</c:v>
                </c:pt>
                <c:pt idx="625">
                  <c:v>-52.921174954684858</c:v>
                </c:pt>
                <c:pt idx="626">
                  <c:v>-52.885257655149857</c:v>
                </c:pt>
                <c:pt idx="627">
                  <c:v>-52.849596537224443</c:v>
                </c:pt>
                <c:pt idx="628">
                  <c:v>-52.824155928272177</c:v>
                </c:pt>
                <c:pt idx="629">
                  <c:v>-52.790159417511546</c:v>
                </c:pt>
                <c:pt idx="630">
                  <c:v>-52.756634939371807</c:v>
                </c:pt>
                <c:pt idx="631">
                  <c:v>-52.71689334607187</c:v>
                </c:pt>
                <c:pt idx="632">
                  <c:v>-52.688955339237324</c:v>
                </c:pt>
                <c:pt idx="633">
                  <c:v>-52.64813851187786</c:v>
                </c:pt>
                <c:pt idx="634">
                  <c:v>-52.622483335119611</c:v>
                </c:pt>
                <c:pt idx="635">
                  <c:v>-52.595028107573484</c:v>
                </c:pt>
                <c:pt idx="636">
                  <c:v>-52.562064311474572</c:v>
                </c:pt>
                <c:pt idx="637">
                  <c:v>-52.528442494380315</c:v>
                </c:pt>
                <c:pt idx="638">
                  <c:v>-52.498397256224621</c:v>
                </c:pt>
                <c:pt idx="639">
                  <c:v>-52.460350195582322</c:v>
                </c:pt>
                <c:pt idx="640">
                  <c:v>-52.432043800354307</c:v>
                </c:pt>
                <c:pt idx="641">
                  <c:v>-52.405930003853456</c:v>
                </c:pt>
                <c:pt idx="642">
                  <c:v>-52.374456137979422</c:v>
                </c:pt>
                <c:pt idx="643">
                  <c:v>-52.346262821511715</c:v>
                </c:pt>
                <c:pt idx="644">
                  <c:v>-52.313712948694302</c:v>
                </c:pt>
                <c:pt idx="645">
                  <c:v>-52.282323155265772</c:v>
                </c:pt>
                <c:pt idx="646">
                  <c:v>-52.249414187963907</c:v>
                </c:pt>
                <c:pt idx="647">
                  <c:v>-52.216239243133487</c:v>
                </c:pt>
                <c:pt idx="648">
                  <c:v>-52.186547438833045</c:v>
                </c:pt>
                <c:pt idx="649">
                  <c:v>-52.152900213604369</c:v>
                </c:pt>
                <c:pt idx="650">
                  <c:v>-52.123724360791826</c:v>
                </c:pt>
                <c:pt idx="651">
                  <c:v>-52.08877239482031</c:v>
                </c:pt>
                <c:pt idx="652">
                  <c:v>-52.056169766782062</c:v>
                </c:pt>
                <c:pt idx="653">
                  <c:v>-52.020658228296369</c:v>
                </c:pt>
                <c:pt idx="654">
                  <c:v>-51.986599252680307</c:v>
                </c:pt>
                <c:pt idx="655">
                  <c:v>-51.950145345395256</c:v>
                </c:pt>
                <c:pt idx="656">
                  <c:v>-51.917901413089936</c:v>
                </c:pt>
                <c:pt idx="657">
                  <c:v>-51.886528540966808</c:v>
                </c:pt>
                <c:pt idx="658">
                  <c:v>-51.853914821272809</c:v>
                </c:pt>
                <c:pt idx="659">
                  <c:v>-51.824859090113961</c:v>
                </c:pt>
                <c:pt idx="660">
                  <c:v>-51.79846322777739</c:v>
                </c:pt>
                <c:pt idx="661">
                  <c:v>-51.759411675740992</c:v>
                </c:pt>
                <c:pt idx="662">
                  <c:v>-51.728090713179384</c:v>
                </c:pt>
                <c:pt idx="663">
                  <c:v>-51.697242681398947</c:v>
                </c:pt>
                <c:pt idx="664">
                  <c:v>-51.666155104240389</c:v>
                </c:pt>
                <c:pt idx="665">
                  <c:v>-51.636358408697447</c:v>
                </c:pt>
                <c:pt idx="666">
                  <c:v>-51.604785897137816</c:v>
                </c:pt>
                <c:pt idx="667">
                  <c:v>-51.568552133728005</c:v>
                </c:pt>
                <c:pt idx="668">
                  <c:v>-51.534375093179577</c:v>
                </c:pt>
                <c:pt idx="669">
                  <c:v>-51.50007115318769</c:v>
                </c:pt>
                <c:pt idx="670">
                  <c:v>-51.469064673569818</c:v>
                </c:pt>
                <c:pt idx="671">
                  <c:v>-51.42864752386923</c:v>
                </c:pt>
                <c:pt idx="672">
                  <c:v>-51.393864300456556</c:v>
                </c:pt>
                <c:pt idx="673">
                  <c:v>-51.357987396221262</c:v>
                </c:pt>
                <c:pt idx="674">
                  <c:v>-51.325785215749306</c:v>
                </c:pt>
                <c:pt idx="675">
                  <c:v>-51.291687190327096</c:v>
                </c:pt>
                <c:pt idx="676">
                  <c:v>-51.257224092887071</c:v>
                </c:pt>
                <c:pt idx="677">
                  <c:v>-51.228589872935572</c:v>
                </c:pt>
                <c:pt idx="678">
                  <c:v>-51.191634567459289</c:v>
                </c:pt>
                <c:pt idx="679">
                  <c:v>-51.149857065836315</c:v>
                </c:pt>
                <c:pt idx="680">
                  <c:v>-51.121764992000266</c:v>
                </c:pt>
                <c:pt idx="681">
                  <c:v>-51.094477364398657</c:v>
                </c:pt>
                <c:pt idx="682">
                  <c:v>-51.06265252709683</c:v>
                </c:pt>
                <c:pt idx="683">
                  <c:v>-51.023027597786637</c:v>
                </c:pt>
                <c:pt idx="684">
                  <c:v>-50.987919931321542</c:v>
                </c:pt>
                <c:pt idx="685">
                  <c:v>-50.957998570183022</c:v>
                </c:pt>
                <c:pt idx="686">
                  <c:v>-50.921055255043342</c:v>
                </c:pt>
                <c:pt idx="687">
                  <c:v>-50.886296192015536</c:v>
                </c:pt>
                <c:pt idx="688">
                  <c:v>-50.857898637044173</c:v>
                </c:pt>
                <c:pt idx="689">
                  <c:v>-50.82357744703468</c:v>
                </c:pt>
                <c:pt idx="690">
                  <c:v>-50.790279286206584</c:v>
                </c:pt>
                <c:pt idx="691">
                  <c:v>-50.762962519114168</c:v>
                </c:pt>
                <c:pt idx="692">
                  <c:v>-50.72665663696209</c:v>
                </c:pt>
                <c:pt idx="693">
                  <c:v>-50.698361863738455</c:v>
                </c:pt>
                <c:pt idx="694">
                  <c:v>-50.670662172969003</c:v>
                </c:pt>
                <c:pt idx="695">
                  <c:v>-50.637440261861855</c:v>
                </c:pt>
                <c:pt idx="696">
                  <c:v>-50.603663847266404</c:v>
                </c:pt>
                <c:pt idx="697">
                  <c:v>-50.572583435426239</c:v>
                </c:pt>
                <c:pt idx="698">
                  <c:v>-50.532198617962592</c:v>
                </c:pt>
                <c:pt idx="699">
                  <c:v>-50.496384794228589</c:v>
                </c:pt>
                <c:pt idx="700">
                  <c:v>-50.464250734543995</c:v>
                </c:pt>
                <c:pt idx="701">
                  <c:v>-50.432057194534138</c:v>
                </c:pt>
                <c:pt idx="702">
                  <c:v>-50.400838623841565</c:v>
                </c:pt>
                <c:pt idx="703">
                  <c:v>-50.366780947326646</c:v>
                </c:pt>
                <c:pt idx="704">
                  <c:v>-50.337766844239979</c:v>
                </c:pt>
                <c:pt idx="705">
                  <c:v>-50.304363946114606</c:v>
                </c:pt>
                <c:pt idx="706">
                  <c:v>-50.273002906371545</c:v>
                </c:pt>
                <c:pt idx="707">
                  <c:v>-50.241570430389402</c:v>
                </c:pt>
                <c:pt idx="708">
                  <c:v>-50.20761753223114</c:v>
                </c:pt>
                <c:pt idx="709">
                  <c:v>-50.176416213350521</c:v>
                </c:pt>
                <c:pt idx="710">
                  <c:v>-50.142157259497552</c:v>
                </c:pt>
                <c:pt idx="711">
                  <c:v>-50.110236252925517</c:v>
                </c:pt>
                <c:pt idx="712">
                  <c:v>-50.074842882348335</c:v>
                </c:pt>
                <c:pt idx="713">
                  <c:v>-50.045748786693167</c:v>
                </c:pt>
                <c:pt idx="714">
                  <c:v>-50.012937347324353</c:v>
                </c:pt>
                <c:pt idx="715">
                  <c:v>-49.980961439671617</c:v>
                </c:pt>
                <c:pt idx="716">
                  <c:v>-49.947341882181718</c:v>
                </c:pt>
                <c:pt idx="717">
                  <c:v>-49.909374270961152</c:v>
                </c:pt>
                <c:pt idx="718">
                  <c:v>-49.875284817444864</c:v>
                </c:pt>
                <c:pt idx="719">
                  <c:v>-49.841830376304884</c:v>
                </c:pt>
                <c:pt idx="720">
                  <c:v>-49.808433200311796</c:v>
                </c:pt>
                <c:pt idx="721">
                  <c:v>-49.777320565623796</c:v>
                </c:pt>
                <c:pt idx="722">
                  <c:v>-49.752937430742747</c:v>
                </c:pt>
                <c:pt idx="723">
                  <c:v>-49.716282619356363</c:v>
                </c:pt>
                <c:pt idx="724">
                  <c:v>-49.686524310364561</c:v>
                </c:pt>
                <c:pt idx="725">
                  <c:v>-49.65552754551932</c:v>
                </c:pt>
                <c:pt idx="726">
                  <c:v>-49.626750961349828</c:v>
                </c:pt>
                <c:pt idx="727">
                  <c:v>-49.598352001843764</c:v>
                </c:pt>
                <c:pt idx="728">
                  <c:v>-49.558644571146246</c:v>
                </c:pt>
                <c:pt idx="729">
                  <c:v>-49.529685019642912</c:v>
                </c:pt>
                <c:pt idx="730">
                  <c:v>-49.502389852241123</c:v>
                </c:pt>
                <c:pt idx="731">
                  <c:v>-49.468615315714374</c:v>
                </c:pt>
                <c:pt idx="732">
                  <c:v>-49.431337550694721</c:v>
                </c:pt>
                <c:pt idx="733">
                  <c:v>-49.396290412819241</c:v>
                </c:pt>
                <c:pt idx="734">
                  <c:v>-49.36584037884478</c:v>
                </c:pt>
                <c:pt idx="735">
                  <c:v>-49.33680533563124</c:v>
                </c:pt>
                <c:pt idx="736">
                  <c:v>-49.306335094199682</c:v>
                </c:pt>
                <c:pt idx="737">
                  <c:v>-49.277122908517825</c:v>
                </c:pt>
                <c:pt idx="738">
                  <c:v>-49.246056199905141</c:v>
                </c:pt>
                <c:pt idx="739">
                  <c:v>-49.213395254295321</c:v>
                </c:pt>
                <c:pt idx="740">
                  <c:v>-49.178702783603512</c:v>
                </c:pt>
                <c:pt idx="741">
                  <c:v>-49.147562002891448</c:v>
                </c:pt>
                <c:pt idx="742">
                  <c:v>-49.111367975098659</c:v>
                </c:pt>
                <c:pt idx="743">
                  <c:v>-49.075472939291188</c:v>
                </c:pt>
                <c:pt idx="744">
                  <c:v>-49.043049002002363</c:v>
                </c:pt>
                <c:pt idx="745">
                  <c:v>-49.012706751187565</c:v>
                </c:pt>
                <c:pt idx="746">
                  <c:v>-48.978601667960447</c:v>
                </c:pt>
                <c:pt idx="747">
                  <c:v>-48.942655750334453</c:v>
                </c:pt>
                <c:pt idx="748">
                  <c:v>-48.915011781219533</c:v>
                </c:pt>
                <c:pt idx="749">
                  <c:v>-48.885297537695948</c:v>
                </c:pt>
                <c:pt idx="750">
                  <c:v>-48.851073331286102</c:v>
                </c:pt>
                <c:pt idx="751">
                  <c:v>-48.820757342442505</c:v>
                </c:pt>
                <c:pt idx="752">
                  <c:v>-48.784754522791559</c:v>
                </c:pt>
                <c:pt idx="753">
                  <c:v>-48.748216308381572</c:v>
                </c:pt>
                <c:pt idx="754">
                  <c:v>-48.710087226442354</c:v>
                </c:pt>
                <c:pt idx="755">
                  <c:v>-48.677505720951757</c:v>
                </c:pt>
                <c:pt idx="756">
                  <c:v>-48.641183090188918</c:v>
                </c:pt>
                <c:pt idx="757">
                  <c:v>-48.607246893847986</c:v>
                </c:pt>
                <c:pt idx="758">
                  <c:v>-48.572092332119965</c:v>
                </c:pt>
                <c:pt idx="759">
                  <c:v>-48.538005504284499</c:v>
                </c:pt>
                <c:pt idx="760">
                  <c:v>-48.508642798607326</c:v>
                </c:pt>
                <c:pt idx="761">
                  <c:v>-48.476390035748892</c:v>
                </c:pt>
                <c:pt idx="762">
                  <c:v>-48.4388907429515</c:v>
                </c:pt>
                <c:pt idx="763">
                  <c:v>-48.405768053151789</c:v>
                </c:pt>
                <c:pt idx="764">
                  <c:v>-48.369299877383582</c:v>
                </c:pt>
                <c:pt idx="765">
                  <c:v>-48.335880827044761</c:v>
                </c:pt>
                <c:pt idx="766">
                  <c:v>-48.300100376614679</c:v>
                </c:pt>
                <c:pt idx="767">
                  <c:v>-48.266577949592488</c:v>
                </c:pt>
                <c:pt idx="768">
                  <c:v>-48.23215925315526</c:v>
                </c:pt>
                <c:pt idx="769">
                  <c:v>-48.195471855906305</c:v>
                </c:pt>
                <c:pt idx="770">
                  <c:v>-48.16390990681009</c:v>
                </c:pt>
                <c:pt idx="771">
                  <c:v>-48.131728592709308</c:v>
                </c:pt>
                <c:pt idx="772">
                  <c:v>-48.097340973917099</c:v>
                </c:pt>
                <c:pt idx="773">
                  <c:v>-48.062655072427447</c:v>
                </c:pt>
                <c:pt idx="774">
                  <c:v>-48.02451540337519</c:v>
                </c:pt>
                <c:pt idx="775">
                  <c:v>-47.98235645287356</c:v>
                </c:pt>
                <c:pt idx="776">
                  <c:v>-47.945541745115378</c:v>
                </c:pt>
                <c:pt idx="777">
                  <c:v>-47.917358304019146</c:v>
                </c:pt>
                <c:pt idx="778">
                  <c:v>-47.880648129196359</c:v>
                </c:pt>
                <c:pt idx="779">
                  <c:v>-47.848058048490529</c:v>
                </c:pt>
                <c:pt idx="780">
                  <c:v>-47.815381809134948</c:v>
                </c:pt>
                <c:pt idx="781">
                  <c:v>-47.778098850382591</c:v>
                </c:pt>
                <c:pt idx="782">
                  <c:v>-47.741036963805087</c:v>
                </c:pt>
                <c:pt idx="783">
                  <c:v>-47.704284481674975</c:v>
                </c:pt>
                <c:pt idx="784">
                  <c:v>-47.669733029906865</c:v>
                </c:pt>
                <c:pt idx="785">
                  <c:v>-47.633671348231971</c:v>
                </c:pt>
                <c:pt idx="786">
                  <c:v>-47.599739403902447</c:v>
                </c:pt>
                <c:pt idx="787">
                  <c:v>-47.564696313336583</c:v>
                </c:pt>
                <c:pt idx="788">
                  <c:v>-47.527776523364196</c:v>
                </c:pt>
                <c:pt idx="789">
                  <c:v>-47.490773503878003</c:v>
                </c:pt>
                <c:pt idx="790">
                  <c:v>-47.453856013901699</c:v>
                </c:pt>
                <c:pt idx="791">
                  <c:v>-47.420570570548747</c:v>
                </c:pt>
                <c:pt idx="792">
                  <c:v>-47.382157082112258</c:v>
                </c:pt>
                <c:pt idx="793">
                  <c:v>-47.346191290586717</c:v>
                </c:pt>
                <c:pt idx="794">
                  <c:v>-47.315542442793259</c:v>
                </c:pt>
                <c:pt idx="795">
                  <c:v>-47.283664383079383</c:v>
                </c:pt>
                <c:pt idx="796">
                  <c:v>-47.251705058286532</c:v>
                </c:pt>
                <c:pt idx="797">
                  <c:v>-47.219181055274888</c:v>
                </c:pt>
                <c:pt idx="798">
                  <c:v>-47.178455179727166</c:v>
                </c:pt>
                <c:pt idx="799">
                  <c:v>-47.14467036003137</c:v>
                </c:pt>
                <c:pt idx="800">
                  <c:v>-47.111678475220259</c:v>
                </c:pt>
                <c:pt idx="801">
                  <c:v>-47.07441456439129</c:v>
                </c:pt>
                <c:pt idx="802">
                  <c:v>-47.041881898045261</c:v>
                </c:pt>
                <c:pt idx="803">
                  <c:v>-47.003109251816042</c:v>
                </c:pt>
                <c:pt idx="804">
                  <c:v>-46.971523341522186</c:v>
                </c:pt>
                <c:pt idx="805">
                  <c:v>-46.939200884282201</c:v>
                </c:pt>
                <c:pt idx="806">
                  <c:v>-46.899196639016964</c:v>
                </c:pt>
                <c:pt idx="807">
                  <c:v>-46.860110091833519</c:v>
                </c:pt>
                <c:pt idx="808">
                  <c:v>-46.829695041470302</c:v>
                </c:pt>
                <c:pt idx="809">
                  <c:v>-46.788693352199843</c:v>
                </c:pt>
                <c:pt idx="810">
                  <c:v>-46.748713434961218</c:v>
                </c:pt>
                <c:pt idx="811">
                  <c:v>-46.709700694590907</c:v>
                </c:pt>
                <c:pt idx="812">
                  <c:v>-46.675738869682519</c:v>
                </c:pt>
                <c:pt idx="813">
                  <c:v>-46.636999270794561</c:v>
                </c:pt>
                <c:pt idx="814">
                  <c:v>-46.5965120270819</c:v>
                </c:pt>
                <c:pt idx="815">
                  <c:v>-46.5600158663147</c:v>
                </c:pt>
                <c:pt idx="816">
                  <c:v>-46.520271560008609</c:v>
                </c:pt>
                <c:pt idx="817">
                  <c:v>-46.48073324635989</c:v>
                </c:pt>
                <c:pt idx="818">
                  <c:v>-46.440342398531428</c:v>
                </c:pt>
                <c:pt idx="819">
                  <c:v>-46.398900198693795</c:v>
                </c:pt>
                <c:pt idx="820">
                  <c:v>-46.361402034349297</c:v>
                </c:pt>
                <c:pt idx="821">
                  <c:v>-46.325899407236207</c:v>
                </c:pt>
                <c:pt idx="822">
                  <c:v>-46.285380575701311</c:v>
                </c:pt>
                <c:pt idx="823">
                  <c:v>-46.249052739500655</c:v>
                </c:pt>
                <c:pt idx="824">
                  <c:v>-46.212810127544827</c:v>
                </c:pt>
                <c:pt idx="825">
                  <c:v>-46.179845011789709</c:v>
                </c:pt>
                <c:pt idx="826">
                  <c:v>-46.146766799308907</c:v>
                </c:pt>
                <c:pt idx="827">
                  <c:v>-46.106939609325877</c:v>
                </c:pt>
                <c:pt idx="828">
                  <c:v>-46.073502444168199</c:v>
                </c:pt>
                <c:pt idx="829">
                  <c:v>-46.0332028741432</c:v>
                </c:pt>
                <c:pt idx="830">
                  <c:v>-45.993798992708705</c:v>
                </c:pt>
                <c:pt idx="831">
                  <c:v>-45.950360019036907</c:v>
                </c:pt>
                <c:pt idx="832">
                  <c:v>-45.911338279206888</c:v>
                </c:pt>
                <c:pt idx="833">
                  <c:v>-45.864393658833976</c:v>
                </c:pt>
                <c:pt idx="834">
                  <c:v>-45.834559181470141</c:v>
                </c:pt>
                <c:pt idx="835">
                  <c:v>-45.791016849783446</c:v>
                </c:pt>
                <c:pt idx="836">
                  <c:v>-45.751084038224008</c:v>
                </c:pt>
                <c:pt idx="837">
                  <c:v>-45.713195939902164</c:v>
                </c:pt>
                <c:pt idx="838">
                  <c:v>-45.677037900192673</c:v>
                </c:pt>
                <c:pt idx="839">
                  <c:v>-45.636184859891785</c:v>
                </c:pt>
                <c:pt idx="840">
                  <c:v>-45.602043155285031</c:v>
                </c:pt>
                <c:pt idx="841">
                  <c:v>-45.568906037437969</c:v>
                </c:pt>
                <c:pt idx="842">
                  <c:v>-45.526600389825049</c:v>
                </c:pt>
                <c:pt idx="843">
                  <c:v>-45.490020347926617</c:v>
                </c:pt>
                <c:pt idx="844">
                  <c:v>-45.450648809296354</c:v>
                </c:pt>
                <c:pt idx="845">
                  <c:v>-45.409996732356106</c:v>
                </c:pt>
                <c:pt idx="846">
                  <c:v>-45.37332772508617</c:v>
                </c:pt>
                <c:pt idx="847">
                  <c:v>-45.334048735630986</c:v>
                </c:pt>
                <c:pt idx="848">
                  <c:v>-45.300075258813408</c:v>
                </c:pt>
                <c:pt idx="849">
                  <c:v>-45.257933488130433</c:v>
                </c:pt>
                <c:pt idx="850">
                  <c:v>-45.222158442174589</c:v>
                </c:pt>
                <c:pt idx="851">
                  <c:v>-45.181998123305902</c:v>
                </c:pt>
                <c:pt idx="852">
                  <c:v>-45.140801522712763</c:v>
                </c:pt>
                <c:pt idx="853">
                  <c:v>-45.100914200277415</c:v>
                </c:pt>
                <c:pt idx="854">
                  <c:v>-45.059329490333113</c:v>
                </c:pt>
                <c:pt idx="855">
                  <c:v>-45.023053150860946</c:v>
                </c:pt>
                <c:pt idx="856">
                  <c:v>-44.986359146820803</c:v>
                </c:pt>
                <c:pt idx="857">
                  <c:v>-44.941074554794412</c:v>
                </c:pt>
                <c:pt idx="858">
                  <c:v>-44.901863407468085</c:v>
                </c:pt>
                <c:pt idx="859">
                  <c:v>-44.866800031605507</c:v>
                </c:pt>
                <c:pt idx="860">
                  <c:v>-44.826564704253698</c:v>
                </c:pt>
                <c:pt idx="861">
                  <c:v>-44.788017604089916</c:v>
                </c:pt>
                <c:pt idx="862">
                  <c:v>-44.749011878523959</c:v>
                </c:pt>
                <c:pt idx="863">
                  <c:v>-44.705225694588307</c:v>
                </c:pt>
                <c:pt idx="864">
                  <c:v>-44.664140928640023</c:v>
                </c:pt>
                <c:pt idx="865">
                  <c:v>-44.621100504350096</c:v>
                </c:pt>
                <c:pt idx="866">
                  <c:v>-44.566252102035932</c:v>
                </c:pt>
                <c:pt idx="867">
                  <c:v>-44.520835949654128</c:v>
                </c:pt>
                <c:pt idx="868">
                  <c:v>-44.476896238851381</c:v>
                </c:pt>
                <c:pt idx="869">
                  <c:v>-44.435951153126268</c:v>
                </c:pt>
                <c:pt idx="870">
                  <c:v>-44.388402873176119</c:v>
                </c:pt>
                <c:pt idx="871">
                  <c:v>-44.343141633067418</c:v>
                </c:pt>
                <c:pt idx="872">
                  <c:v>-44.292524295511868</c:v>
                </c:pt>
                <c:pt idx="873">
                  <c:v>-44.242072472534176</c:v>
                </c:pt>
                <c:pt idx="874">
                  <c:v>-44.203397934613548</c:v>
                </c:pt>
                <c:pt idx="875">
                  <c:v>-44.147841915543012</c:v>
                </c:pt>
                <c:pt idx="876">
                  <c:v>-44.102701103814667</c:v>
                </c:pt>
                <c:pt idx="877">
                  <c:v>-44.054103090746722</c:v>
                </c:pt>
                <c:pt idx="878">
                  <c:v>-44.015018173664629</c:v>
                </c:pt>
                <c:pt idx="879">
                  <c:v>-43.976134414242566</c:v>
                </c:pt>
                <c:pt idx="880">
                  <c:v>-43.937400257085628</c:v>
                </c:pt>
                <c:pt idx="881">
                  <c:v>-43.893291421087909</c:v>
                </c:pt>
                <c:pt idx="882">
                  <c:v>-43.844525072321261</c:v>
                </c:pt>
                <c:pt idx="883">
                  <c:v>-43.795479991462216</c:v>
                </c:pt>
                <c:pt idx="884">
                  <c:v>-43.747844395818319</c:v>
                </c:pt>
                <c:pt idx="885">
                  <c:v>-43.695749757412514</c:v>
                </c:pt>
                <c:pt idx="886">
                  <c:v>-43.650613809794748</c:v>
                </c:pt>
                <c:pt idx="887">
                  <c:v>-43.605082354230902</c:v>
                </c:pt>
                <c:pt idx="888">
                  <c:v>-43.550216035530013</c:v>
                </c:pt>
                <c:pt idx="889">
                  <c:v>-43.507934325867865</c:v>
                </c:pt>
                <c:pt idx="890">
                  <c:v>-43.457926440725174</c:v>
                </c:pt>
                <c:pt idx="891">
                  <c:v>-43.402599951243346</c:v>
                </c:pt>
                <c:pt idx="892">
                  <c:v>-43.357775298026141</c:v>
                </c:pt>
                <c:pt idx="893">
                  <c:v>-43.302425466296484</c:v>
                </c:pt>
                <c:pt idx="894">
                  <c:v>-43.252430380077683</c:v>
                </c:pt>
                <c:pt idx="895">
                  <c:v>-43.199645312578866</c:v>
                </c:pt>
                <c:pt idx="896">
                  <c:v>-43.133011419184925</c:v>
                </c:pt>
                <c:pt idx="897">
                  <c:v>-43.081129842028275</c:v>
                </c:pt>
                <c:pt idx="898">
                  <c:v>-43.026144532090726</c:v>
                </c:pt>
                <c:pt idx="899">
                  <c:v>-42.972696009586329</c:v>
                </c:pt>
                <c:pt idx="900">
                  <c:v>-42.912270628869805</c:v>
                </c:pt>
                <c:pt idx="901">
                  <c:v>-42.86450857847079</c:v>
                </c:pt>
                <c:pt idx="902">
                  <c:v>-42.804053909631676</c:v>
                </c:pt>
                <c:pt idx="903">
                  <c:v>-42.746136304632699</c:v>
                </c:pt>
                <c:pt idx="904">
                  <c:v>-42.693603955222827</c:v>
                </c:pt>
                <c:pt idx="905">
                  <c:v>-42.642942674782049</c:v>
                </c:pt>
                <c:pt idx="906">
                  <c:v>-42.576560655547155</c:v>
                </c:pt>
                <c:pt idx="907">
                  <c:v>-42.5203992104897</c:v>
                </c:pt>
                <c:pt idx="908">
                  <c:v>-42.478084979348452</c:v>
                </c:pt>
                <c:pt idx="909">
                  <c:v>-42.411928525465498</c:v>
                </c:pt>
                <c:pt idx="910">
                  <c:v>-42.355615119560994</c:v>
                </c:pt>
                <c:pt idx="911">
                  <c:v>-42.29969698423767</c:v>
                </c:pt>
                <c:pt idx="912">
                  <c:v>-42.237641505183603</c:v>
                </c:pt>
                <c:pt idx="913">
                  <c:v>-42.186650661613825</c:v>
                </c:pt>
                <c:pt idx="914">
                  <c:v>-42.111553376218254</c:v>
                </c:pt>
                <c:pt idx="915">
                  <c:v>-42.048151379267495</c:v>
                </c:pt>
                <c:pt idx="916">
                  <c:v>-41.988016734680656</c:v>
                </c:pt>
                <c:pt idx="917">
                  <c:v>-41.919184951817243</c:v>
                </c:pt>
                <c:pt idx="918">
                  <c:v>-41.858431194794747</c:v>
                </c:pt>
                <c:pt idx="919">
                  <c:v>-41.80050260045725</c:v>
                </c:pt>
                <c:pt idx="920">
                  <c:v>-41.733326154972644</c:v>
                </c:pt>
                <c:pt idx="921">
                  <c:v>-41.657349313507808</c:v>
                </c:pt>
                <c:pt idx="922">
                  <c:v>-41.586125000316301</c:v>
                </c:pt>
                <c:pt idx="923">
                  <c:v>-41.522493098261364</c:v>
                </c:pt>
                <c:pt idx="924">
                  <c:v>-41.455208667629066</c:v>
                </c:pt>
                <c:pt idx="925">
                  <c:v>-41.384832683255567</c:v>
                </c:pt>
                <c:pt idx="926">
                  <c:v>-41.318339762514356</c:v>
                </c:pt>
                <c:pt idx="927">
                  <c:v>-41.248977911834643</c:v>
                </c:pt>
                <c:pt idx="928">
                  <c:v>-41.177908479267103</c:v>
                </c:pt>
                <c:pt idx="929">
                  <c:v>-41.117001453824741</c:v>
                </c:pt>
                <c:pt idx="930">
                  <c:v>-41.056322355960262</c:v>
                </c:pt>
                <c:pt idx="931">
                  <c:v>-40.99269427050826</c:v>
                </c:pt>
                <c:pt idx="932">
                  <c:v>-40.913653677298385</c:v>
                </c:pt>
                <c:pt idx="933">
                  <c:v>-40.846197569007074</c:v>
                </c:pt>
                <c:pt idx="934">
                  <c:v>-40.787390816805271</c:v>
                </c:pt>
                <c:pt idx="935">
                  <c:v>-40.707956598342292</c:v>
                </c:pt>
                <c:pt idx="936">
                  <c:v>-40.630800469823711</c:v>
                </c:pt>
                <c:pt idx="937">
                  <c:v>-40.534193376630142</c:v>
                </c:pt>
                <c:pt idx="938">
                  <c:v>-40.464839335800626</c:v>
                </c:pt>
                <c:pt idx="939">
                  <c:v>-40.385474002614636</c:v>
                </c:pt>
                <c:pt idx="940">
                  <c:v>-40.300353657891655</c:v>
                </c:pt>
                <c:pt idx="941">
                  <c:v>-40.225139006554642</c:v>
                </c:pt>
                <c:pt idx="942">
                  <c:v>-40.133079448844335</c:v>
                </c:pt>
                <c:pt idx="943">
                  <c:v>-40.053114633292616</c:v>
                </c:pt>
                <c:pt idx="944">
                  <c:v>-39.96937646635795</c:v>
                </c:pt>
                <c:pt idx="945">
                  <c:v>-39.872678142245931</c:v>
                </c:pt>
                <c:pt idx="946">
                  <c:v>-39.788539727169201</c:v>
                </c:pt>
                <c:pt idx="947">
                  <c:v>-39.697104497882222</c:v>
                </c:pt>
                <c:pt idx="948">
                  <c:v>-39.589873165891646</c:v>
                </c:pt>
                <c:pt idx="949">
                  <c:v>-39.485357707428179</c:v>
                </c:pt>
                <c:pt idx="950">
                  <c:v>-39.388961527497578</c:v>
                </c:pt>
                <c:pt idx="951">
                  <c:v>-39.295443171486369</c:v>
                </c:pt>
                <c:pt idx="952">
                  <c:v>-39.205696336468115</c:v>
                </c:pt>
                <c:pt idx="953">
                  <c:v>-39.117222790628176</c:v>
                </c:pt>
                <c:pt idx="954">
                  <c:v>-39.007700755173936</c:v>
                </c:pt>
                <c:pt idx="955">
                  <c:v>-38.897561187571519</c:v>
                </c:pt>
                <c:pt idx="956">
                  <c:v>-38.796856506283589</c:v>
                </c:pt>
                <c:pt idx="957">
                  <c:v>-38.677543919851729</c:v>
                </c:pt>
                <c:pt idx="958">
                  <c:v>-38.561781225530694</c:v>
                </c:pt>
                <c:pt idx="959">
                  <c:v>-38.465682817907485</c:v>
                </c:pt>
                <c:pt idx="960">
                  <c:v>-38.35489297938274</c:v>
                </c:pt>
                <c:pt idx="961">
                  <c:v>-38.236756026464988</c:v>
                </c:pt>
                <c:pt idx="962">
                  <c:v>-38.116161502403074</c:v>
                </c:pt>
                <c:pt idx="963">
                  <c:v>-37.995708064508264</c:v>
                </c:pt>
                <c:pt idx="964">
                  <c:v>-37.876666444880961</c:v>
                </c:pt>
                <c:pt idx="965">
                  <c:v>-37.750871270078449</c:v>
                </c:pt>
                <c:pt idx="966">
                  <c:v>-37.618125839301619</c:v>
                </c:pt>
                <c:pt idx="967">
                  <c:v>-37.485241958018456</c:v>
                </c:pt>
                <c:pt idx="968">
                  <c:v>-37.358011641968083</c:v>
                </c:pt>
                <c:pt idx="969">
                  <c:v>-37.256277705803704</c:v>
                </c:pt>
                <c:pt idx="970">
                  <c:v>-37.122053007609864</c:v>
                </c:pt>
                <c:pt idx="971">
                  <c:v>-36.977061575621597</c:v>
                </c:pt>
                <c:pt idx="972">
                  <c:v>-36.83950390466174</c:v>
                </c:pt>
                <c:pt idx="973">
                  <c:v>-36.672700496931441</c:v>
                </c:pt>
                <c:pt idx="974">
                  <c:v>-36.522959136558242</c:v>
                </c:pt>
                <c:pt idx="975">
                  <c:v>-36.352780255190368</c:v>
                </c:pt>
                <c:pt idx="976">
                  <c:v>-36.196647181825867</c:v>
                </c:pt>
                <c:pt idx="977">
                  <c:v>-36.009974130423259</c:v>
                </c:pt>
                <c:pt idx="978">
                  <c:v>-35.804417278704108</c:v>
                </c:pt>
                <c:pt idx="979">
                  <c:v>-35.630179118544788</c:v>
                </c:pt>
                <c:pt idx="980">
                  <c:v>-35.434316571420254</c:v>
                </c:pt>
                <c:pt idx="981">
                  <c:v>-35.245375614797531</c:v>
                </c:pt>
                <c:pt idx="982">
                  <c:v>-35.052792688797553</c:v>
                </c:pt>
                <c:pt idx="983">
                  <c:v>-34.836018673419794</c:v>
                </c:pt>
                <c:pt idx="984">
                  <c:v>-34.625330953544712</c:v>
                </c:pt>
                <c:pt idx="985">
                  <c:v>-34.341025282299157</c:v>
                </c:pt>
                <c:pt idx="986">
                  <c:v>-34.073940169518259</c:v>
                </c:pt>
                <c:pt idx="987">
                  <c:v>-33.781987162503022</c:v>
                </c:pt>
                <c:pt idx="988">
                  <c:v>-33.518251120017183</c:v>
                </c:pt>
                <c:pt idx="989">
                  <c:v>-33.213137362910601</c:v>
                </c:pt>
                <c:pt idx="990">
                  <c:v>-32.902422086347514</c:v>
                </c:pt>
                <c:pt idx="991">
                  <c:v>-32.584915877673275</c:v>
                </c:pt>
                <c:pt idx="992">
                  <c:v>-32.089745423450879</c:v>
                </c:pt>
                <c:pt idx="993">
                  <c:v>-31.560904693048997</c:v>
                </c:pt>
                <c:pt idx="994">
                  <c:v>-31.086652034581491</c:v>
                </c:pt>
                <c:pt idx="995">
                  <c:v>-30.487333366931217</c:v>
                </c:pt>
                <c:pt idx="996">
                  <c:v>-29.793904952302853</c:v>
                </c:pt>
                <c:pt idx="997">
                  <c:v>-28.648839998820854</c:v>
                </c:pt>
                <c:pt idx="998">
                  <c:v>-27.449691302777836</c:v>
                </c:pt>
                <c:pt idx="999">
                  <c:v>-24.730503813592705</c:v>
                </c:pt>
                <c:pt idx="1000">
                  <c:v>-8.4773029775434168</c:v>
                </c:pt>
              </c:numCache>
            </c:numRef>
          </c:xVal>
          <c:yVal>
            <c:numRef>
              <c:f>'[NR-U indoor sub7 calibration_final_v3.xlsx](20,40,20,40),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C8F-4D11-8FF8-E7866A6421F5}"/>
            </c:ext>
          </c:extLst>
        </c:ser>
        <c:ser>
          <c:idx val="8"/>
          <c:order val="8"/>
          <c:tx>
            <c:strRef>
              <c:f>'[NR-U indoor sub7 calibration_final_v3.xlsx](20,40,20,40), UE RSSI'!$J$1</c:f>
              <c:strCache>
                <c:ptCount val="1"/>
                <c:pt idx="0">
                  <c:v>huawei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RSSI'!$J$2:$J$1001</c:f>
              <c:numCache>
                <c:formatCode>General</c:formatCode>
                <c:ptCount val="1000"/>
                <c:pt idx="0">
                  <c:v>-81.978999999999999</c:v>
                </c:pt>
                <c:pt idx="1">
                  <c:v>-81.634</c:v>
                </c:pt>
                <c:pt idx="2">
                  <c:v>-81.343000000000004</c:v>
                </c:pt>
                <c:pt idx="3">
                  <c:v>-80.95</c:v>
                </c:pt>
                <c:pt idx="4">
                  <c:v>-80.781999999999996</c:v>
                </c:pt>
                <c:pt idx="5">
                  <c:v>-80.587999999999994</c:v>
                </c:pt>
                <c:pt idx="6">
                  <c:v>-80.375999999999905</c:v>
                </c:pt>
                <c:pt idx="7">
                  <c:v>-80.093000000000004</c:v>
                </c:pt>
                <c:pt idx="8">
                  <c:v>-79.849000000000004</c:v>
                </c:pt>
                <c:pt idx="9">
                  <c:v>-79.723999999999705</c:v>
                </c:pt>
                <c:pt idx="10">
                  <c:v>-79.507999999999996</c:v>
                </c:pt>
                <c:pt idx="11">
                  <c:v>-79.405999999999906</c:v>
                </c:pt>
                <c:pt idx="12">
                  <c:v>-79.233000000000004</c:v>
                </c:pt>
                <c:pt idx="13">
                  <c:v>-79.078000000000003</c:v>
                </c:pt>
                <c:pt idx="14">
                  <c:v>-78.950999999999993</c:v>
                </c:pt>
                <c:pt idx="15">
                  <c:v>-78.747</c:v>
                </c:pt>
                <c:pt idx="16">
                  <c:v>-78.635999999999996</c:v>
                </c:pt>
                <c:pt idx="17">
                  <c:v>-78.525999999999996</c:v>
                </c:pt>
                <c:pt idx="18">
                  <c:v>-78.347999999999999</c:v>
                </c:pt>
                <c:pt idx="19">
                  <c:v>-78.236999999999895</c:v>
                </c:pt>
                <c:pt idx="20">
                  <c:v>-78.1159999999999</c:v>
                </c:pt>
                <c:pt idx="21">
                  <c:v>-78.025999999999996</c:v>
                </c:pt>
                <c:pt idx="22">
                  <c:v>-77.909999999999698</c:v>
                </c:pt>
                <c:pt idx="23">
                  <c:v>-77.781999999999996</c:v>
                </c:pt>
                <c:pt idx="24">
                  <c:v>-77.655000000000001</c:v>
                </c:pt>
                <c:pt idx="25">
                  <c:v>-77.569000000000003</c:v>
                </c:pt>
                <c:pt idx="26">
                  <c:v>-77.467999999999805</c:v>
                </c:pt>
                <c:pt idx="27">
                  <c:v>-77.352000000000004</c:v>
                </c:pt>
                <c:pt idx="28">
                  <c:v>-77.284999999999997</c:v>
                </c:pt>
                <c:pt idx="29">
                  <c:v>-77.142999999999901</c:v>
                </c:pt>
                <c:pt idx="30">
                  <c:v>-76.962999999999894</c:v>
                </c:pt>
                <c:pt idx="31">
                  <c:v>-76.864000000000004</c:v>
                </c:pt>
                <c:pt idx="32">
                  <c:v>-76.758999999999901</c:v>
                </c:pt>
                <c:pt idx="33">
                  <c:v>-76.659999999999897</c:v>
                </c:pt>
                <c:pt idx="34">
                  <c:v>-76.583999999999904</c:v>
                </c:pt>
                <c:pt idx="35">
                  <c:v>-76.4849999999998</c:v>
                </c:pt>
                <c:pt idx="36">
                  <c:v>-76.3719999999999</c:v>
                </c:pt>
                <c:pt idx="37">
                  <c:v>-76.252499999999998</c:v>
                </c:pt>
                <c:pt idx="38">
                  <c:v>-76.148499999999899</c:v>
                </c:pt>
                <c:pt idx="39">
                  <c:v>-76.055999999999997</c:v>
                </c:pt>
                <c:pt idx="40">
                  <c:v>-75.977999999999994</c:v>
                </c:pt>
                <c:pt idx="41">
                  <c:v>-75.918999999999897</c:v>
                </c:pt>
                <c:pt idx="42">
                  <c:v>-75.83</c:v>
                </c:pt>
                <c:pt idx="43">
                  <c:v>-75.746499999999997</c:v>
                </c:pt>
                <c:pt idx="44">
                  <c:v>-75.682000000000002</c:v>
                </c:pt>
                <c:pt idx="45">
                  <c:v>-75.631999999999806</c:v>
                </c:pt>
                <c:pt idx="46">
                  <c:v>-75.557999999999794</c:v>
                </c:pt>
                <c:pt idx="47">
                  <c:v>-75.489999999999796</c:v>
                </c:pt>
                <c:pt idx="48">
                  <c:v>-75.397999999999996</c:v>
                </c:pt>
                <c:pt idx="49">
                  <c:v>-75.313000000000002</c:v>
                </c:pt>
                <c:pt idx="50">
                  <c:v>-75.214999999999804</c:v>
                </c:pt>
                <c:pt idx="51">
                  <c:v>-75.153999999999897</c:v>
                </c:pt>
                <c:pt idx="52">
                  <c:v>-75.077999999999804</c:v>
                </c:pt>
                <c:pt idx="53">
                  <c:v>-74.963999999999999</c:v>
                </c:pt>
                <c:pt idx="54">
                  <c:v>-74.880999999999901</c:v>
                </c:pt>
                <c:pt idx="55">
                  <c:v>-74.81</c:v>
                </c:pt>
                <c:pt idx="56">
                  <c:v>-74.735999999999905</c:v>
                </c:pt>
                <c:pt idx="57">
                  <c:v>-74.673999999999893</c:v>
                </c:pt>
                <c:pt idx="58">
                  <c:v>-74.599999999999795</c:v>
                </c:pt>
                <c:pt idx="59">
                  <c:v>-74.542000000000002</c:v>
                </c:pt>
                <c:pt idx="60">
                  <c:v>-74.453999999999894</c:v>
                </c:pt>
                <c:pt idx="61">
                  <c:v>-74.397999999999797</c:v>
                </c:pt>
                <c:pt idx="62">
                  <c:v>-74.344999999999999</c:v>
                </c:pt>
                <c:pt idx="63">
                  <c:v>-74.281999999999798</c:v>
                </c:pt>
                <c:pt idx="64">
                  <c:v>-74.201999999999998</c:v>
                </c:pt>
                <c:pt idx="65">
                  <c:v>-74.158999999999494</c:v>
                </c:pt>
                <c:pt idx="66">
                  <c:v>-74.089999999999804</c:v>
                </c:pt>
                <c:pt idx="67">
                  <c:v>-74.051999999999595</c:v>
                </c:pt>
                <c:pt idx="68">
                  <c:v>-73.992999999999796</c:v>
                </c:pt>
                <c:pt idx="69">
                  <c:v>-73.943999999999804</c:v>
                </c:pt>
                <c:pt idx="70">
                  <c:v>-73.871999999999801</c:v>
                </c:pt>
                <c:pt idx="71">
                  <c:v>-73.789000000000001</c:v>
                </c:pt>
                <c:pt idx="72">
                  <c:v>-73.718999999999994</c:v>
                </c:pt>
                <c:pt idx="73">
                  <c:v>-73.636999999999603</c:v>
                </c:pt>
                <c:pt idx="74">
                  <c:v>-73.587999999999994</c:v>
                </c:pt>
                <c:pt idx="75">
                  <c:v>-73.537999999999798</c:v>
                </c:pt>
                <c:pt idx="76">
                  <c:v>-73.500999999999806</c:v>
                </c:pt>
                <c:pt idx="77">
                  <c:v>-73.462000000000003</c:v>
                </c:pt>
                <c:pt idx="78">
                  <c:v>-73.406999999999499</c:v>
                </c:pt>
                <c:pt idx="79">
                  <c:v>-73.352999999999895</c:v>
                </c:pt>
                <c:pt idx="80">
                  <c:v>-73.308000000000007</c:v>
                </c:pt>
                <c:pt idx="81">
                  <c:v>-73.248999999999796</c:v>
                </c:pt>
                <c:pt idx="82">
                  <c:v>-73.192999999999998</c:v>
                </c:pt>
                <c:pt idx="83">
                  <c:v>-73.132999999999797</c:v>
                </c:pt>
                <c:pt idx="84">
                  <c:v>-73.079999999999799</c:v>
                </c:pt>
                <c:pt idx="85">
                  <c:v>-73.044999999999902</c:v>
                </c:pt>
                <c:pt idx="86">
                  <c:v>-72.998999999999896</c:v>
                </c:pt>
                <c:pt idx="87">
                  <c:v>-72.947999999999794</c:v>
                </c:pt>
                <c:pt idx="88">
                  <c:v>-72.904999999999404</c:v>
                </c:pt>
                <c:pt idx="89">
                  <c:v>-72.848999999999805</c:v>
                </c:pt>
                <c:pt idx="90">
                  <c:v>-72.803999999999604</c:v>
                </c:pt>
                <c:pt idx="91">
                  <c:v>-72.753999999999095</c:v>
                </c:pt>
                <c:pt idx="92">
                  <c:v>-72.689999999999898</c:v>
                </c:pt>
                <c:pt idx="93">
                  <c:v>-72.599500000000006</c:v>
                </c:pt>
                <c:pt idx="94">
                  <c:v>-72.521999999999906</c:v>
                </c:pt>
                <c:pt idx="95">
                  <c:v>-72.474999999999497</c:v>
                </c:pt>
                <c:pt idx="96">
                  <c:v>-72.429999999999893</c:v>
                </c:pt>
                <c:pt idx="97">
                  <c:v>-72.389999999999802</c:v>
                </c:pt>
                <c:pt idx="98">
                  <c:v>-72.340999999999198</c:v>
                </c:pt>
                <c:pt idx="99">
                  <c:v>-72.286000000000001</c:v>
                </c:pt>
                <c:pt idx="100">
                  <c:v>-72.253999999999195</c:v>
                </c:pt>
                <c:pt idx="101">
                  <c:v>-72.185999999999893</c:v>
                </c:pt>
                <c:pt idx="102">
                  <c:v>-72.152999999999906</c:v>
                </c:pt>
                <c:pt idx="103">
                  <c:v>-72.092999999999904</c:v>
                </c:pt>
                <c:pt idx="104">
                  <c:v>-72.051000000000002</c:v>
                </c:pt>
                <c:pt idx="105">
                  <c:v>-72.014999999999901</c:v>
                </c:pt>
                <c:pt idx="106">
                  <c:v>-71.971499999999907</c:v>
                </c:pt>
                <c:pt idx="107">
                  <c:v>-71.947999999999695</c:v>
                </c:pt>
                <c:pt idx="108">
                  <c:v>-71.898999999999504</c:v>
                </c:pt>
                <c:pt idx="109">
                  <c:v>-71.822999999999894</c:v>
                </c:pt>
                <c:pt idx="110">
                  <c:v>-71.781999999999897</c:v>
                </c:pt>
                <c:pt idx="111">
                  <c:v>-71.755999999999005</c:v>
                </c:pt>
                <c:pt idx="112">
                  <c:v>-71.705999999999904</c:v>
                </c:pt>
                <c:pt idx="113">
                  <c:v>-71.668999999999897</c:v>
                </c:pt>
                <c:pt idx="114">
                  <c:v>-71.637999999999806</c:v>
                </c:pt>
                <c:pt idx="115">
                  <c:v>-71.590999999999894</c:v>
                </c:pt>
                <c:pt idx="116">
                  <c:v>-71.542499999999905</c:v>
                </c:pt>
                <c:pt idx="117">
                  <c:v>-71.497999999999607</c:v>
                </c:pt>
                <c:pt idx="118">
                  <c:v>-71.450999999999794</c:v>
                </c:pt>
                <c:pt idx="119">
                  <c:v>-71.394999999999698</c:v>
                </c:pt>
                <c:pt idx="120">
                  <c:v>-71.361999999999796</c:v>
                </c:pt>
                <c:pt idx="121">
                  <c:v>-71.315999999999903</c:v>
                </c:pt>
                <c:pt idx="122">
                  <c:v>-71.274999999999906</c:v>
                </c:pt>
                <c:pt idx="123">
                  <c:v>-71.223999999999407</c:v>
                </c:pt>
                <c:pt idx="124">
                  <c:v>-71.170999999999907</c:v>
                </c:pt>
                <c:pt idx="125">
                  <c:v>-71.123999999999896</c:v>
                </c:pt>
                <c:pt idx="126">
                  <c:v>-71.069999999999794</c:v>
                </c:pt>
                <c:pt idx="127">
                  <c:v>-71.028999999999797</c:v>
                </c:pt>
                <c:pt idx="128">
                  <c:v>-70.993999999999701</c:v>
                </c:pt>
                <c:pt idx="129">
                  <c:v>-70.939999999999699</c:v>
                </c:pt>
                <c:pt idx="130">
                  <c:v>-70.903999999999897</c:v>
                </c:pt>
                <c:pt idx="131">
                  <c:v>-70.856333333333197</c:v>
                </c:pt>
                <c:pt idx="132">
                  <c:v>-70.813999999999794</c:v>
                </c:pt>
                <c:pt idx="133">
                  <c:v>-70.772999999999897</c:v>
                </c:pt>
                <c:pt idx="134">
                  <c:v>-70.7439999999999</c:v>
                </c:pt>
                <c:pt idx="135">
                  <c:v>-70.706999999999894</c:v>
                </c:pt>
                <c:pt idx="136">
                  <c:v>-70.683999999999699</c:v>
                </c:pt>
                <c:pt idx="137">
                  <c:v>-70.640500000000003</c:v>
                </c:pt>
                <c:pt idx="138">
                  <c:v>-70.599666666666593</c:v>
                </c:pt>
                <c:pt idx="139">
                  <c:v>-70.565999999999804</c:v>
                </c:pt>
                <c:pt idx="140">
                  <c:v>-70.520999999999304</c:v>
                </c:pt>
                <c:pt idx="141">
                  <c:v>-70.483999999999895</c:v>
                </c:pt>
                <c:pt idx="142">
                  <c:v>-70.450999999999695</c:v>
                </c:pt>
                <c:pt idx="143">
                  <c:v>-70.414999999999907</c:v>
                </c:pt>
                <c:pt idx="144">
                  <c:v>-70.392999999999901</c:v>
                </c:pt>
                <c:pt idx="145">
                  <c:v>-70.345999999999705</c:v>
                </c:pt>
                <c:pt idx="146">
                  <c:v>-70.302999999999798</c:v>
                </c:pt>
                <c:pt idx="147">
                  <c:v>-70.270999999999901</c:v>
                </c:pt>
                <c:pt idx="148">
                  <c:v>-70.248999999999597</c:v>
                </c:pt>
                <c:pt idx="149">
                  <c:v>-70.209000000000003</c:v>
                </c:pt>
                <c:pt idx="150">
                  <c:v>-70.175999999999306</c:v>
                </c:pt>
                <c:pt idx="151">
                  <c:v>-70.122999999999905</c:v>
                </c:pt>
                <c:pt idx="152">
                  <c:v>-70.1039999999998</c:v>
                </c:pt>
                <c:pt idx="153">
                  <c:v>-70.074999999999804</c:v>
                </c:pt>
                <c:pt idx="154">
                  <c:v>-70.024999999999807</c:v>
                </c:pt>
                <c:pt idx="155">
                  <c:v>-69.982999999999905</c:v>
                </c:pt>
                <c:pt idx="156">
                  <c:v>-69.932999999999396</c:v>
                </c:pt>
                <c:pt idx="157">
                  <c:v>-69.905999999999395</c:v>
                </c:pt>
                <c:pt idx="158">
                  <c:v>-69.866999999999805</c:v>
                </c:pt>
                <c:pt idx="159">
                  <c:v>-69.8389999999998</c:v>
                </c:pt>
                <c:pt idx="160">
                  <c:v>-69.777999999998997</c:v>
                </c:pt>
                <c:pt idx="161">
                  <c:v>-69.719999999999899</c:v>
                </c:pt>
                <c:pt idx="162">
                  <c:v>-69.685000000000002</c:v>
                </c:pt>
                <c:pt idx="163">
                  <c:v>-69.640999999999906</c:v>
                </c:pt>
                <c:pt idx="164">
                  <c:v>-69.608499999999395</c:v>
                </c:pt>
                <c:pt idx="165">
                  <c:v>-69.559499999999801</c:v>
                </c:pt>
                <c:pt idx="166">
                  <c:v>-69.531999999999897</c:v>
                </c:pt>
                <c:pt idx="167">
                  <c:v>-69.488999999999905</c:v>
                </c:pt>
                <c:pt idx="168">
                  <c:v>-69.457999999999899</c:v>
                </c:pt>
                <c:pt idx="169">
                  <c:v>-69.415999999999897</c:v>
                </c:pt>
                <c:pt idx="170">
                  <c:v>-69.381999999999906</c:v>
                </c:pt>
                <c:pt idx="171">
                  <c:v>-69.342999999999904</c:v>
                </c:pt>
                <c:pt idx="172">
                  <c:v>-69.3093333333332</c:v>
                </c:pt>
                <c:pt idx="173">
                  <c:v>-69.258999999999901</c:v>
                </c:pt>
                <c:pt idx="174">
                  <c:v>-69.228999999998805</c:v>
                </c:pt>
                <c:pt idx="175">
                  <c:v>-69.1769999999985</c:v>
                </c:pt>
                <c:pt idx="176">
                  <c:v>-69.139999999999304</c:v>
                </c:pt>
                <c:pt idx="177">
                  <c:v>-69.111999999999597</c:v>
                </c:pt>
                <c:pt idx="178">
                  <c:v>-69.074666666666602</c:v>
                </c:pt>
                <c:pt idx="179">
                  <c:v>-69.033999999999097</c:v>
                </c:pt>
                <c:pt idx="180">
                  <c:v>-68.990999999999801</c:v>
                </c:pt>
                <c:pt idx="181">
                  <c:v>-68.961999999999904</c:v>
                </c:pt>
                <c:pt idx="182">
                  <c:v>-68.914999999999495</c:v>
                </c:pt>
                <c:pt idx="183">
                  <c:v>-68.8986666666666</c:v>
                </c:pt>
                <c:pt idx="184">
                  <c:v>-68.871999999999701</c:v>
                </c:pt>
                <c:pt idx="185">
                  <c:v>-68.844999999999501</c:v>
                </c:pt>
                <c:pt idx="186">
                  <c:v>-68.807999999999794</c:v>
                </c:pt>
                <c:pt idx="187">
                  <c:v>-68.771999999999196</c:v>
                </c:pt>
                <c:pt idx="188">
                  <c:v>-68.746999999999503</c:v>
                </c:pt>
                <c:pt idx="189">
                  <c:v>-68.696999999999903</c:v>
                </c:pt>
                <c:pt idx="190">
                  <c:v>-68.661999999999694</c:v>
                </c:pt>
                <c:pt idx="191">
                  <c:v>-68.640999999999707</c:v>
                </c:pt>
                <c:pt idx="192">
                  <c:v>-68.601999999999904</c:v>
                </c:pt>
                <c:pt idx="193">
                  <c:v>-68.547999999999803</c:v>
                </c:pt>
                <c:pt idx="194">
                  <c:v>-68.522999999999797</c:v>
                </c:pt>
                <c:pt idx="195">
                  <c:v>-68.481999999999005</c:v>
                </c:pt>
                <c:pt idx="196">
                  <c:v>-68.442999999999799</c:v>
                </c:pt>
                <c:pt idx="197">
                  <c:v>-68.409999999999798</c:v>
                </c:pt>
                <c:pt idx="198">
                  <c:v>-68.389499999999899</c:v>
                </c:pt>
                <c:pt idx="199">
                  <c:v>-68.358999999999796</c:v>
                </c:pt>
                <c:pt idx="200">
                  <c:v>-68.320999999999799</c:v>
                </c:pt>
                <c:pt idx="201">
                  <c:v>-68.263999999999797</c:v>
                </c:pt>
                <c:pt idx="202">
                  <c:v>-68.225499999999897</c:v>
                </c:pt>
                <c:pt idx="203">
                  <c:v>-68.189999999999301</c:v>
                </c:pt>
                <c:pt idx="204">
                  <c:v>-68.149999999999693</c:v>
                </c:pt>
                <c:pt idx="205">
                  <c:v>-68.105999999999597</c:v>
                </c:pt>
                <c:pt idx="206">
                  <c:v>-68.068999999999903</c:v>
                </c:pt>
                <c:pt idx="207">
                  <c:v>-68.050999999999803</c:v>
                </c:pt>
                <c:pt idx="208">
                  <c:v>-68.018999999998499</c:v>
                </c:pt>
                <c:pt idx="209">
                  <c:v>-67.982499999999902</c:v>
                </c:pt>
                <c:pt idx="210">
                  <c:v>-67.950999999999397</c:v>
                </c:pt>
                <c:pt idx="211">
                  <c:v>-67.903999999999797</c:v>
                </c:pt>
                <c:pt idx="212">
                  <c:v>-67.870999999999597</c:v>
                </c:pt>
                <c:pt idx="213">
                  <c:v>-67.8209999999996</c:v>
                </c:pt>
                <c:pt idx="214">
                  <c:v>-67.765999999999195</c:v>
                </c:pt>
                <c:pt idx="215">
                  <c:v>-67.7409999999999</c:v>
                </c:pt>
                <c:pt idx="216">
                  <c:v>-67.677999999999798</c:v>
                </c:pt>
                <c:pt idx="217">
                  <c:v>-67.641999999999399</c:v>
                </c:pt>
                <c:pt idx="218">
                  <c:v>-67.607999999999805</c:v>
                </c:pt>
                <c:pt idx="219">
                  <c:v>-67.577999999999406</c:v>
                </c:pt>
                <c:pt idx="220">
                  <c:v>-67.541999999999405</c:v>
                </c:pt>
                <c:pt idx="221">
                  <c:v>-67.513999999999697</c:v>
                </c:pt>
                <c:pt idx="222">
                  <c:v>-67.477999999999895</c:v>
                </c:pt>
                <c:pt idx="223">
                  <c:v>-67.462999999999397</c:v>
                </c:pt>
                <c:pt idx="224">
                  <c:v>-67.434999999999405</c:v>
                </c:pt>
                <c:pt idx="225">
                  <c:v>-67.386999999998807</c:v>
                </c:pt>
                <c:pt idx="226">
                  <c:v>-67.350999999999601</c:v>
                </c:pt>
                <c:pt idx="227">
                  <c:v>-67.301499999999905</c:v>
                </c:pt>
                <c:pt idx="228">
                  <c:v>-67.276999999999006</c:v>
                </c:pt>
                <c:pt idx="229">
                  <c:v>-67.228666666666598</c:v>
                </c:pt>
                <c:pt idx="230">
                  <c:v>-67.209999999999397</c:v>
                </c:pt>
                <c:pt idx="231">
                  <c:v>-67.1634999999999</c:v>
                </c:pt>
                <c:pt idx="232">
                  <c:v>-67.135999999999598</c:v>
                </c:pt>
                <c:pt idx="233">
                  <c:v>-67.089999999999407</c:v>
                </c:pt>
                <c:pt idx="234">
                  <c:v>-67.036999999999594</c:v>
                </c:pt>
                <c:pt idx="235">
                  <c:v>-67.002666666666499</c:v>
                </c:pt>
                <c:pt idx="236">
                  <c:v>-66.970999999999904</c:v>
                </c:pt>
                <c:pt idx="237">
                  <c:v>-66.934999999999405</c:v>
                </c:pt>
                <c:pt idx="238">
                  <c:v>-66.9099999999993</c:v>
                </c:pt>
                <c:pt idx="239">
                  <c:v>-66.883999999999901</c:v>
                </c:pt>
                <c:pt idx="240">
                  <c:v>-66.8539999999998</c:v>
                </c:pt>
                <c:pt idx="241">
                  <c:v>-66.821999999999903</c:v>
                </c:pt>
                <c:pt idx="242">
                  <c:v>-66.801999999999097</c:v>
                </c:pt>
                <c:pt idx="243">
                  <c:v>-66.765999999999593</c:v>
                </c:pt>
                <c:pt idx="244">
                  <c:v>-66.7349999999998</c:v>
                </c:pt>
                <c:pt idx="245">
                  <c:v>-66.694999999999794</c:v>
                </c:pt>
                <c:pt idx="246">
                  <c:v>-66.675999999998794</c:v>
                </c:pt>
                <c:pt idx="247">
                  <c:v>-66.641999999999797</c:v>
                </c:pt>
                <c:pt idx="248">
                  <c:v>-66.606499999999599</c:v>
                </c:pt>
                <c:pt idx="249">
                  <c:v>-66.577999999999307</c:v>
                </c:pt>
                <c:pt idx="250">
                  <c:v>-66.545999999998799</c:v>
                </c:pt>
                <c:pt idx="251">
                  <c:v>-66.513999999999498</c:v>
                </c:pt>
                <c:pt idx="252">
                  <c:v>-66.465999999999795</c:v>
                </c:pt>
                <c:pt idx="253">
                  <c:v>-66.440999999999505</c:v>
                </c:pt>
                <c:pt idx="254">
                  <c:v>-66.391999999999896</c:v>
                </c:pt>
                <c:pt idx="255">
                  <c:v>-66.362999999999502</c:v>
                </c:pt>
                <c:pt idx="256">
                  <c:v>-66.329499999998404</c:v>
                </c:pt>
                <c:pt idx="257">
                  <c:v>-66.283999999999807</c:v>
                </c:pt>
                <c:pt idx="258">
                  <c:v>-66.259999999998797</c:v>
                </c:pt>
                <c:pt idx="259">
                  <c:v>-66.203999999999496</c:v>
                </c:pt>
                <c:pt idx="260">
                  <c:v>-66.178999999999803</c:v>
                </c:pt>
                <c:pt idx="261">
                  <c:v>-66.151999999998196</c:v>
                </c:pt>
                <c:pt idx="262">
                  <c:v>-66.110999999999905</c:v>
                </c:pt>
                <c:pt idx="263">
                  <c:v>-66.079249999999803</c:v>
                </c:pt>
                <c:pt idx="264">
                  <c:v>-66.049499999999298</c:v>
                </c:pt>
                <c:pt idx="265">
                  <c:v>-66.024999999999196</c:v>
                </c:pt>
                <c:pt idx="266">
                  <c:v>-65.981999999999601</c:v>
                </c:pt>
                <c:pt idx="267">
                  <c:v>-65.949999999999505</c:v>
                </c:pt>
                <c:pt idx="268">
                  <c:v>-65.880999999999702</c:v>
                </c:pt>
                <c:pt idx="269">
                  <c:v>-65.852999999999895</c:v>
                </c:pt>
                <c:pt idx="270">
                  <c:v>-65.824999999999704</c:v>
                </c:pt>
                <c:pt idx="271">
                  <c:v>-65.785999999999902</c:v>
                </c:pt>
                <c:pt idx="272">
                  <c:v>-65.745999999999498</c:v>
                </c:pt>
                <c:pt idx="273">
                  <c:v>-65.715999999998104</c:v>
                </c:pt>
                <c:pt idx="274">
                  <c:v>-65.663999999999703</c:v>
                </c:pt>
                <c:pt idx="275">
                  <c:v>-65.637666666666604</c:v>
                </c:pt>
                <c:pt idx="276">
                  <c:v>-65.610333333333202</c:v>
                </c:pt>
                <c:pt idx="277">
                  <c:v>-65.586999999999705</c:v>
                </c:pt>
                <c:pt idx="278">
                  <c:v>-65.537999999999002</c:v>
                </c:pt>
                <c:pt idx="279">
                  <c:v>-65.499999999999005</c:v>
                </c:pt>
                <c:pt idx="280">
                  <c:v>-65.478999999998905</c:v>
                </c:pt>
                <c:pt idx="281">
                  <c:v>-65.437999999999704</c:v>
                </c:pt>
                <c:pt idx="282">
                  <c:v>-65.407999999998907</c:v>
                </c:pt>
                <c:pt idx="283">
                  <c:v>-65.376999999999697</c:v>
                </c:pt>
                <c:pt idx="284">
                  <c:v>-65.342999999999705</c:v>
                </c:pt>
                <c:pt idx="285">
                  <c:v>-65.316999999999396</c:v>
                </c:pt>
                <c:pt idx="286">
                  <c:v>-65.2769999999974</c:v>
                </c:pt>
                <c:pt idx="287">
                  <c:v>-65.248999999999398</c:v>
                </c:pt>
                <c:pt idx="288">
                  <c:v>-65.214999999999705</c:v>
                </c:pt>
                <c:pt idx="289">
                  <c:v>-65.179999999999097</c:v>
                </c:pt>
                <c:pt idx="290">
                  <c:v>-65.148999999999404</c:v>
                </c:pt>
                <c:pt idx="291">
                  <c:v>-65.104999999999094</c:v>
                </c:pt>
                <c:pt idx="292">
                  <c:v>-65.071999999999093</c:v>
                </c:pt>
                <c:pt idx="293">
                  <c:v>-65.036999999999097</c:v>
                </c:pt>
                <c:pt idx="294">
                  <c:v>-64.982999999999706</c:v>
                </c:pt>
                <c:pt idx="295">
                  <c:v>-64.951999999999401</c:v>
                </c:pt>
                <c:pt idx="296">
                  <c:v>-64.923999999999396</c:v>
                </c:pt>
                <c:pt idx="297">
                  <c:v>-64.886999999998494</c:v>
                </c:pt>
                <c:pt idx="298">
                  <c:v>-64.840999999999795</c:v>
                </c:pt>
                <c:pt idx="299">
                  <c:v>-64.813499999999806</c:v>
                </c:pt>
                <c:pt idx="300">
                  <c:v>-64.778999999999797</c:v>
                </c:pt>
                <c:pt idx="301">
                  <c:v>-64.759999999999394</c:v>
                </c:pt>
                <c:pt idx="302">
                  <c:v>-64.732999999997503</c:v>
                </c:pt>
                <c:pt idx="303">
                  <c:v>-64.665999999999698</c:v>
                </c:pt>
                <c:pt idx="304">
                  <c:v>-64.637999999998698</c:v>
                </c:pt>
                <c:pt idx="305">
                  <c:v>-64.607999999999706</c:v>
                </c:pt>
                <c:pt idx="306">
                  <c:v>-64.582999999999799</c:v>
                </c:pt>
                <c:pt idx="307">
                  <c:v>-64.546999999999699</c:v>
                </c:pt>
                <c:pt idx="308">
                  <c:v>-64.517999999999404</c:v>
                </c:pt>
                <c:pt idx="309">
                  <c:v>-64.489999999999696</c:v>
                </c:pt>
                <c:pt idx="310">
                  <c:v>-64.453999999998999</c:v>
                </c:pt>
                <c:pt idx="311">
                  <c:v>-64.414499999999805</c:v>
                </c:pt>
                <c:pt idx="312">
                  <c:v>-64.389999999999702</c:v>
                </c:pt>
                <c:pt idx="313">
                  <c:v>-64.364999999999696</c:v>
                </c:pt>
                <c:pt idx="314">
                  <c:v>-64.327999999999307</c:v>
                </c:pt>
                <c:pt idx="315">
                  <c:v>-64.2879999999993</c:v>
                </c:pt>
                <c:pt idx="316">
                  <c:v>-64.2699999999993</c:v>
                </c:pt>
                <c:pt idx="317">
                  <c:v>-64.237333333333197</c:v>
                </c:pt>
                <c:pt idx="318">
                  <c:v>-64.199999999999704</c:v>
                </c:pt>
                <c:pt idx="319">
                  <c:v>-64.156999999999002</c:v>
                </c:pt>
                <c:pt idx="320">
                  <c:v>-64.127999999999801</c:v>
                </c:pt>
                <c:pt idx="321">
                  <c:v>-64.110999999999294</c:v>
                </c:pt>
                <c:pt idx="322">
                  <c:v>-64.081999999999297</c:v>
                </c:pt>
                <c:pt idx="323">
                  <c:v>-64.040999999999002</c:v>
                </c:pt>
                <c:pt idx="324">
                  <c:v>-63.992999999999299</c:v>
                </c:pt>
                <c:pt idx="325">
                  <c:v>-63.968999999998999</c:v>
                </c:pt>
                <c:pt idx="326">
                  <c:v>-63.937999999998603</c:v>
                </c:pt>
                <c:pt idx="327">
                  <c:v>-63.877999999999297</c:v>
                </c:pt>
                <c:pt idx="328">
                  <c:v>-63.839999999999499</c:v>
                </c:pt>
                <c:pt idx="329">
                  <c:v>-63.812499999999098</c:v>
                </c:pt>
                <c:pt idx="330">
                  <c:v>-63.7819999999993</c:v>
                </c:pt>
                <c:pt idx="331">
                  <c:v>-63.7539999999996</c:v>
                </c:pt>
                <c:pt idx="332">
                  <c:v>-63.728999999999303</c:v>
                </c:pt>
                <c:pt idx="333">
                  <c:v>-63.684499999999801</c:v>
                </c:pt>
                <c:pt idx="334">
                  <c:v>-63.641666666666502</c:v>
                </c:pt>
                <c:pt idx="335">
                  <c:v>-63.616999999999599</c:v>
                </c:pt>
                <c:pt idx="336">
                  <c:v>-63.588499999999797</c:v>
                </c:pt>
                <c:pt idx="337">
                  <c:v>-63.564999999998903</c:v>
                </c:pt>
                <c:pt idx="338">
                  <c:v>-63.533999999999303</c:v>
                </c:pt>
                <c:pt idx="339">
                  <c:v>-63.507999999999598</c:v>
                </c:pt>
                <c:pt idx="340">
                  <c:v>-63.462999999999298</c:v>
                </c:pt>
                <c:pt idx="341">
                  <c:v>-63.440999999999597</c:v>
                </c:pt>
                <c:pt idx="342">
                  <c:v>-63.403999999999598</c:v>
                </c:pt>
                <c:pt idx="343">
                  <c:v>-63.368999999999602</c:v>
                </c:pt>
                <c:pt idx="344">
                  <c:v>-63.328499999999799</c:v>
                </c:pt>
                <c:pt idx="345">
                  <c:v>-63.303999999999597</c:v>
                </c:pt>
                <c:pt idx="346">
                  <c:v>-63.2759999999992</c:v>
                </c:pt>
                <c:pt idx="347">
                  <c:v>-63.2423333333331</c:v>
                </c:pt>
                <c:pt idx="348">
                  <c:v>-63.2019999999969</c:v>
                </c:pt>
                <c:pt idx="349">
                  <c:v>-63.171999999997297</c:v>
                </c:pt>
                <c:pt idx="350">
                  <c:v>-63.145666666666401</c:v>
                </c:pt>
                <c:pt idx="351">
                  <c:v>-63.095749999999903</c:v>
                </c:pt>
                <c:pt idx="352">
                  <c:v>-63.071999999999598</c:v>
                </c:pt>
                <c:pt idx="353">
                  <c:v>-63.041999999999597</c:v>
                </c:pt>
                <c:pt idx="354">
                  <c:v>-62.9979999999995</c:v>
                </c:pt>
                <c:pt idx="355">
                  <c:v>-62.9493333333332</c:v>
                </c:pt>
                <c:pt idx="356">
                  <c:v>-62.9089999999998</c:v>
                </c:pt>
                <c:pt idx="357">
                  <c:v>-62.874999999999197</c:v>
                </c:pt>
                <c:pt idx="358">
                  <c:v>-62.836999999999598</c:v>
                </c:pt>
                <c:pt idx="359">
                  <c:v>-62.797999999999597</c:v>
                </c:pt>
                <c:pt idx="360">
                  <c:v>-62.772999999999797</c:v>
                </c:pt>
                <c:pt idx="361">
                  <c:v>-62.732999999999898</c:v>
                </c:pt>
                <c:pt idx="362">
                  <c:v>-62.710999999998002</c:v>
                </c:pt>
                <c:pt idx="363">
                  <c:v>-62.658999999998201</c:v>
                </c:pt>
                <c:pt idx="364">
                  <c:v>-62.627999999999602</c:v>
                </c:pt>
                <c:pt idx="365">
                  <c:v>-62.592999999998803</c:v>
                </c:pt>
                <c:pt idx="366">
                  <c:v>-62.5689999999992</c:v>
                </c:pt>
                <c:pt idx="367">
                  <c:v>-62.539999999999203</c:v>
                </c:pt>
                <c:pt idx="368">
                  <c:v>-62.485999999998498</c:v>
                </c:pt>
                <c:pt idx="369">
                  <c:v>-62.452999999998298</c:v>
                </c:pt>
                <c:pt idx="370">
                  <c:v>-62.417999999999601</c:v>
                </c:pt>
                <c:pt idx="371">
                  <c:v>-62.392499999999799</c:v>
                </c:pt>
                <c:pt idx="372">
                  <c:v>-62.346999999999198</c:v>
                </c:pt>
                <c:pt idx="373">
                  <c:v>-62.3179999999996</c:v>
                </c:pt>
                <c:pt idx="374">
                  <c:v>-62.290999999999599</c:v>
                </c:pt>
                <c:pt idx="375">
                  <c:v>-62.257999999997502</c:v>
                </c:pt>
                <c:pt idx="376">
                  <c:v>-62.209999999998303</c:v>
                </c:pt>
                <c:pt idx="377">
                  <c:v>-62.183999999998299</c:v>
                </c:pt>
                <c:pt idx="378">
                  <c:v>-62.153999999998298</c:v>
                </c:pt>
                <c:pt idx="379">
                  <c:v>-62.1289999999996</c:v>
                </c:pt>
                <c:pt idx="380">
                  <c:v>-62.093999999997401</c:v>
                </c:pt>
                <c:pt idx="381">
                  <c:v>-62.064999999997802</c:v>
                </c:pt>
                <c:pt idx="382">
                  <c:v>-62.035999999999603</c:v>
                </c:pt>
                <c:pt idx="383">
                  <c:v>-61.995999999997402</c:v>
                </c:pt>
                <c:pt idx="384">
                  <c:v>-61.965333333333199</c:v>
                </c:pt>
                <c:pt idx="385">
                  <c:v>-61.931499999999801</c:v>
                </c:pt>
                <c:pt idx="386">
                  <c:v>-61.906999999998703</c:v>
                </c:pt>
                <c:pt idx="387">
                  <c:v>-61.863999999999599</c:v>
                </c:pt>
                <c:pt idx="388">
                  <c:v>-61.840999999999603</c:v>
                </c:pt>
                <c:pt idx="389">
                  <c:v>-61.8099999999991</c:v>
                </c:pt>
                <c:pt idx="390">
                  <c:v>-61.783999999999601</c:v>
                </c:pt>
                <c:pt idx="391">
                  <c:v>-61.753999999999799</c:v>
                </c:pt>
                <c:pt idx="392">
                  <c:v>-61.730999999999099</c:v>
                </c:pt>
                <c:pt idx="393">
                  <c:v>-61.694999999999801</c:v>
                </c:pt>
                <c:pt idx="394">
                  <c:v>-61.662999999999599</c:v>
                </c:pt>
                <c:pt idx="395">
                  <c:v>-61.629999999998603</c:v>
                </c:pt>
                <c:pt idx="396">
                  <c:v>-61.596999999999902</c:v>
                </c:pt>
                <c:pt idx="397">
                  <c:v>-61.572999999998601</c:v>
                </c:pt>
                <c:pt idx="398">
                  <c:v>-61.524499999999797</c:v>
                </c:pt>
                <c:pt idx="399">
                  <c:v>-61.4959999999991</c:v>
                </c:pt>
                <c:pt idx="400">
                  <c:v>-61.4519999999997</c:v>
                </c:pt>
                <c:pt idx="401">
                  <c:v>-61.417999999999502</c:v>
                </c:pt>
                <c:pt idx="402">
                  <c:v>-61.384999999998101</c:v>
                </c:pt>
                <c:pt idx="403">
                  <c:v>-61.346999999999497</c:v>
                </c:pt>
                <c:pt idx="404">
                  <c:v>-61.314999999997198</c:v>
                </c:pt>
                <c:pt idx="405">
                  <c:v>-61.272499999999297</c:v>
                </c:pt>
                <c:pt idx="406">
                  <c:v>-61.2389999999995</c:v>
                </c:pt>
                <c:pt idx="407">
                  <c:v>-61.203999999999297</c:v>
                </c:pt>
                <c:pt idx="408">
                  <c:v>-61.164499999998299</c:v>
                </c:pt>
                <c:pt idx="409">
                  <c:v>-61.144999999999797</c:v>
                </c:pt>
                <c:pt idx="410">
                  <c:v>-61.084999999998999</c:v>
                </c:pt>
                <c:pt idx="411">
                  <c:v>-61.058999999998598</c:v>
                </c:pt>
                <c:pt idx="412">
                  <c:v>-61.024999999998997</c:v>
                </c:pt>
                <c:pt idx="413">
                  <c:v>-60.996999999999801</c:v>
                </c:pt>
                <c:pt idx="414">
                  <c:v>-60.966666666666001</c:v>
                </c:pt>
                <c:pt idx="415">
                  <c:v>-60.929999999999502</c:v>
                </c:pt>
                <c:pt idx="416">
                  <c:v>-60.8969999999998</c:v>
                </c:pt>
                <c:pt idx="417">
                  <c:v>-60.876999999999001</c:v>
                </c:pt>
                <c:pt idx="418">
                  <c:v>-60.8359999999998</c:v>
                </c:pt>
                <c:pt idx="419">
                  <c:v>-60.800999999998503</c:v>
                </c:pt>
                <c:pt idx="420">
                  <c:v>-60.755999999997499</c:v>
                </c:pt>
                <c:pt idx="421">
                  <c:v>-60.725999999996503</c:v>
                </c:pt>
                <c:pt idx="422">
                  <c:v>-60.681999999999498</c:v>
                </c:pt>
                <c:pt idx="423">
                  <c:v>-60.645999999999503</c:v>
                </c:pt>
                <c:pt idx="424">
                  <c:v>-60.611999999998503</c:v>
                </c:pt>
                <c:pt idx="425">
                  <c:v>-60.576999999999003</c:v>
                </c:pt>
                <c:pt idx="426">
                  <c:v>-60.535499999999701</c:v>
                </c:pt>
                <c:pt idx="427">
                  <c:v>-60.511999999998999</c:v>
                </c:pt>
                <c:pt idx="428">
                  <c:v>-60.476999999999499</c:v>
                </c:pt>
                <c:pt idx="429">
                  <c:v>-60.444999999998998</c:v>
                </c:pt>
                <c:pt idx="430">
                  <c:v>-60.415999999999002</c:v>
                </c:pt>
                <c:pt idx="431">
                  <c:v>-60.374999999999503</c:v>
                </c:pt>
                <c:pt idx="432">
                  <c:v>-60.336999999999499</c:v>
                </c:pt>
                <c:pt idx="433">
                  <c:v>-60.284999999998497</c:v>
                </c:pt>
                <c:pt idx="434">
                  <c:v>-60.252999999998998</c:v>
                </c:pt>
                <c:pt idx="435">
                  <c:v>-60.205999999999001</c:v>
                </c:pt>
                <c:pt idx="436">
                  <c:v>-60.156999999996899</c:v>
                </c:pt>
                <c:pt idx="437">
                  <c:v>-60.113499999999704</c:v>
                </c:pt>
                <c:pt idx="438">
                  <c:v>-60.082999999997902</c:v>
                </c:pt>
                <c:pt idx="439">
                  <c:v>-60.034499999999703</c:v>
                </c:pt>
                <c:pt idx="440">
                  <c:v>-60.0039999999982</c:v>
                </c:pt>
                <c:pt idx="441">
                  <c:v>-59.957999999998897</c:v>
                </c:pt>
                <c:pt idx="442">
                  <c:v>-59.922999999999199</c:v>
                </c:pt>
                <c:pt idx="443">
                  <c:v>-59.8924999999997</c:v>
                </c:pt>
                <c:pt idx="444">
                  <c:v>-59.852999999998403</c:v>
                </c:pt>
                <c:pt idx="445">
                  <c:v>-59.798499999997603</c:v>
                </c:pt>
                <c:pt idx="446">
                  <c:v>-59.763999999998902</c:v>
                </c:pt>
                <c:pt idx="447">
                  <c:v>-59.739499999999701</c:v>
                </c:pt>
                <c:pt idx="448">
                  <c:v>-59.694999999999503</c:v>
                </c:pt>
                <c:pt idx="449">
                  <c:v>-59.657999999999497</c:v>
                </c:pt>
                <c:pt idx="450">
                  <c:v>-59.615999999998898</c:v>
                </c:pt>
                <c:pt idx="451">
                  <c:v>-59.5829999999984</c:v>
                </c:pt>
                <c:pt idx="452">
                  <c:v>-59.5439999999995</c:v>
                </c:pt>
                <c:pt idx="453">
                  <c:v>-59.509999999998897</c:v>
                </c:pt>
                <c:pt idx="454">
                  <c:v>-59.461999999999499</c:v>
                </c:pt>
                <c:pt idx="455">
                  <c:v>-59.4189999999994</c:v>
                </c:pt>
                <c:pt idx="456">
                  <c:v>-59.385999999998901</c:v>
                </c:pt>
                <c:pt idx="457">
                  <c:v>-59.3499999999989</c:v>
                </c:pt>
                <c:pt idx="458">
                  <c:v>-59.308333333332001</c:v>
                </c:pt>
                <c:pt idx="459">
                  <c:v>-59.264999999999397</c:v>
                </c:pt>
                <c:pt idx="460">
                  <c:v>-59.206999999998303</c:v>
                </c:pt>
                <c:pt idx="461">
                  <c:v>-59.183999999999401</c:v>
                </c:pt>
                <c:pt idx="462">
                  <c:v>-59.148999999998303</c:v>
                </c:pt>
                <c:pt idx="463">
                  <c:v>-59.1109999999994</c:v>
                </c:pt>
                <c:pt idx="464">
                  <c:v>-59.070999999999401</c:v>
                </c:pt>
                <c:pt idx="465">
                  <c:v>-59.047499999999701</c:v>
                </c:pt>
                <c:pt idx="466">
                  <c:v>-59.0099999999983</c:v>
                </c:pt>
                <c:pt idx="467">
                  <c:v>-58.962999999999397</c:v>
                </c:pt>
                <c:pt idx="468">
                  <c:v>-58.925999999998901</c:v>
                </c:pt>
                <c:pt idx="469">
                  <c:v>-58.8969999999983</c:v>
                </c:pt>
                <c:pt idx="470">
                  <c:v>-58.841999999997697</c:v>
                </c:pt>
                <c:pt idx="471">
                  <c:v>-58.800999999999398</c:v>
                </c:pt>
                <c:pt idx="472">
                  <c:v>-58.7659999999942</c:v>
                </c:pt>
                <c:pt idx="473">
                  <c:v>-58.729999999997702</c:v>
                </c:pt>
                <c:pt idx="474">
                  <c:v>-58.696999999998802</c:v>
                </c:pt>
                <c:pt idx="475">
                  <c:v>-58.6629999999953</c:v>
                </c:pt>
                <c:pt idx="476">
                  <c:v>-58.625999999998299</c:v>
                </c:pt>
                <c:pt idx="477">
                  <c:v>-58.5969999999988</c:v>
                </c:pt>
                <c:pt idx="478">
                  <c:v>-58.5369999999998</c:v>
                </c:pt>
                <c:pt idx="479">
                  <c:v>-58.490999999997598</c:v>
                </c:pt>
                <c:pt idx="480">
                  <c:v>-58.458999999997097</c:v>
                </c:pt>
                <c:pt idx="481">
                  <c:v>-58.4219999999994</c:v>
                </c:pt>
                <c:pt idx="482">
                  <c:v>-58.385999999999399</c:v>
                </c:pt>
                <c:pt idx="483">
                  <c:v>-58.359999999997598</c:v>
                </c:pt>
                <c:pt idx="484">
                  <c:v>-58.315999999999399</c:v>
                </c:pt>
                <c:pt idx="485">
                  <c:v>-58.286999999999402</c:v>
                </c:pt>
                <c:pt idx="486">
                  <c:v>-58.2309999999976</c:v>
                </c:pt>
                <c:pt idx="487">
                  <c:v>-58.185999999998799</c:v>
                </c:pt>
                <c:pt idx="488">
                  <c:v>-58.156499999999099</c:v>
                </c:pt>
                <c:pt idx="489">
                  <c:v>-58.124999999998799</c:v>
                </c:pt>
                <c:pt idx="490">
                  <c:v>-58.098999999997602</c:v>
                </c:pt>
                <c:pt idx="491">
                  <c:v>-58.057999999997598</c:v>
                </c:pt>
                <c:pt idx="492">
                  <c:v>-58.017999999998203</c:v>
                </c:pt>
                <c:pt idx="493">
                  <c:v>-57.983999999999398</c:v>
                </c:pt>
                <c:pt idx="494">
                  <c:v>-57.922999999995703</c:v>
                </c:pt>
                <c:pt idx="495">
                  <c:v>-57.8389999999957</c:v>
                </c:pt>
                <c:pt idx="496">
                  <c:v>-57.781999999997602</c:v>
                </c:pt>
                <c:pt idx="497">
                  <c:v>-57.7359999999994</c:v>
                </c:pt>
                <c:pt idx="498">
                  <c:v>-57.694999999997599</c:v>
                </c:pt>
                <c:pt idx="499">
                  <c:v>-57.659666666666297</c:v>
                </c:pt>
                <c:pt idx="500">
                  <c:v>-57.6349999999982</c:v>
                </c:pt>
                <c:pt idx="501">
                  <c:v>-57.599999999996299</c:v>
                </c:pt>
                <c:pt idx="502">
                  <c:v>-57.554999999998202</c:v>
                </c:pt>
                <c:pt idx="503">
                  <c:v>-57.517999999998203</c:v>
                </c:pt>
                <c:pt idx="504">
                  <c:v>-57.487999999999403</c:v>
                </c:pt>
                <c:pt idx="505">
                  <c:v>-57.434999999998801</c:v>
                </c:pt>
                <c:pt idx="506">
                  <c:v>-57.396999999995103</c:v>
                </c:pt>
                <c:pt idx="507">
                  <c:v>-57.346999999999397</c:v>
                </c:pt>
                <c:pt idx="508">
                  <c:v>-57.326999999997597</c:v>
                </c:pt>
                <c:pt idx="509">
                  <c:v>-57.286999999999402</c:v>
                </c:pt>
                <c:pt idx="510">
                  <c:v>-57.249499999998498</c:v>
                </c:pt>
                <c:pt idx="511">
                  <c:v>-57.225999999999402</c:v>
                </c:pt>
                <c:pt idx="512">
                  <c:v>-57.178999999999697</c:v>
                </c:pt>
                <c:pt idx="513">
                  <c:v>-57.152999999999402</c:v>
                </c:pt>
                <c:pt idx="514">
                  <c:v>-57.114999999997899</c:v>
                </c:pt>
                <c:pt idx="515">
                  <c:v>-57.085999999999402</c:v>
                </c:pt>
                <c:pt idx="516">
                  <c:v>-57.055999999999401</c:v>
                </c:pt>
                <c:pt idx="517">
                  <c:v>-57.0159999999996</c:v>
                </c:pt>
                <c:pt idx="518">
                  <c:v>-56.974999999998801</c:v>
                </c:pt>
                <c:pt idx="519">
                  <c:v>-56.938999999999403</c:v>
                </c:pt>
                <c:pt idx="520">
                  <c:v>-56.901999999999397</c:v>
                </c:pt>
                <c:pt idx="521">
                  <c:v>-56.869999999999401</c:v>
                </c:pt>
                <c:pt idx="522">
                  <c:v>-56.831999999995297</c:v>
                </c:pt>
                <c:pt idx="523">
                  <c:v>-56.776999999997699</c:v>
                </c:pt>
                <c:pt idx="524">
                  <c:v>-56.745999999998297</c:v>
                </c:pt>
                <c:pt idx="525">
                  <c:v>-56.692999999999401</c:v>
                </c:pt>
                <c:pt idx="526">
                  <c:v>-56.666999999999803</c:v>
                </c:pt>
                <c:pt idx="527">
                  <c:v>-56.631499999999697</c:v>
                </c:pt>
                <c:pt idx="528">
                  <c:v>-56.608999999994801</c:v>
                </c:pt>
                <c:pt idx="529">
                  <c:v>-56.563333333332999</c:v>
                </c:pt>
                <c:pt idx="530">
                  <c:v>-56.515999999996502</c:v>
                </c:pt>
                <c:pt idx="531">
                  <c:v>-56.468999999999397</c:v>
                </c:pt>
                <c:pt idx="532">
                  <c:v>-56.445999999999401</c:v>
                </c:pt>
                <c:pt idx="533">
                  <c:v>-56.417999999995999</c:v>
                </c:pt>
                <c:pt idx="534">
                  <c:v>-56.364999999997103</c:v>
                </c:pt>
                <c:pt idx="535">
                  <c:v>-56.330999999998902</c:v>
                </c:pt>
                <c:pt idx="536">
                  <c:v>-56.283999999999402</c:v>
                </c:pt>
                <c:pt idx="537">
                  <c:v>-56.249999999999098</c:v>
                </c:pt>
                <c:pt idx="538">
                  <c:v>-56.2209999999994</c:v>
                </c:pt>
                <c:pt idx="539">
                  <c:v>-56.191999999997201</c:v>
                </c:pt>
                <c:pt idx="540">
                  <c:v>-56.157999999999703</c:v>
                </c:pt>
                <c:pt idx="541">
                  <c:v>-56.133999999999702</c:v>
                </c:pt>
                <c:pt idx="542">
                  <c:v>-56.095999999997701</c:v>
                </c:pt>
                <c:pt idx="543">
                  <c:v>-56.062999999998901</c:v>
                </c:pt>
                <c:pt idx="544">
                  <c:v>-56.029999999995503</c:v>
                </c:pt>
                <c:pt idx="545">
                  <c:v>-55.986999999999703</c:v>
                </c:pt>
                <c:pt idx="546">
                  <c:v>-55.961999999998298</c:v>
                </c:pt>
                <c:pt idx="547">
                  <c:v>-55.8999999999983</c:v>
                </c:pt>
                <c:pt idx="548">
                  <c:v>-55.859499999999699</c:v>
                </c:pt>
                <c:pt idx="549">
                  <c:v>-55.813999999997797</c:v>
                </c:pt>
                <c:pt idx="550">
                  <c:v>-55.789999999998301</c:v>
                </c:pt>
                <c:pt idx="551">
                  <c:v>-55.753999999998399</c:v>
                </c:pt>
                <c:pt idx="552">
                  <c:v>-55.733999999998403</c:v>
                </c:pt>
                <c:pt idx="553">
                  <c:v>-55.699499999999702</c:v>
                </c:pt>
                <c:pt idx="554">
                  <c:v>-55.653999999998902</c:v>
                </c:pt>
                <c:pt idx="555">
                  <c:v>-55.616999999997802</c:v>
                </c:pt>
                <c:pt idx="556">
                  <c:v>-55.580999999998902</c:v>
                </c:pt>
                <c:pt idx="557">
                  <c:v>-55.532999999999497</c:v>
                </c:pt>
                <c:pt idx="558">
                  <c:v>-55.497999999998903</c:v>
                </c:pt>
                <c:pt idx="559">
                  <c:v>-55.471999999995703</c:v>
                </c:pt>
                <c:pt idx="560">
                  <c:v>-55.420999999999502</c:v>
                </c:pt>
                <c:pt idx="561">
                  <c:v>-55.386999999997897</c:v>
                </c:pt>
                <c:pt idx="562">
                  <c:v>-55.337999999999703</c:v>
                </c:pt>
                <c:pt idx="563">
                  <c:v>-55.301999999997904</c:v>
                </c:pt>
                <c:pt idx="564">
                  <c:v>-55.252999999999702</c:v>
                </c:pt>
                <c:pt idx="565">
                  <c:v>-55.234499999999201</c:v>
                </c:pt>
                <c:pt idx="566">
                  <c:v>-55.198999999997902</c:v>
                </c:pt>
                <c:pt idx="567">
                  <c:v>-55.144999999998902</c:v>
                </c:pt>
                <c:pt idx="568">
                  <c:v>-55.117999999997302</c:v>
                </c:pt>
                <c:pt idx="569">
                  <c:v>-55.084999999999503</c:v>
                </c:pt>
                <c:pt idx="570">
                  <c:v>-55.042999999998898</c:v>
                </c:pt>
                <c:pt idx="571">
                  <c:v>-54.988999999999201</c:v>
                </c:pt>
                <c:pt idx="572">
                  <c:v>-54.925499999999701</c:v>
                </c:pt>
                <c:pt idx="573">
                  <c:v>-54.903999999996302</c:v>
                </c:pt>
                <c:pt idx="574">
                  <c:v>-54.860999999998398</c:v>
                </c:pt>
                <c:pt idx="575">
                  <c:v>-54.8369999999979</c:v>
                </c:pt>
                <c:pt idx="576">
                  <c:v>-54.801999999999701</c:v>
                </c:pt>
                <c:pt idx="577">
                  <c:v>-54.779999999997898</c:v>
                </c:pt>
                <c:pt idx="578">
                  <c:v>-54.746999999999503</c:v>
                </c:pt>
                <c:pt idx="579">
                  <c:v>-54.707999999996296</c:v>
                </c:pt>
                <c:pt idx="580">
                  <c:v>-54.6719999999995</c:v>
                </c:pt>
                <c:pt idx="581">
                  <c:v>-54.646999999998897</c:v>
                </c:pt>
                <c:pt idx="582">
                  <c:v>-54.625999999998903</c:v>
                </c:pt>
                <c:pt idx="583">
                  <c:v>-54.591999999997398</c:v>
                </c:pt>
                <c:pt idx="584">
                  <c:v>-54.561999999997902</c:v>
                </c:pt>
                <c:pt idx="585">
                  <c:v>-54.513499999999198</c:v>
                </c:pt>
                <c:pt idx="586">
                  <c:v>-54.481499999999699</c:v>
                </c:pt>
                <c:pt idx="587">
                  <c:v>-54.4469999999979</c:v>
                </c:pt>
                <c:pt idx="588">
                  <c:v>-54.420999999999502</c:v>
                </c:pt>
                <c:pt idx="589">
                  <c:v>-54.3894999999997</c:v>
                </c:pt>
                <c:pt idx="590">
                  <c:v>-54.339999999999499</c:v>
                </c:pt>
                <c:pt idx="591">
                  <c:v>-54.285999999999497</c:v>
                </c:pt>
                <c:pt idx="592">
                  <c:v>-54.237999999997903</c:v>
                </c:pt>
                <c:pt idx="593">
                  <c:v>-54.198999999999501</c:v>
                </c:pt>
                <c:pt idx="594">
                  <c:v>-54.152999999997398</c:v>
                </c:pt>
                <c:pt idx="595">
                  <c:v>-54.123999999996897</c:v>
                </c:pt>
                <c:pt idx="596">
                  <c:v>-54.072999999998402</c:v>
                </c:pt>
                <c:pt idx="597">
                  <c:v>-54.0283333333321</c:v>
                </c:pt>
                <c:pt idx="598">
                  <c:v>-53.998999999997899</c:v>
                </c:pt>
                <c:pt idx="599">
                  <c:v>-53.953999999998501</c:v>
                </c:pt>
                <c:pt idx="600">
                  <c:v>-53.921999999999699</c:v>
                </c:pt>
                <c:pt idx="601">
                  <c:v>-53.883999999998501</c:v>
                </c:pt>
                <c:pt idx="602">
                  <c:v>-53.859999999996901</c:v>
                </c:pt>
                <c:pt idx="603">
                  <c:v>-53.827999999998497</c:v>
                </c:pt>
                <c:pt idx="604">
                  <c:v>-53.798999999996397</c:v>
                </c:pt>
                <c:pt idx="605">
                  <c:v>-53.746999999998501</c:v>
                </c:pt>
                <c:pt idx="606">
                  <c:v>-53.715999999998999</c:v>
                </c:pt>
                <c:pt idx="607">
                  <c:v>-53.693999999999001</c:v>
                </c:pt>
                <c:pt idx="608">
                  <c:v>-53.650999999997403</c:v>
                </c:pt>
                <c:pt idx="609">
                  <c:v>-53.609999999997903</c:v>
                </c:pt>
                <c:pt idx="610">
                  <c:v>-53.579999999997902</c:v>
                </c:pt>
                <c:pt idx="611">
                  <c:v>-53.539999999998997</c:v>
                </c:pt>
                <c:pt idx="612">
                  <c:v>-53.5039999999969</c:v>
                </c:pt>
                <c:pt idx="613">
                  <c:v>-53.458999999994901</c:v>
                </c:pt>
                <c:pt idx="614">
                  <c:v>-53.420499999999798</c:v>
                </c:pt>
                <c:pt idx="615">
                  <c:v>-53.394999999999499</c:v>
                </c:pt>
                <c:pt idx="616">
                  <c:v>-53.351999999999499</c:v>
                </c:pt>
                <c:pt idx="617">
                  <c:v>-53.328666666666003</c:v>
                </c:pt>
                <c:pt idx="618">
                  <c:v>-53.303999999999498</c:v>
                </c:pt>
                <c:pt idx="619">
                  <c:v>-53.275999999999001</c:v>
                </c:pt>
                <c:pt idx="620">
                  <c:v>-53.251499999999702</c:v>
                </c:pt>
                <c:pt idx="621">
                  <c:v>-53.215999999998999</c:v>
                </c:pt>
                <c:pt idx="622">
                  <c:v>-53.177499999999903</c:v>
                </c:pt>
                <c:pt idx="623">
                  <c:v>-53.155999999999501</c:v>
                </c:pt>
                <c:pt idx="624">
                  <c:v>-53.129999999999498</c:v>
                </c:pt>
                <c:pt idx="625">
                  <c:v>-53.087999999998502</c:v>
                </c:pt>
                <c:pt idx="626">
                  <c:v>-53.044999999998502</c:v>
                </c:pt>
                <c:pt idx="627">
                  <c:v>-52.998999999999803</c:v>
                </c:pt>
                <c:pt idx="628">
                  <c:v>-52.9719999999975</c:v>
                </c:pt>
                <c:pt idx="629">
                  <c:v>-52.937999999999498</c:v>
                </c:pt>
                <c:pt idx="630">
                  <c:v>-52.909999999999499</c:v>
                </c:pt>
                <c:pt idx="631">
                  <c:v>-52.8884999999988</c:v>
                </c:pt>
                <c:pt idx="632">
                  <c:v>-52.8539999999985</c:v>
                </c:pt>
                <c:pt idx="633">
                  <c:v>-52.823999999999003</c:v>
                </c:pt>
                <c:pt idx="634">
                  <c:v>-52.783999999999502</c:v>
                </c:pt>
                <c:pt idx="635">
                  <c:v>-52.764499999999899</c:v>
                </c:pt>
                <c:pt idx="636">
                  <c:v>-52.749999999998998</c:v>
                </c:pt>
                <c:pt idx="637">
                  <c:v>-52.7154999999998</c:v>
                </c:pt>
                <c:pt idx="638">
                  <c:v>-52.683499999999803</c:v>
                </c:pt>
                <c:pt idx="639">
                  <c:v>-52.666999999999497</c:v>
                </c:pt>
                <c:pt idx="640">
                  <c:v>-52.652999999999501</c:v>
                </c:pt>
                <c:pt idx="641">
                  <c:v>-52.6169999999995</c:v>
                </c:pt>
                <c:pt idx="642">
                  <c:v>-52.569999999998501</c:v>
                </c:pt>
                <c:pt idx="643">
                  <c:v>-52.531999999998298</c:v>
                </c:pt>
                <c:pt idx="644">
                  <c:v>-52.492999999999498</c:v>
                </c:pt>
                <c:pt idx="645">
                  <c:v>-52.446499999999801</c:v>
                </c:pt>
                <c:pt idx="646">
                  <c:v>-52.416999999998502</c:v>
                </c:pt>
                <c:pt idx="647">
                  <c:v>-52.379999999998503</c:v>
                </c:pt>
                <c:pt idx="648">
                  <c:v>-52.348999999998497</c:v>
                </c:pt>
                <c:pt idx="649">
                  <c:v>-52.315999999999804</c:v>
                </c:pt>
                <c:pt idx="650">
                  <c:v>-52.289999999999502</c:v>
                </c:pt>
                <c:pt idx="651">
                  <c:v>-52.274666666666398</c:v>
                </c:pt>
                <c:pt idx="652">
                  <c:v>-52.251999999999498</c:v>
                </c:pt>
                <c:pt idx="653">
                  <c:v>-52.230999999999497</c:v>
                </c:pt>
                <c:pt idx="654">
                  <c:v>-52.208999999998603</c:v>
                </c:pt>
                <c:pt idx="655">
                  <c:v>-52.171999999998498</c:v>
                </c:pt>
                <c:pt idx="656">
                  <c:v>-52.150999999999797</c:v>
                </c:pt>
                <c:pt idx="657">
                  <c:v>-52.112999999998998</c:v>
                </c:pt>
                <c:pt idx="658">
                  <c:v>-52.091999999999501</c:v>
                </c:pt>
                <c:pt idx="659">
                  <c:v>-52.060999999994699</c:v>
                </c:pt>
                <c:pt idx="660">
                  <c:v>-52.014999999999503</c:v>
                </c:pt>
                <c:pt idx="661">
                  <c:v>-51.988499999999298</c:v>
                </c:pt>
                <c:pt idx="662">
                  <c:v>-51.962999999999496</c:v>
                </c:pt>
                <c:pt idx="663">
                  <c:v>-51.929999999999502</c:v>
                </c:pt>
                <c:pt idx="664">
                  <c:v>-51.916999999998801</c:v>
                </c:pt>
                <c:pt idx="665">
                  <c:v>-51.887999999999501</c:v>
                </c:pt>
                <c:pt idx="666">
                  <c:v>-51.846499999998798</c:v>
                </c:pt>
                <c:pt idx="667">
                  <c:v>-51.822999999999503</c:v>
                </c:pt>
                <c:pt idx="668">
                  <c:v>-51.795499999999301</c:v>
                </c:pt>
                <c:pt idx="669">
                  <c:v>-51.759999999999501</c:v>
                </c:pt>
                <c:pt idx="670">
                  <c:v>-51.712999999999298</c:v>
                </c:pt>
                <c:pt idx="671">
                  <c:v>-51.681999999999498</c:v>
                </c:pt>
                <c:pt idx="672">
                  <c:v>-51.652999999999501</c:v>
                </c:pt>
                <c:pt idx="673">
                  <c:v>-51.613999999999798</c:v>
                </c:pt>
                <c:pt idx="674">
                  <c:v>-51.5854999999993</c:v>
                </c:pt>
                <c:pt idx="675">
                  <c:v>-51.559999999999803</c:v>
                </c:pt>
                <c:pt idx="676">
                  <c:v>-51.526999999992398</c:v>
                </c:pt>
                <c:pt idx="677">
                  <c:v>-51.471999999998999</c:v>
                </c:pt>
                <c:pt idx="678">
                  <c:v>-51.430999999999798</c:v>
                </c:pt>
                <c:pt idx="679">
                  <c:v>-51.399999999999501</c:v>
                </c:pt>
                <c:pt idx="680">
                  <c:v>-51.370999999997103</c:v>
                </c:pt>
                <c:pt idx="681">
                  <c:v>-51.338999999996602</c:v>
                </c:pt>
                <c:pt idx="682">
                  <c:v>-51.297999999999703</c:v>
                </c:pt>
                <c:pt idx="683">
                  <c:v>-51.252999999998998</c:v>
                </c:pt>
                <c:pt idx="684">
                  <c:v>-51.224499999998798</c:v>
                </c:pt>
                <c:pt idx="685">
                  <c:v>-51.197999999999801</c:v>
                </c:pt>
                <c:pt idx="686">
                  <c:v>-51.163999999998602</c:v>
                </c:pt>
                <c:pt idx="687">
                  <c:v>-51.1169999999995</c:v>
                </c:pt>
                <c:pt idx="688">
                  <c:v>-51.088999999998101</c:v>
                </c:pt>
                <c:pt idx="689">
                  <c:v>-51.0559999999981</c:v>
                </c:pt>
                <c:pt idx="690">
                  <c:v>-51.020999999999503</c:v>
                </c:pt>
                <c:pt idx="691">
                  <c:v>-50.981999999997797</c:v>
                </c:pt>
                <c:pt idx="692">
                  <c:v>-50.937999999998098</c:v>
                </c:pt>
                <c:pt idx="693">
                  <c:v>-50.902999999999501</c:v>
                </c:pt>
                <c:pt idx="694">
                  <c:v>-50.8589999999962</c:v>
                </c:pt>
                <c:pt idx="695">
                  <c:v>-50.8159999999991</c:v>
                </c:pt>
                <c:pt idx="696">
                  <c:v>-50.770999999999503</c:v>
                </c:pt>
                <c:pt idx="697">
                  <c:v>-50.737999999999097</c:v>
                </c:pt>
                <c:pt idx="698">
                  <c:v>-50.709999999998097</c:v>
                </c:pt>
                <c:pt idx="699">
                  <c:v>-50.6739999999986</c:v>
                </c:pt>
                <c:pt idx="700">
                  <c:v>-50.637999999999501</c:v>
                </c:pt>
                <c:pt idx="701">
                  <c:v>-50.590999999999497</c:v>
                </c:pt>
                <c:pt idx="702">
                  <c:v>-50.562999999999498</c:v>
                </c:pt>
                <c:pt idx="703">
                  <c:v>-50.534999999999499</c:v>
                </c:pt>
                <c:pt idx="704">
                  <c:v>-50.493999999999502</c:v>
                </c:pt>
                <c:pt idx="705">
                  <c:v>-50.457999999998997</c:v>
                </c:pt>
                <c:pt idx="706">
                  <c:v>-50.420999999998102</c:v>
                </c:pt>
                <c:pt idx="707">
                  <c:v>-50.384999999998101</c:v>
                </c:pt>
                <c:pt idx="708">
                  <c:v>-50.3609999999995</c:v>
                </c:pt>
                <c:pt idx="709">
                  <c:v>-50.3394999999988</c:v>
                </c:pt>
                <c:pt idx="710">
                  <c:v>-50.297666666665897</c:v>
                </c:pt>
                <c:pt idx="711">
                  <c:v>-50.262999999999501</c:v>
                </c:pt>
                <c:pt idx="712">
                  <c:v>-50.222999999999502</c:v>
                </c:pt>
                <c:pt idx="713">
                  <c:v>-50.195999999999501</c:v>
                </c:pt>
                <c:pt idx="714">
                  <c:v>-50.158999999999097</c:v>
                </c:pt>
                <c:pt idx="715">
                  <c:v>-50.122999999999102</c:v>
                </c:pt>
                <c:pt idx="716">
                  <c:v>-50.0929999999993</c:v>
                </c:pt>
                <c:pt idx="717">
                  <c:v>-50.054999999999502</c:v>
                </c:pt>
                <c:pt idx="718">
                  <c:v>-50.031999999999101</c:v>
                </c:pt>
                <c:pt idx="719">
                  <c:v>-50.0039999999995</c:v>
                </c:pt>
                <c:pt idx="720">
                  <c:v>-49.957999999998599</c:v>
                </c:pt>
                <c:pt idx="721">
                  <c:v>-49.911999999998102</c:v>
                </c:pt>
                <c:pt idx="722">
                  <c:v>-49.883999999998601</c:v>
                </c:pt>
                <c:pt idx="723">
                  <c:v>-49.8464999999998</c:v>
                </c:pt>
                <c:pt idx="724">
                  <c:v>-49.816999999999801</c:v>
                </c:pt>
                <c:pt idx="725">
                  <c:v>-49.761999999998601</c:v>
                </c:pt>
                <c:pt idx="726">
                  <c:v>-49.725666666665603</c:v>
                </c:pt>
                <c:pt idx="727">
                  <c:v>-49.690666666666402</c:v>
                </c:pt>
                <c:pt idx="728">
                  <c:v>-49.652999999999103</c:v>
                </c:pt>
                <c:pt idx="729">
                  <c:v>-49.621999999999503</c:v>
                </c:pt>
                <c:pt idx="730">
                  <c:v>-49.604999999998199</c:v>
                </c:pt>
                <c:pt idx="731">
                  <c:v>-49.569999999999801</c:v>
                </c:pt>
                <c:pt idx="732">
                  <c:v>-49.535999999998197</c:v>
                </c:pt>
                <c:pt idx="733">
                  <c:v>-49.4919999999995</c:v>
                </c:pt>
                <c:pt idx="734">
                  <c:v>-49.461999999999797</c:v>
                </c:pt>
                <c:pt idx="735">
                  <c:v>-49.4379999999991</c:v>
                </c:pt>
                <c:pt idx="736">
                  <c:v>-49.407999999995901</c:v>
                </c:pt>
                <c:pt idx="737">
                  <c:v>-49.356999999999097</c:v>
                </c:pt>
                <c:pt idx="738">
                  <c:v>-49.3189999999991</c:v>
                </c:pt>
                <c:pt idx="739">
                  <c:v>-49.275999999999598</c:v>
                </c:pt>
                <c:pt idx="740">
                  <c:v>-49.242999999999597</c:v>
                </c:pt>
                <c:pt idx="741">
                  <c:v>-49.216999999998599</c:v>
                </c:pt>
                <c:pt idx="742">
                  <c:v>-49.186499999999299</c:v>
                </c:pt>
                <c:pt idx="743">
                  <c:v>-49.149999999998201</c:v>
                </c:pt>
                <c:pt idx="744">
                  <c:v>-49.114999999999803</c:v>
                </c:pt>
                <c:pt idx="745">
                  <c:v>-49.086999999999499</c:v>
                </c:pt>
                <c:pt idx="746">
                  <c:v>-49.0579999999973</c:v>
                </c:pt>
                <c:pt idx="747">
                  <c:v>-49.023999999999901</c:v>
                </c:pt>
                <c:pt idx="748">
                  <c:v>-49.002999999996803</c:v>
                </c:pt>
                <c:pt idx="749">
                  <c:v>-48.948999999999103</c:v>
                </c:pt>
                <c:pt idx="750">
                  <c:v>-48.907999999999603</c:v>
                </c:pt>
                <c:pt idx="751">
                  <c:v>-48.869999999999102</c:v>
                </c:pt>
                <c:pt idx="752">
                  <c:v>-48.829999999999501</c:v>
                </c:pt>
                <c:pt idx="753">
                  <c:v>-48.801999999999502</c:v>
                </c:pt>
                <c:pt idx="754">
                  <c:v>-48.782666666666501</c:v>
                </c:pt>
                <c:pt idx="755">
                  <c:v>-48.757999999999598</c:v>
                </c:pt>
                <c:pt idx="756">
                  <c:v>-48.725999999999097</c:v>
                </c:pt>
                <c:pt idx="757">
                  <c:v>-48.690999999998702</c:v>
                </c:pt>
                <c:pt idx="758">
                  <c:v>-48.664999999998898</c:v>
                </c:pt>
                <c:pt idx="759">
                  <c:v>-48.627999999999801</c:v>
                </c:pt>
                <c:pt idx="760">
                  <c:v>-48.596999999999603</c:v>
                </c:pt>
                <c:pt idx="761">
                  <c:v>-48.564999999999102</c:v>
                </c:pt>
                <c:pt idx="762">
                  <c:v>-48.532999999998097</c:v>
                </c:pt>
                <c:pt idx="763">
                  <c:v>-48.495999999999199</c:v>
                </c:pt>
                <c:pt idx="764">
                  <c:v>-48.4609999999983</c:v>
                </c:pt>
                <c:pt idx="765">
                  <c:v>-48.438999999999602</c:v>
                </c:pt>
                <c:pt idx="766">
                  <c:v>-48.412999999999201</c:v>
                </c:pt>
                <c:pt idx="767">
                  <c:v>-48.381499999999797</c:v>
                </c:pt>
                <c:pt idx="768">
                  <c:v>-48.333999999996202</c:v>
                </c:pt>
                <c:pt idx="769">
                  <c:v>-48.300999999999199</c:v>
                </c:pt>
                <c:pt idx="770">
                  <c:v>-48.264999999999198</c:v>
                </c:pt>
                <c:pt idx="771">
                  <c:v>-48.220999999998298</c:v>
                </c:pt>
                <c:pt idx="772">
                  <c:v>-48.1869999999996</c:v>
                </c:pt>
                <c:pt idx="773">
                  <c:v>-48.1544999999998</c:v>
                </c:pt>
                <c:pt idx="774">
                  <c:v>-48.133999999999602</c:v>
                </c:pt>
                <c:pt idx="775">
                  <c:v>-48.112999999998401</c:v>
                </c:pt>
                <c:pt idx="776">
                  <c:v>-48.084999999999198</c:v>
                </c:pt>
                <c:pt idx="777">
                  <c:v>-48.048999999999197</c:v>
                </c:pt>
                <c:pt idx="778">
                  <c:v>-48.020999999998402</c:v>
                </c:pt>
                <c:pt idx="779">
                  <c:v>-47.9759999999984</c:v>
                </c:pt>
                <c:pt idx="780">
                  <c:v>-47.950999999999603</c:v>
                </c:pt>
                <c:pt idx="781">
                  <c:v>-47.926999999999801</c:v>
                </c:pt>
                <c:pt idx="782">
                  <c:v>-47.902999999998798</c:v>
                </c:pt>
                <c:pt idx="783">
                  <c:v>-47.862999999999197</c:v>
                </c:pt>
                <c:pt idx="784">
                  <c:v>-47.8309999999992</c:v>
                </c:pt>
                <c:pt idx="785">
                  <c:v>-47.7939999999981</c:v>
                </c:pt>
                <c:pt idx="786">
                  <c:v>-47.757999999999399</c:v>
                </c:pt>
                <c:pt idx="787">
                  <c:v>-47.722999999999203</c:v>
                </c:pt>
                <c:pt idx="788">
                  <c:v>-47.6659999999994</c:v>
                </c:pt>
                <c:pt idx="789">
                  <c:v>-47.6329999999992</c:v>
                </c:pt>
                <c:pt idx="790">
                  <c:v>-47.5964999999998</c:v>
                </c:pt>
                <c:pt idx="791">
                  <c:v>-47.552999999997397</c:v>
                </c:pt>
                <c:pt idx="792">
                  <c:v>-47.526999999997699</c:v>
                </c:pt>
                <c:pt idx="793">
                  <c:v>-47.481999999999303</c:v>
                </c:pt>
                <c:pt idx="794">
                  <c:v>-47.452999999999598</c:v>
                </c:pt>
                <c:pt idx="795">
                  <c:v>-47.421999999995599</c:v>
                </c:pt>
                <c:pt idx="796">
                  <c:v>-47.370666666666601</c:v>
                </c:pt>
                <c:pt idx="797">
                  <c:v>-47.317999999997497</c:v>
                </c:pt>
                <c:pt idx="798">
                  <c:v>-47.282666666666401</c:v>
                </c:pt>
                <c:pt idx="799">
                  <c:v>-47.245999999999299</c:v>
                </c:pt>
                <c:pt idx="800">
                  <c:v>-47.201999999998598</c:v>
                </c:pt>
                <c:pt idx="801">
                  <c:v>-47.172999999999803</c:v>
                </c:pt>
                <c:pt idx="802">
                  <c:v>-47.135999999999697</c:v>
                </c:pt>
                <c:pt idx="803">
                  <c:v>-47.103999999998301</c:v>
                </c:pt>
                <c:pt idx="804">
                  <c:v>-47.064999999999699</c:v>
                </c:pt>
                <c:pt idx="805">
                  <c:v>-47.0349999999993</c:v>
                </c:pt>
                <c:pt idx="806">
                  <c:v>-47.002999999999702</c:v>
                </c:pt>
                <c:pt idx="807">
                  <c:v>-46.970499999999497</c:v>
                </c:pt>
                <c:pt idx="808">
                  <c:v>-46.929999999999701</c:v>
                </c:pt>
                <c:pt idx="809">
                  <c:v>-46.907666666666401</c:v>
                </c:pt>
                <c:pt idx="810">
                  <c:v>-46.892999999999702</c:v>
                </c:pt>
                <c:pt idx="811">
                  <c:v>-46.858999999997998</c:v>
                </c:pt>
                <c:pt idx="812">
                  <c:v>-46.810999999998302</c:v>
                </c:pt>
                <c:pt idx="813">
                  <c:v>-46.758999999999702</c:v>
                </c:pt>
                <c:pt idx="814">
                  <c:v>-46.709999999997997</c:v>
                </c:pt>
                <c:pt idx="815">
                  <c:v>-46.680999999998697</c:v>
                </c:pt>
                <c:pt idx="816">
                  <c:v>-46.617999999999697</c:v>
                </c:pt>
                <c:pt idx="817">
                  <c:v>-46.593999999997699</c:v>
                </c:pt>
                <c:pt idx="818">
                  <c:v>-46.536999999999701</c:v>
                </c:pt>
                <c:pt idx="819">
                  <c:v>-46.493999999998699</c:v>
                </c:pt>
                <c:pt idx="820">
                  <c:v>-46.443999999999697</c:v>
                </c:pt>
                <c:pt idx="821">
                  <c:v>-46.412999999998704</c:v>
                </c:pt>
                <c:pt idx="822">
                  <c:v>-46.3729999999968</c:v>
                </c:pt>
                <c:pt idx="823">
                  <c:v>-46.346999999999703</c:v>
                </c:pt>
                <c:pt idx="824">
                  <c:v>-46.317999999999699</c:v>
                </c:pt>
                <c:pt idx="825">
                  <c:v>-46.275999999998398</c:v>
                </c:pt>
                <c:pt idx="826">
                  <c:v>-46.224999999998097</c:v>
                </c:pt>
                <c:pt idx="827">
                  <c:v>-46.179999999998401</c:v>
                </c:pt>
                <c:pt idx="828">
                  <c:v>-46.1479999999966</c:v>
                </c:pt>
                <c:pt idx="829">
                  <c:v>-46.102999999999703</c:v>
                </c:pt>
                <c:pt idx="830">
                  <c:v>-46.075499999999899</c:v>
                </c:pt>
                <c:pt idx="831">
                  <c:v>-46.022999999998497</c:v>
                </c:pt>
                <c:pt idx="832">
                  <c:v>-45.978999999999701</c:v>
                </c:pt>
                <c:pt idx="833">
                  <c:v>-45.939999999999699</c:v>
                </c:pt>
                <c:pt idx="834">
                  <c:v>-45.885499999999297</c:v>
                </c:pt>
                <c:pt idx="835">
                  <c:v>-45.849999999999099</c:v>
                </c:pt>
                <c:pt idx="836">
                  <c:v>-45.797999999999398</c:v>
                </c:pt>
                <c:pt idx="837">
                  <c:v>-45.764999999999702</c:v>
                </c:pt>
                <c:pt idx="838">
                  <c:v>-45.704999999999799</c:v>
                </c:pt>
                <c:pt idx="839">
                  <c:v>-45.669999999999398</c:v>
                </c:pt>
                <c:pt idx="840">
                  <c:v>-45.638999999999697</c:v>
                </c:pt>
                <c:pt idx="841">
                  <c:v>-45.596999999999198</c:v>
                </c:pt>
                <c:pt idx="842">
                  <c:v>-45.555999999999401</c:v>
                </c:pt>
                <c:pt idx="843">
                  <c:v>-45.522999999998603</c:v>
                </c:pt>
                <c:pt idx="844">
                  <c:v>-45.488999999997503</c:v>
                </c:pt>
                <c:pt idx="845">
                  <c:v>-45.456666666666202</c:v>
                </c:pt>
                <c:pt idx="846">
                  <c:v>-45.418999999999699</c:v>
                </c:pt>
                <c:pt idx="847">
                  <c:v>-45.375499999999299</c:v>
                </c:pt>
                <c:pt idx="848">
                  <c:v>-45.3369999999993</c:v>
                </c:pt>
                <c:pt idx="849">
                  <c:v>-45.2799999999989</c:v>
                </c:pt>
                <c:pt idx="850">
                  <c:v>-45.246999999999197</c:v>
                </c:pt>
                <c:pt idx="851">
                  <c:v>-45.191999999999702</c:v>
                </c:pt>
                <c:pt idx="852">
                  <c:v>-45.1519999999989</c:v>
                </c:pt>
                <c:pt idx="853">
                  <c:v>-45.105999999999703</c:v>
                </c:pt>
                <c:pt idx="854">
                  <c:v>-45.0639999999987</c:v>
                </c:pt>
                <c:pt idx="855">
                  <c:v>-45.027333333333203</c:v>
                </c:pt>
                <c:pt idx="856">
                  <c:v>-45.003999999998697</c:v>
                </c:pt>
                <c:pt idx="857">
                  <c:v>-44.961999999998497</c:v>
                </c:pt>
                <c:pt idx="858">
                  <c:v>-44.9219999999995</c:v>
                </c:pt>
                <c:pt idx="859">
                  <c:v>-44.874999999999503</c:v>
                </c:pt>
                <c:pt idx="860">
                  <c:v>-44.824999999999903</c:v>
                </c:pt>
                <c:pt idx="861">
                  <c:v>-44.785999999999802</c:v>
                </c:pt>
                <c:pt idx="862">
                  <c:v>-44.737999999999502</c:v>
                </c:pt>
                <c:pt idx="863">
                  <c:v>-44.697999999997798</c:v>
                </c:pt>
                <c:pt idx="864">
                  <c:v>-44.660999999999902</c:v>
                </c:pt>
                <c:pt idx="865">
                  <c:v>-44.628999999999799</c:v>
                </c:pt>
                <c:pt idx="866">
                  <c:v>-44.574999999998603</c:v>
                </c:pt>
                <c:pt idx="867">
                  <c:v>-44.538999999999803</c:v>
                </c:pt>
                <c:pt idx="868">
                  <c:v>-44.485999999998803</c:v>
                </c:pt>
                <c:pt idx="869">
                  <c:v>-44.447999999998899</c:v>
                </c:pt>
                <c:pt idx="870">
                  <c:v>-44.387999999999302</c:v>
                </c:pt>
                <c:pt idx="871">
                  <c:v>-44.3483333333321</c:v>
                </c:pt>
                <c:pt idx="872">
                  <c:v>-44.293999999998398</c:v>
                </c:pt>
                <c:pt idx="873">
                  <c:v>-44.252999999999801</c:v>
                </c:pt>
                <c:pt idx="874">
                  <c:v>-44.205499999999702</c:v>
                </c:pt>
                <c:pt idx="875">
                  <c:v>-44.161999999999303</c:v>
                </c:pt>
                <c:pt idx="876">
                  <c:v>-44.121999999999602</c:v>
                </c:pt>
                <c:pt idx="877">
                  <c:v>-44.086999999999598</c:v>
                </c:pt>
                <c:pt idx="878">
                  <c:v>-44.047999999999597</c:v>
                </c:pt>
                <c:pt idx="879">
                  <c:v>-44.002999999999801</c:v>
                </c:pt>
                <c:pt idx="880">
                  <c:v>-43.978999999999601</c:v>
                </c:pt>
                <c:pt idx="881">
                  <c:v>-43.930999999999798</c:v>
                </c:pt>
                <c:pt idx="882">
                  <c:v>-43.891999999999399</c:v>
                </c:pt>
                <c:pt idx="883">
                  <c:v>-43.837999999999603</c:v>
                </c:pt>
                <c:pt idx="884">
                  <c:v>-43.801999999999602</c:v>
                </c:pt>
                <c:pt idx="885">
                  <c:v>-43.757999999999797</c:v>
                </c:pt>
                <c:pt idx="886">
                  <c:v>-43.720999999999798</c:v>
                </c:pt>
                <c:pt idx="887">
                  <c:v>-43.6559999999998</c:v>
                </c:pt>
                <c:pt idx="888">
                  <c:v>-43.594999999999601</c:v>
                </c:pt>
                <c:pt idx="889">
                  <c:v>-43.548999999998401</c:v>
                </c:pt>
                <c:pt idx="890">
                  <c:v>-43.480999999999199</c:v>
                </c:pt>
                <c:pt idx="891">
                  <c:v>-43.441999999999602</c:v>
                </c:pt>
                <c:pt idx="892">
                  <c:v>-43.408999999998898</c:v>
                </c:pt>
                <c:pt idx="893">
                  <c:v>-43.338999999999302</c:v>
                </c:pt>
                <c:pt idx="894">
                  <c:v>-43.2929999999998</c:v>
                </c:pt>
                <c:pt idx="895">
                  <c:v>-43.253999999995003</c:v>
                </c:pt>
                <c:pt idx="896">
                  <c:v>-43.189333333332897</c:v>
                </c:pt>
                <c:pt idx="897">
                  <c:v>-43.139999999999098</c:v>
                </c:pt>
                <c:pt idx="898">
                  <c:v>-43.060999999999602</c:v>
                </c:pt>
                <c:pt idx="899">
                  <c:v>-42.989999999999696</c:v>
                </c:pt>
                <c:pt idx="900">
                  <c:v>-42.949999999998397</c:v>
                </c:pt>
                <c:pt idx="901">
                  <c:v>-42.8729999999996</c:v>
                </c:pt>
                <c:pt idx="902">
                  <c:v>-42.8299999999996</c:v>
                </c:pt>
                <c:pt idx="903">
                  <c:v>-42.779999999999497</c:v>
                </c:pt>
                <c:pt idx="904">
                  <c:v>-42.7419999999995</c:v>
                </c:pt>
                <c:pt idx="905">
                  <c:v>-42.681999999998801</c:v>
                </c:pt>
                <c:pt idx="906">
                  <c:v>-42.607999999999798</c:v>
                </c:pt>
                <c:pt idx="907">
                  <c:v>-42.557999999999701</c:v>
                </c:pt>
                <c:pt idx="908">
                  <c:v>-42.504999999998503</c:v>
                </c:pt>
                <c:pt idx="909">
                  <c:v>-42.4249999999995</c:v>
                </c:pt>
                <c:pt idx="910">
                  <c:v>-42.360999999999798</c:v>
                </c:pt>
                <c:pt idx="911">
                  <c:v>-42.278999999999002</c:v>
                </c:pt>
                <c:pt idx="912">
                  <c:v>-42.197999999999801</c:v>
                </c:pt>
                <c:pt idx="913">
                  <c:v>-42.151999999999802</c:v>
                </c:pt>
                <c:pt idx="914">
                  <c:v>-42.089999999999399</c:v>
                </c:pt>
                <c:pt idx="915">
                  <c:v>-42.051999999999801</c:v>
                </c:pt>
                <c:pt idx="916">
                  <c:v>-42.004499999999801</c:v>
                </c:pt>
                <c:pt idx="917">
                  <c:v>-41.932999999999701</c:v>
                </c:pt>
                <c:pt idx="918">
                  <c:v>-41.868999999998202</c:v>
                </c:pt>
                <c:pt idx="919">
                  <c:v>-41.788999999999298</c:v>
                </c:pt>
                <c:pt idx="920">
                  <c:v>-41.718999999999298</c:v>
                </c:pt>
                <c:pt idx="921">
                  <c:v>-41.6619999999999</c:v>
                </c:pt>
                <c:pt idx="922">
                  <c:v>-41.579999999999302</c:v>
                </c:pt>
                <c:pt idx="923">
                  <c:v>-41.536999999998798</c:v>
                </c:pt>
                <c:pt idx="924">
                  <c:v>-41.445999999999898</c:v>
                </c:pt>
                <c:pt idx="925">
                  <c:v>-41.367999999999903</c:v>
                </c:pt>
                <c:pt idx="926">
                  <c:v>-41.306999999999903</c:v>
                </c:pt>
                <c:pt idx="927">
                  <c:v>-41.270999999999702</c:v>
                </c:pt>
                <c:pt idx="928">
                  <c:v>-41.214999999999598</c:v>
                </c:pt>
                <c:pt idx="929">
                  <c:v>-41.144999999999499</c:v>
                </c:pt>
                <c:pt idx="930">
                  <c:v>-41.081999999999198</c:v>
                </c:pt>
                <c:pt idx="931">
                  <c:v>-41.021999999998499</c:v>
                </c:pt>
                <c:pt idx="932">
                  <c:v>-40.921999999999699</c:v>
                </c:pt>
                <c:pt idx="933">
                  <c:v>-40.819999999999602</c:v>
                </c:pt>
                <c:pt idx="934">
                  <c:v>-40.746999999999097</c:v>
                </c:pt>
                <c:pt idx="935">
                  <c:v>-40.690999999998603</c:v>
                </c:pt>
                <c:pt idx="936">
                  <c:v>-40.564999999999301</c:v>
                </c:pt>
                <c:pt idx="937">
                  <c:v>-40.5099999999996</c:v>
                </c:pt>
                <c:pt idx="938">
                  <c:v>-40.404999999997997</c:v>
                </c:pt>
                <c:pt idx="939">
                  <c:v>-40.299999999998001</c:v>
                </c:pt>
                <c:pt idx="940">
                  <c:v>-40.224999999998701</c:v>
                </c:pt>
                <c:pt idx="941">
                  <c:v>-40.1429999999987</c:v>
                </c:pt>
                <c:pt idx="942">
                  <c:v>-40.029999999999902</c:v>
                </c:pt>
                <c:pt idx="943">
                  <c:v>-39.940999999998802</c:v>
                </c:pt>
                <c:pt idx="944">
                  <c:v>-39.841999999999302</c:v>
                </c:pt>
                <c:pt idx="945">
                  <c:v>-39.7899999999999</c:v>
                </c:pt>
                <c:pt idx="946">
                  <c:v>-39.698999999999302</c:v>
                </c:pt>
                <c:pt idx="947">
                  <c:v>-39.580999999999896</c:v>
                </c:pt>
                <c:pt idx="948">
                  <c:v>-39.503999999999799</c:v>
                </c:pt>
                <c:pt idx="949">
                  <c:v>-39.413999999998197</c:v>
                </c:pt>
                <c:pt idx="950">
                  <c:v>-39.324999999999797</c:v>
                </c:pt>
                <c:pt idx="951">
                  <c:v>-39.217999999999599</c:v>
                </c:pt>
                <c:pt idx="952">
                  <c:v>-39.111999999999902</c:v>
                </c:pt>
                <c:pt idx="953">
                  <c:v>-39.007999999999697</c:v>
                </c:pt>
                <c:pt idx="954">
                  <c:v>-38.940999999999597</c:v>
                </c:pt>
                <c:pt idx="955">
                  <c:v>-38.795999999999403</c:v>
                </c:pt>
                <c:pt idx="956">
                  <c:v>-38.676999999998898</c:v>
                </c:pt>
                <c:pt idx="957">
                  <c:v>-38.562999999999697</c:v>
                </c:pt>
                <c:pt idx="958">
                  <c:v>-38.483999999999298</c:v>
                </c:pt>
                <c:pt idx="959">
                  <c:v>-38.366999999999798</c:v>
                </c:pt>
                <c:pt idx="960">
                  <c:v>-38.248999999999299</c:v>
                </c:pt>
                <c:pt idx="961">
                  <c:v>-38.120999999999903</c:v>
                </c:pt>
                <c:pt idx="962">
                  <c:v>-38.0069999999996</c:v>
                </c:pt>
                <c:pt idx="963">
                  <c:v>-37.883999999999098</c:v>
                </c:pt>
                <c:pt idx="964">
                  <c:v>-37.710999999999302</c:v>
                </c:pt>
                <c:pt idx="965">
                  <c:v>-37.642999999999901</c:v>
                </c:pt>
                <c:pt idx="966">
                  <c:v>-37.525999999999598</c:v>
                </c:pt>
                <c:pt idx="967">
                  <c:v>-37.406499999999603</c:v>
                </c:pt>
                <c:pt idx="968">
                  <c:v>-37.306999999999597</c:v>
                </c:pt>
                <c:pt idx="969">
                  <c:v>-37.163999999999596</c:v>
                </c:pt>
                <c:pt idx="970">
                  <c:v>-36.998999999999903</c:v>
                </c:pt>
                <c:pt idx="971">
                  <c:v>-36.910999999999099</c:v>
                </c:pt>
                <c:pt idx="972">
                  <c:v>-36.810999999999801</c:v>
                </c:pt>
                <c:pt idx="973">
                  <c:v>-36.604999999999897</c:v>
                </c:pt>
                <c:pt idx="974">
                  <c:v>-36.509999999997099</c:v>
                </c:pt>
                <c:pt idx="975">
                  <c:v>-36.275999999999797</c:v>
                </c:pt>
                <c:pt idx="976">
                  <c:v>-36.066999999999403</c:v>
                </c:pt>
                <c:pt idx="977">
                  <c:v>-35.945999999999998</c:v>
                </c:pt>
                <c:pt idx="978">
                  <c:v>-35.726999999999897</c:v>
                </c:pt>
                <c:pt idx="979">
                  <c:v>-35.614999999997003</c:v>
                </c:pt>
                <c:pt idx="980">
                  <c:v>-35.391999999999399</c:v>
                </c:pt>
                <c:pt idx="981">
                  <c:v>-35.023999999999901</c:v>
                </c:pt>
                <c:pt idx="982">
                  <c:v>-34.916999999999703</c:v>
                </c:pt>
                <c:pt idx="983">
                  <c:v>-34.674499999999902</c:v>
                </c:pt>
                <c:pt idx="984">
                  <c:v>-34.5279999999998</c:v>
                </c:pt>
                <c:pt idx="985">
                  <c:v>-34.279999999999497</c:v>
                </c:pt>
                <c:pt idx="986">
                  <c:v>-34.044999999999703</c:v>
                </c:pt>
                <c:pt idx="987">
                  <c:v>-33.720999999999201</c:v>
                </c:pt>
                <c:pt idx="988">
                  <c:v>-33.431999999999697</c:v>
                </c:pt>
                <c:pt idx="989">
                  <c:v>-33.060999999999801</c:v>
                </c:pt>
                <c:pt idx="990">
                  <c:v>-32.769999999999499</c:v>
                </c:pt>
                <c:pt idx="991">
                  <c:v>-32.497999999999898</c:v>
                </c:pt>
                <c:pt idx="992">
                  <c:v>-32.114999999999498</c:v>
                </c:pt>
                <c:pt idx="993">
                  <c:v>-31.598999999999499</c:v>
                </c:pt>
                <c:pt idx="994">
                  <c:v>-31.014999999999901</c:v>
                </c:pt>
                <c:pt idx="995">
                  <c:v>-30.296999999998601</c:v>
                </c:pt>
                <c:pt idx="996">
                  <c:v>-29.561</c:v>
                </c:pt>
                <c:pt idx="997">
                  <c:v>-29.002999999999599</c:v>
                </c:pt>
                <c:pt idx="998">
                  <c:v>-28.088999999999999</c:v>
                </c:pt>
                <c:pt idx="999">
                  <c:v>-25.913999999998801</c:v>
                </c:pt>
              </c:numCache>
            </c:numRef>
          </c:xVal>
          <c:yVal>
            <c:numRef>
              <c:f>'[NR-U indoor sub7 calibration_final_v3.xlsx](20,40,20,40),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C8F-4D11-8FF8-E7866A6421F5}"/>
            </c:ext>
          </c:extLst>
        </c:ser>
        <c:ser>
          <c:idx val="9"/>
          <c:order val="9"/>
          <c:tx>
            <c:strRef>
              <c:f>'[NR-U indoor sub7 calibration_final_v3.xlsx](20,40,20,40), UE RSSI'!$K$1</c:f>
              <c:strCache>
                <c:ptCount val="1"/>
                <c:pt idx="0">
                  <c:v>interdigital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calibration_final_v3.xlsx](20,40,20,40), UE RSSI'!$K$2:$K$1001</c:f>
              <c:numCache>
                <c:formatCode>General</c:formatCode>
                <c:ptCount val="1000"/>
                <c:pt idx="0">
                  <c:v>-81.981553757060325</c:v>
                </c:pt>
                <c:pt idx="1">
                  <c:v>-81.733916299065982</c:v>
                </c:pt>
                <c:pt idx="2">
                  <c:v>-81.327034378786038</c:v>
                </c:pt>
                <c:pt idx="3">
                  <c:v>-81.034437621691382</c:v>
                </c:pt>
                <c:pt idx="4">
                  <c:v>-80.728816314044423</c:v>
                </c:pt>
                <c:pt idx="5">
                  <c:v>-80.512130646281605</c:v>
                </c:pt>
                <c:pt idx="6">
                  <c:v>-80.256699144122109</c:v>
                </c:pt>
                <c:pt idx="7">
                  <c:v>-80.124099582891091</c:v>
                </c:pt>
                <c:pt idx="8">
                  <c:v>-79.822212456556798</c:v>
                </c:pt>
                <c:pt idx="9">
                  <c:v>-79.623318527714147</c:v>
                </c:pt>
                <c:pt idx="10">
                  <c:v>-79.410739155661062</c:v>
                </c:pt>
                <c:pt idx="11">
                  <c:v>-79.297301352863869</c:v>
                </c:pt>
                <c:pt idx="12">
                  <c:v>-79.045014817262128</c:v>
                </c:pt>
                <c:pt idx="13">
                  <c:v>-78.816019308322296</c:v>
                </c:pt>
                <c:pt idx="14">
                  <c:v>-78.603836243073857</c:v>
                </c:pt>
                <c:pt idx="15">
                  <c:v>-78.448349841382964</c:v>
                </c:pt>
                <c:pt idx="16">
                  <c:v>-78.307138555985034</c:v>
                </c:pt>
                <c:pt idx="17">
                  <c:v>-78.226868010879812</c:v>
                </c:pt>
                <c:pt idx="18">
                  <c:v>-78.039523476858292</c:v>
                </c:pt>
                <c:pt idx="19">
                  <c:v>-77.973807619321107</c:v>
                </c:pt>
                <c:pt idx="20">
                  <c:v>-77.832956785855004</c:v>
                </c:pt>
                <c:pt idx="21">
                  <c:v>-77.70733821361469</c:v>
                </c:pt>
                <c:pt idx="22">
                  <c:v>-77.610074308146437</c:v>
                </c:pt>
                <c:pt idx="23">
                  <c:v>-77.484673427693266</c:v>
                </c:pt>
                <c:pt idx="24">
                  <c:v>-77.364297775622802</c:v>
                </c:pt>
                <c:pt idx="25">
                  <c:v>-77.243396851764402</c:v>
                </c:pt>
                <c:pt idx="26">
                  <c:v>-77.100816836019064</c:v>
                </c:pt>
                <c:pt idx="27">
                  <c:v>-77.025888374678374</c:v>
                </c:pt>
                <c:pt idx="28">
                  <c:v>-76.94467170090833</c:v>
                </c:pt>
                <c:pt idx="29">
                  <c:v>-76.825577978210859</c:v>
                </c:pt>
                <c:pt idx="30">
                  <c:v>-76.751441668406073</c:v>
                </c:pt>
                <c:pt idx="31">
                  <c:v>-76.657619682223498</c:v>
                </c:pt>
                <c:pt idx="32">
                  <c:v>-76.515887320520321</c:v>
                </c:pt>
                <c:pt idx="33">
                  <c:v>-76.426449185798688</c:v>
                </c:pt>
                <c:pt idx="34">
                  <c:v>-76.298734094651081</c:v>
                </c:pt>
                <c:pt idx="35">
                  <c:v>-76.171162479376463</c:v>
                </c:pt>
                <c:pt idx="36">
                  <c:v>-76.060638026857916</c:v>
                </c:pt>
                <c:pt idx="37">
                  <c:v>-75.974660448982533</c:v>
                </c:pt>
                <c:pt idx="38">
                  <c:v>-75.903280156196715</c:v>
                </c:pt>
                <c:pt idx="39">
                  <c:v>-75.842362694792072</c:v>
                </c:pt>
                <c:pt idx="40">
                  <c:v>-75.747396078271407</c:v>
                </c:pt>
                <c:pt idx="41">
                  <c:v>-75.654443099393234</c:v>
                </c:pt>
                <c:pt idx="42">
                  <c:v>-75.560910727451059</c:v>
                </c:pt>
                <c:pt idx="43">
                  <c:v>-75.469390818526307</c:v>
                </c:pt>
                <c:pt idx="44">
                  <c:v>-75.399104485693101</c:v>
                </c:pt>
                <c:pt idx="45">
                  <c:v>-75.328497472781166</c:v>
                </c:pt>
                <c:pt idx="46">
                  <c:v>-75.260562702200517</c:v>
                </c:pt>
                <c:pt idx="47">
                  <c:v>-75.202371680693233</c:v>
                </c:pt>
                <c:pt idx="48">
                  <c:v>-75.132642618033984</c:v>
                </c:pt>
                <c:pt idx="49">
                  <c:v>-75.054314240538886</c:v>
                </c:pt>
                <c:pt idx="50">
                  <c:v>-75.000672662509871</c:v>
                </c:pt>
                <c:pt idx="51">
                  <c:v>-74.933161801957056</c:v>
                </c:pt>
                <c:pt idx="52">
                  <c:v>-74.854876654271266</c:v>
                </c:pt>
                <c:pt idx="53">
                  <c:v>-74.765139648199408</c:v>
                </c:pt>
                <c:pt idx="54">
                  <c:v>-74.69843046546471</c:v>
                </c:pt>
                <c:pt idx="55">
                  <c:v>-74.605869990230502</c:v>
                </c:pt>
                <c:pt idx="56">
                  <c:v>-74.555103542954043</c:v>
                </c:pt>
                <c:pt idx="57">
                  <c:v>-74.446468021896266</c:v>
                </c:pt>
                <c:pt idx="58">
                  <c:v>-74.393068471003545</c:v>
                </c:pt>
                <c:pt idx="59">
                  <c:v>-74.294750850054896</c:v>
                </c:pt>
                <c:pt idx="60">
                  <c:v>-74.228410656101829</c:v>
                </c:pt>
                <c:pt idx="61">
                  <c:v>-74.161636989790694</c:v>
                </c:pt>
                <c:pt idx="62">
                  <c:v>-74.107144299384387</c:v>
                </c:pt>
                <c:pt idx="63">
                  <c:v>-74.056471360080366</c:v>
                </c:pt>
                <c:pt idx="64">
                  <c:v>-74.016424509153879</c:v>
                </c:pt>
                <c:pt idx="65">
                  <c:v>-73.956460567204189</c:v>
                </c:pt>
                <c:pt idx="66">
                  <c:v>-73.891833355412132</c:v>
                </c:pt>
                <c:pt idx="67">
                  <c:v>-73.80925736933844</c:v>
                </c:pt>
                <c:pt idx="68">
                  <c:v>-73.760125669387875</c:v>
                </c:pt>
                <c:pt idx="69">
                  <c:v>-73.705143363359852</c:v>
                </c:pt>
                <c:pt idx="70">
                  <c:v>-73.651698850533805</c:v>
                </c:pt>
                <c:pt idx="71">
                  <c:v>-73.604833552292234</c:v>
                </c:pt>
                <c:pt idx="72">
                  <c:v>-73.546385441660973</c:v>
                </c:pt>
                <c:pt idx="73">
                  <c:v>-73.495633421512025</c:v>
                </c:pt>
                <c:pt idx="74">
                  <c:v>-73.432779896120181</c:v>
                </c:pt>
                <c:pt idx="75">
                  <c:v>-73.351712852335822</c:v>
                </c:pt>
                <c:pt idx="76">
                  <c:v>-73.330006145689381</c:v>
                </c:pt>
                <c:pt idx="77">
                  <c:v>-73.290107823798778</c:v>
                </c:pt>
                <c:pt idx="78">
                  <c:v>-73.234873867734009</c:v>
                </c:pt>
                <c:pt idx="79">
                  <c:v>-73.160970805520989</c:v>
                </c:pt>
                <c:pt idx="80">
                  <c:v>-73.091828897459578</c:v>
                </c:pt>
                <c:pt idx="81">
                  <c:v>-73.033419379487214</c:v>
                </c:pt>
                <c:pt idx="82">
                  <c:v>-72.930864119987234</c:v>
                </c:pt>
                <c:pt idx="83">
                  <c:v>-72.857401275329678</c:v>
                </c:pt>
                <c:pt idx="84">
                  <c:v>-72.806203313480552</c:v>
                </c:pt>
                <c:pt idx="85">
                  <c:v>-72.755676626519502</c:v>
                </c:pt>
                <c:pt idx="86">
                  <c:v>-72.67593737351072</c:v>
                </c:pt>
                <c:pt idx="87">
                  <c:v>-72.638948801487203</c:v>
                </c:pt>
                <c:pt idx="88">
                  <c:v>-72.588198629820468</c:v>
                </c:pt>
                <c:pt idx="89">
                  <c:v>-72.548123800990481</c:v>
                </c:pt>
                <c:pt idx="90">
                  <c:v>-72.507642240560514</c:v>
                </c:pt>
                <c:pt idx="91">
                  <c:v>-72.439176585536217</c:v>
                </c:pt>
                <c:pt idx="92">
                  <c:v>-72.377325967722882</c:v>
                </c:pt>
                <c:pt idx="93">
                  <c:v>-72.343930799699351</c:v>
                </c:pt>
                <c:pt idx="94">
                  <c:v>-72.308319498255514</c:v>
                </c:pt>
                <c:pt idx="95">
                  <c:v>-72.265090535421777</c:v>
                </c:pt>
                <c:pt idx="96">
                  <c:v>-72.207239933015117</c:v>
                </c:pt>
                <c:pt idx="97">
                  <c:v>-72.150061958928916</c:v>
                </c:pt>
                <c:pt idx="98">
                  <c:v>-72.114486927789514</c:v>
                </c:pt>
                <c:pt idx="99">
                  <c:v>-72.045077942946023</c:v>
                </c:pt>
                <c:pt idx="100">
                  <c:v>-71.993430712996584</c:v>
                </c:pt>
                <c:pt idx="101">
                  <c:v>-71.937127980181231</c:v>
                </c:pt>
                <c:pt idx="102">
                  <c:v>-71.879131168830583</c:v>
                </c:pt>
                <c:pt idx="103">
                  <c:v>-71.830535320692036</c:v>
                </c:pt>
                <c:pt idx="104">
                  <c:v>-71.781117382443838</c:v>
                </c:pt>
                <c:pt idx="105">
                  <c:v>-71.738089731952314</c:v>
                </c:pt>
                <c:pt idx="106">
                  <c:v>-71.696838730108823</c:v>
                </c:pt>
                <c:pt idx="107">
                  <c:v>-71.656055251875358</c:v>
                </c:pt>
                <c:pt idx="108">
                  <c:v>-71.617366135258251</c:v>
                </c:pt>
                <c:pt idx="109">
                  <c:v>-71.539378657949683</c:v>
                </c:pt>
                <c:pt idx="110">
                  <c:v>-71.49732164465172</c:v>
                </c:pt>
                <c:pt idx="111">
                  <c:v>-71.423642453332008</c:v>
                </c:pt>
                <c:pt idx="112">
                  <c:v>-71.364137080582708</c:v>
                </c:pt>
                <c:pt idx="113">
                  <c:v>-71.313345407621568</c:v>
                </c:pt>
                <c:pt idx="114">
                  <c:v>-71.284684664785985</c:v>
                </c:pt>
                <c:pt idx="115">
                  <c:v>-71.24433631422815</c:v>
                </c:pt>
                <c:pt idx="116">
                  <c:v>-71.195961046164527</c:v>
                </c:pt>
                <c:pt idx="117">
                  <c:v>-71.127396248044789</c:v>
                </c:pt>
                <c:pt idx="118">
                  <c:v>-71.080194165698344</c:v>
                </c:pt>
                <c:pt idx="119">
                  <c:v>-71.039283531767623</c:v>
                </c:pt>
                <c:pt idx="120">
                  <c:v>-70.977697202363885</c:v>
                </c:pt>
                <c:pt idx="121">
                  <c:v>-70.944516461263078</c:v>
                </c:pt>
                <c:pt idx="122">
                  <c:v>-70.883927429510834</c:v>
                </c:pt>
                <c:pt idx="123">
                  <c:v>-70.830912151401307</c:v>
                </c:pt>
                <c:pt idx="124">
                  <c:v>-70.775952919677323</c:v>
                </c:pt>
                <c:pt idx="125">
                  <c:v>-70.727649254594766</c:v>
                </c:pt>
                <c:pt idx="126">
                  <c:v>-70.677732574660808</c:v>
                </c:pt>
                <c:pt idx="127">
                  <c:v>-70.624634893556731</c:v>
                </c:pt>
                <c:pt idx="128">
                  <c:v>-70.583518327981096</c:v>
                </c:pt>
                <c:pt idx="129">
                  <c:v>-70.53862612623935</c:v>
                </c:pt>
                <c:pt idx="130">
                  <c:v>-70.498295393344762</c:v>
                </c:pt>
                <c:pt idx="131">
                  <c:v>-70.448898377209133</c:v>
                </c:pt>
                <c:pt idx="132">
                  <c:v>-70.410554007009139</c:v>
                </c:pt>
                <c:pt idx="133">
                  <c:v>-70.372931911504153</c:v>
                </c:pt>
                <c:pt idx="134">
                  <c:v>-70.342777339332557</c:v>
                </c:pt>
                <c:pt idx="135">
                  <c:v>-70.294698421331987</c:v>
                </c:pt>
                <c:pt idx="136">
                  <c:v>-70.243944177826648</c:v>
                </c:pt>
                <c:pt idx="137">
                  <c:v>-70.204565021809586</c:v>
                </c:pt>
                <c:pt idx="138">
                  <c:v>-70.185690337309751</c:v>
                </c:pt>
                <c:pt idx="139">
                  <c:v>-70.143804628449075</c:v>
                </c:pt>
                <c:pt idx="140">
                  <c:v>-70.113406651295719</c:v>
                </c:pt>
                <c:pt idx="141">
                  <c:v>-70.056394723939135</c:v>
                </c:pt>
                <c:pt idx="142">
                  <c:v>-70.002160325707848</c:v>
                </c:pt>
                <c:pt idx="143">
                  <c:v>-69.966839869839234</c:v>
                </c:pt>
                <c:pt idx="144">
                  <c:v>-69.9426826307525</c:v>
                </c:pt>
                <c:pt idx="145">
                  <c:v>-69.900387143670898</c:v>
                </c:pt>
                <c:pt idx="146">
                  <c:v>-69.859687758212729</c:v>
                </c:pt>
                <c:pt idx="147">
                  <c:v>-69.817880939711301</c:v>
                </c:pt>
                <c:pt idx="148">
                  <c:v>-69.770070041916568</c:v>
                </c:pt>
                <c:pt idx="149">
                  <c:v>-69.731599494509183</c:v>
                </c:pt>
                <c:pt idx="150">
                  <c:v>-69.67564276078879</c:v>
                </c:pt>
                <c:pt idx="151">
                  <c:v>-69.647684619641481</c:v>
                </c:pt>
                <c:pt idx="152">
                  <c:v>-69.606284206911795</c:v>
                </c:pt>
                <c:pt idx="153">
                  <c:v>-69.566085826732163</c:v>
                </c:pt>
                <c:pt idx="154">
                  <c:v>-69.527033866860535</c:v>
                </c:pt>
                <c:pt idx="155">
                  <c:v>-69.495490192078378</c:v>
                </c:pt>
                <c:pt idx="156">
                  <c:v>-69.458817349881741</c:v>
                </c:pt>
                <c:pt idx="157">
                  <c:v>-69.432430077753281</c:v>
                </c:pt>
                <c:pt idx="158">
                  <c:v>-69.39845512201515</c:v>
                </c:pt>
                <c:pt idx="159">
                  <c:v>-69.353093294504134</c:v>
                </c:pt>
                <c:pt idx="160">
                  <c:v>-69.324721339541654</c:v>
                </c:pt>
                <c:pt idx="161">
                  <c:v>-69.283201949367182</c:v>
                </c:pt>
                <c:pt idx="162">
                  <c:v>-69.252355809506241</c:v>
                </c:pt>
                <c:pt idx="163">
                  <c:v>-69.210930714626755</c:v>
                </c:pt>
                <c:pt idx="164">
                  <c:v>-69.175989267289822</c:v>
                </c:pt>
                <c:pt idx="165">
                  <c:v>-69.126101967903253</c:v>
                </c:pt>
                <c:pt idx="166">
                  <c:v>-69.053459011563675</c:v>
                </c:pt>
                <c:pt idx="167">
                  <c:v>-69.000293409492159</c:v>
                </c:pt>
                <c:pt idx="168">
                  <c:v>-68.963046749165642</c:v>
                </c:pt>
                <c:pt idx="169">
                  <c:v>-68.926802041886603</c:v>
                </c:pt>
                <c:pt idx="170">
                  <c:v>-68.899205496518135</c:v>
                </c:pt>
                <c:pt idx="171">
                  <c:v>-68.867933291765326</c:v>
                </c:pt>
                <c:pt idx="172">
                  <c:v>-68.835351391269668</c:v>
                </c:pt>
                <c:pt idx="173">
                  <c:v>-68.779517283696578</c:v>
                </c:pt>
                <c:pt idx="174">
                  <c:v>-68.750243674964821</c:v>
                </c:pt>
                <c:pt idx="175">
                  <c:v>-68.700950828972779</c:v>
                </c:pt>
                <c:pt idx="176">
                  <c:v>-68.659067883128557</c:v>
                </c:pt>
                <c:pt idx="177">
                  <c:v>-68.600453829519168</c:v>
                </c:pt>
                <c:pt idx="178">
                  <c:v>-68.573166617419616</c:v>
                </c:pt>
                <c:pt idx="179">
                  <c:v>-68.537962487962943</c:v>
                </c:pt>
                <c:pt idx="180">
                  <c:v>-68.502248288094194</c:v>
                </c:pt>
                <c:pt idx="181">
                  <c:v>-68.455776814183054</c:v>
                </c:pt>
                <c:pt idx="182">
                  <c:v>-68.417195259610253</c:v>
                </c:pt>
                <c:pt idx="183">
                  <c:v>-68.376135227786421</c:v>
                </c:pt>
                <c:pt idx="184">
                  <c:v>-68.346922977009129</c:v>
                </c:pt>
                <c:pt idx="185">
                  <c:v>-68.290233581492458</c:v>
                </c:pt>
                <c:pt idx="186">
                  <c:v>-68.260255448133009</c:v>
                </c:pt>
                <c:pt idx="187">
                  <c:v>-68.238207699679648</c:v>
                </c:pt>
                <c:pt idx="188">
                  <c:v>-68.180695270699431</c:v>
                </c:pt>
                <c:pt idx="189">
                  <c:v>-68.135493804927876</c:v>
                </c:pt>
                <c:pt idx="190">
                  <c:v>-68.095470381713994</c:v>
                </c:pt>
                <c:pt idx="191">
                  <c:v>-68.069852364391991</c:v>
                </c:pt>
                <c:pt idx="192">
                  <c:v>-68.033756393555095</c:v>
                </c:pt>
                <c:pt idx="193">
                  <c:v>-67.99991570295731</c:v>
                </c:pt>
                <c:pt idx="194">
                  <c:v>-67.954146154417259</c:v>
                </c:pt>
                <c:pt idx="195">
                  <c:v>-67.925922610194021</c:v>
                </c:pt>
                <c:pt idx="196">
                  <c:v>-67.876787495796179</c:v>
                </c:pt>
                <c:pt idx="197">
                  <c:v>-67.831926170693023</c:v>
                </c:pt>
                <c:pt idx="198">
                  <c:v>-67.782096307854772</c:v>
                </c:pt>
                <c:pt idx="199">
                  <c:v>-67.749464569125081</c:v>
                </c:pt>
                <c:pt idx="200">
                  <c:v>-67.703599851172555</c:v>
                </c:pt>
                <c:pt idx="201">
                  <c:v>-67.680889612623389</c:v>
                </c:pt>
                <c:pt idx="202">
                  <c:v>-67.651176823611479</c:v>
                </c:pt>
                <c:pt idx="203">
                  <c:v>-67.611401725454058</c:v>
                </c:pt>
                <c:pt idx="204">
                  <c:v>-67.576616024393431</c:v>
                </c:pt>
                <c:pt idx="205">
                  <c:v>-67.545668345549558</c:v>
                </c:pt>
                <c:pt idx="206">
                  <c:v>-67.513232821028751</c:v>
                </c:pt>
                <c:pt idx="207">
                  <c:v>-67.484418216033347</c:v>
                </c:pt>
                <c:pt idx="208">
                  <c:v>-67.451541180507462</c:v>
                </c:pt>
                <c:pt idx="209">
                  <c:v>-67.420637377158499</c:v>
                </c:pt>
                <c:pt idx="210">
                  <c:v>-67.383244653865219</c:v>
                </c:pt>
                <c:pt idx="211">
                  <c:v>-67.345340529191859</c:v>
                </c:pt>
                <c:pt idx="212">
                  <c:v>-67.306443058796404</c:v>
                </c:pt>
                <c:pt idx="213">
                  <c:v>-67.264980615524422</c:v>
                </c:pt>
                <c:pt idx="214">
                  <c:v>-67.221531013856833</c:v>
                </c:pt>
                <c:pt idx="215">
                  <c:v>-67.188388488151816</c:v>
                </c:pt>
                <c:pt idx="216">
                  <c:v>-67.161695990399068</c:v>
                </c:pt>
                <c:pt idx="217">
                  <c:v>-67.130929857923164</c:v>
                </c:pt>
                <c:pt idx="218">
                  <c:v>-67.097538126986464</c:v>
                </c:pt>
                <c:pt idx="219">
                  <c:v>-67.057670841983978</c:v>
                </c:pt>
                <c:pt idx="220">
                  <c:v>-67.027283020127115</c:v>
                </c:pt>
                <c:pt idx="221">
                  <c:v>-66.992147338333353</c:v>
                </c:pt>
                <c:pt idx="222">
                  <c:v>-66.949372654845831</c:v>
                </c:pt>
                <c:pt idx="223">
                  <c:v>-66.909340186438357</c:v>
                </c:pt>
                <c:pt idx="224">
                  <c:v>-66.878167166323138</c:v>
                </c:pt>
                <c:pt idx="225">
                  <c:v>-66.823616928985714</c:v>
                </c:pt>
                <c:pt idx="226">
                  <c:v>-66.786232929972471</c:v>
                </c:pt>
                <c:pt idx="227">
                  <c:v>-66.754990117854916</c:v>
                </c:pt>
                <c:pt idx="228">
                  <c:v>-66.715374438563089</c:v>
                </c:pt>
                <c:pt idx="229">
                  <c:v>-66.683165432819379</c:v>
                </c:pt>
                <c:pt idx="230">
                  <c:v>-66.647471213758863</c:v>
                </c:pt>
                <c:pt idx="231">
                  <c:v>-66.620387309923487</c:v>
                </c:pt>
                <c:pt idx="232">
                  <c:v>-66.574827791511211</c:v>
                </c:pt>
                <c:pt idx="233">
                  <c:v>-66.542062958232478</c:v>
                </c:pt>
                <c:pt idx="234">
                  <c:v>-66.49597159691487</c:v>
                </c:pt>
                <c:pt idx="235">
                  <c:v>-66.455566378472284</c:v>
                </c:pt>
                <c:pt idx="236">
                  <c:v>-66.425150739911004</c:v>
                </c:pt>
                <c:pt idx="237">
                  <c:v>-66.382604245505775</c:v>
                </c:pt>
                <c:pt idx="238">
                  <c:v>-66.346327656819327</c:v>
                </c:pt>
                <c:pt idx="239">
                  <c:v>-66.309451924507059</c:v>
                </c:pt>
                <c:pt idx="240">
                  <c:v>-66.290505948820282</c:v>
                </c:pt>
                <c:pt idx="241">
                  <c:v>-66.240728713610082</c:v>
                </c:pt>
                <c:pt idx="242">
                  <c:v>-66.206778048383029</c:v>
                </c:pt>
                <c:pt idx="243">
                  <c:v>-66.161970431112522</c:v>
                </c:pt>
                <c:pt idx="244">
                  <c:v>-66.117884696231812</c:v>
                </c:pt>
                <c:pt idx="245">
                  <c:v>-66.08864754190013</c:v>
                </c:pt>
                <c:pt idx="246">
                  <c:v>-66.059795117536041</c:v>
                </c:pt>
                <c:pt idx="247">
                  <c:v>-66.038713103993047</c:v>
                </c:pt>
                <c:pt idx="248">
                  <c:v>-66.005331868806707</c:v>
                </c:pt>
                <c:pt idx="249">
                  <c:v>-65.968643236462398</c:v>
                </c:pt>
                <c:pt idx="250">
                  <c:v>-65.931014767228703</c:v>
                </c:pt>
                <c:pt idx="251">
                  <c:v>-65.881980707204775</c:v>
                </c:pt>
                <c:pt idx="252">
                  <c:v>-65.847772583672167</c:v>
                </c:pt>
                <c:pt idx="253">
                  <c:v>-65.79974951827694</c:v>
                </c:pt>
                <c:pt idx="254">
                  <c:v>-65.767920972378917</c:v>
                </c:pt>
                <c:pt idx="255">
                  <c:v>-65.733638328377765</c:v>
                </c:pt>
                <c:pt idx="256">
                  <c:v>-65.694468463574509</c:v>
                </c:pt>
                <c:pt idx="257">
                  <c:v>-65.663384075577312</c:v>
                </c:pt>
                <c:pt idx="258">
                  <c:v>-65.618298593119164</c:v>
                </c:pt>
                <c:pt idx="259">
                  <c:v>-65.589064623472112</c:v>
                </c:pt>
                <c:pt idx="260">
                  <c:v>-65.565920794711104</c:v>
                </c:pt>
                <c:pt idx="261">
                  <c:v>-65.53954957718247</c:v>
                </c:pt>
                <c:pt idx="262">
                  <c:v>-65.500920298481077</c:v>
                </c:pt>
                <c:pt idx="263">
                  <c:v>-65.47434618071189</c:v>
                </c:pt>
                <c:pt idx="264">
                  <c:v>-65.450480791899906</c:v>
                </c:pt>
                <c:pt idx="265">
                  <c:v>-65.420459816474718</c:v>
                </c:pt>
                <c:pt idx="266">
                  <c:v>-65.376379136945644</c:v>
                </c:pt>
                <c:pt idx="267">
                  <c:v>-65.337034288937204</c:v>
                </c:pt>
                <c:pt idx="268">
                  <c:v>-65.292220771111062</c:v>
                </c:pt>
                <c:pt idx="269">
                  <c:v>-65.245785017830656</c:v>
                </c:pt>
                <c:pt idx="270">
                  <c:v>-65.221451173785979</c:v>
                </c:pt>
                <c:pt idx="271">
                  <c:v>-65.183468003444176</c:v>
                </c:pt>
                <c:pt idx="272">
                  <c:v>-65.157015370217039</c:v>
                </c:pt>
                <c:pt idx="273">
                  <c:v>-65.126778594317443</c:v>
                </c:pt>
                <c:pt idx="274">
                  <c:v>-65.106115343799019</c:v>
                </c:pt>
                <c:pt idx="275">
                  <c:v>-65.050631615280167</c:v>
                </c:pt>
                <c:pt idx="276">
                  <c:v>-64.998497324208373</c:v>
                </c:pt>
                <c:pt idx="277">
                  <c:v>-64.97849846218449</c:v>
                </c:pt>
                <c:pt idx="278">
                  <c:v>-64.955125317716465</c:v>
                </c:pt>
                <c:pt idx="279">
                  <c:v>-64.922073462846313</c:v>
                </c:pt>
                <c:pt idx="280">
                  <c:v>-64.888227942252954</c:v>
                </c:pt>
                <c:pt idx="281">
                  <c:v>-64.847639830288784</c:v>
                </c:pt>
                <c:pt idx="282">
                  <c:v>-64.815741572668244</c:v>
                </c:pt>
                <c:pt idx="283">
                  <c:v>-64.779147756763635</c:v>
                </c:pt>
                <c:pt idx="284">
                  <c:v>-64.753163689856336</c:v>
                </c:pt>
                <c:pt idx="285">
                  <c:v>-64.716936156474361</c:v>
                </c:pt>
                <c:pt idx="286">
                  <c:v>-64.683047346278428</c:v>
                </c:pt>
                <c:pt idx="287">
                  <c:v>-64.650666376917854</c:v>
                </c:pt>
                <c:pt idx="288">
                  <c:v>-64.597279092973722</c:v>
                </c:pt>
                <c:pt idx="289">
                  <c:v>-64.569680618433964</c:v>
                </c:pt>
                <c:pt idx="290">
                  <c:v>-64.532794059842416</c:v>
                </c:pt>
                <c:pt idx="291">
                  <c:v>-64.501701643289096</c:v>
                </c:pt>
                <c:pt idx="292">
                  <c:v>-64.464289607193322</c:v>
                </c:pt>
                <c:pt idx="293">
                  <c:v>-64.434097645403853</c:v>
                </c:pt>
                <c:pt idx="294">
                  <c:v>-64.39453858611914</c:v>
                </c:pt>
                <c:pt idx="295">
                  <c:v>-64.356624811231271</c:v>
                </c:pt>
                <c:pt idx="296">
                  <c:v>-64.324729119992909</c:v>
                </c:pt>
                <c:pt idx="297">
                  <c:v>-64.288023276113918</c:v>
                </c:pt>
                <c:pt idx="298">
                  <c:v>-64.26417805328731</c:v>
                </c:pt>
                <c:pt idx="299">
                  <c:v>-64.236695157698421</c:v>
                </c:pt>
                <c:pt idx="300">
                  <c:v>-64.210089733205294</c:v>
                </c:pt>
                <c:pt idx="301">
                  <c:v>-64.189237425579819</c:v>
                </c:pt>
                <c:pt idx="302">
                  <c:v>-64.164892701575582</c:v>
                </c:pt>
                <c:pt idx="303">
                  <c:v>-64.126126961938297</c:v>
                </c:pt>
                <c:pt idx="304">
                  <c:v>-64.091373378110305</c:v>
                </c:pt>
                <c:pt idx="305">
                  <c:v>-64.065075444766023</c:v>
                </c:pt>
                <c:pt idx="306">
                  <c:v>-64.03017431208589</c:v>
                </c:pt>
                <c:pt idx="307">
                  <c:v>-64.004099197328358</c:v>
                </c:pt>
                <c:pt idx="308">
                  <c:v>-63.977519578711401</c:v>
                </c:pt>
                <c:pt idx="309">
                  <c:v>-63.959859904119469</c:v>
                </c:pt>
                <c:pt idx="310">
                  <c:v>-63.919132766293714</c:v>
                </c:pt>
                <c:pt idx="311">
                  <c:v>-63.882697528449945</c:v>
                </c:pt>
                <c:pt idx="312">
                  <c:v>-63.850865409073961</c:v>
                </c:pt>
                <c:pt idx="313">
                  <c:v>-63.80415038070042</c:v>
                </c:pt>
                <c:pt idx="314">
                  <c:v>-63.765073578944218</c:v>
                </c:pt>
                <c:pt idx="315">
                  <c:v>-63.726670079133129</c:v>
                </c:pt>
                <c:pt idx="316">
                  <c:v>-63.698792074080629</c:v>
                </c:pt>
                <c:pt idx="317">
                  <c:v>-63.670248285658545</c:v>
                </c:pt>
                <c:pt idx="318">
                  <c:v>-63.632423082712549</c:v>
                </c:pt>
                <c:pt idx="319">
                  <c:v>-63.594962086419166</c:v>
                </c:pt>
                <c:pt idx="320">
                  <c:v>-63.547001745062012</c:v>
                </c:pt>
                <c:pt idx="321">
                  <c:v>-63.515613547824053</c:v>
                </c:pt>
                <c:pt idx="322">
                  <c:v>-63.484997684924181</c:v>
                </c:pt>
                <c:pt idx="323">
                  <c:v>-63.458200001331157</c:v>
                </c:pt>
                <c:pt idx="324">
                  <c:v>-63.422406003353991</c:v>
                </c:pt>
                <c:pt idx="325">
                  <c:v>-63.398248008797104</c:v>
                </c:pt>
                <c:pt idx="326">
                  <c:v>-63.375157389180977</c:v>
                </c:pt>
                <c:pt idx="327">
                  <c:v>-63.336598741128746</c:v>
                </c:pt>
                <c:pt idx="328">
                  <c:v>-63.282532517025871</c:v>
                </c:pt>
                <c:pt idx="329">
                  <c:v>-63.24659604587567</c:v>
                </c:pt>
                <c:pt idx="330">
                  <c:v>-63.208025061461043</c:v>
                </c:pt>
                <c:pt idx="331">
                  <c:v>-63.172841455116767</c:v>
                </c:pt>
                <c:pt idx="332">
                  <c:v>-63.13338214439311</c:v>
                </c:pt>
                <c:pt idx="333">
                  <c:v>-63.103458751779925</c:v>
                </c:pt>
                <c:pt idx="334">
                  <c:v>-63.075107772227057</c:v>
                </c:pt>
                <c:pt idx="335">
                  <c:v>-63.038573823797819</c:v>
                </c:pt>
                <c:pt idx="336">
                  <c:v>-62.999535823727456</c:v>
                </c:pt>
                <c:pt idx="337">
                  <c:v>-62.960624821795115</c:v>
                </c:pt>
                <c:pt idx="338">
                  <c:v>-62.919422621813347</c:v>
                </c:pt>
                <c:pt idx="339">
                  <c:v>-62.880537726204054</c:v>
                </c:pt>
                <c:pt idx="340">
                  <c:v>-62.832372831533071</c:v>
                </c:pt>
                <c:pt idx="341">
                  <c:v>-62.814373721476443</c:v>
                </c:pt>
                <c:pt idx="342">
                  <c:v>-62.772723217743589</c:v>
                </c:pt>
                <c:pt idx="343">
                  <c:v>-62.733832577085124</c:v>
                </c:pt>
                <c:pt idx="344">
                  <c:v>-62.703613517623239</c:v>
                </c:pt>
                <c:pt idx="345">
                  <c:v>-62.672283918554996</c:v>
                </c:pt>
                <c:pt idx="346">
                  <c:v>-62.637598504295269</c:v>
                </c:pt>
                <c:pt idx="347">
                  <c:v>-62.600663552015646</c:v>
                </c:pt>
                <c:pt idx="348">
                  <c:v>-62.571452098959341</c:v>
                </c:pt>
                <c:pt idx="349">
                  <c:v>-62.537123298852173</c:v>
                </c:pt>
                <c:pt idx="350">
                  <c:v>-62.497582402901358</c:v>
                </c:pt>
                <c:pt idx="351">
                  <c:v>-62.458476419523763</c:v>
                </c:pt>
                <c:pt idx="352">
                  <c:v>-62.440164778855745</c:v>
                </c:pt>
                <c:pt idx="353">
                  <c:v>-62.399018986853712</c:v>
                </c:pt>
                <c:pt idx="354">
                  <c:v>-62.356175602926669</c:v>
                </c:pt>
                <c:pt idx="355">
                  <c:v>-62.322796396409089</c:v>
                </c:pt>
                <c:pt idx="356">
                  <c:v>-62.304397547143708</c:v>
                </c:pt>
                <c:pt idx="357">
                  <c:v>-62.283113292411386</c:v>
                </c:pt>
                <c:pt idx="358">
                  <c:v>-62.25139225831203</c:v>
                </c:pt>
                <c:pt idx="359">
                  <c:v>-62.224918363586276</c:v>
                </c:pt>
                <c:pt idx="360">
                  <c:v>-62.200156423472578</c:v>
                </c:pt>
                <c:pt idx="361">
                  <c:v>-62.172342573811122</c:v>
                </c:pt>
                <c:pt idx="362">
                  <c:v>-62.130888608859593</c:v>
                </c:pt>
                <c:pt idx="363">
                  <c:v>-62.106856490427276</c:v>
                </c:pt>
                <c:pt idx="364">
                  <c:v>-62.070564351067567</c:v>
                </c:pt>
                <c:pt idx="365">
                  <c:v>-62.026040680401024</c:v>
                </c:pt>
                <c:pt idx="366">
                  <c:v>-61.969704486491551</c:v>
                </c:pt>
                <c:pt idx="367">
                  <c:v>-61.935365728760502</c:v>
                </c:pt>
                <c:pt idx="368">
                  <c:v>-61.905946731675876</c:v>
                </c:pt>
                <c:pt idx="369">
                  <c:v>-61.867928870644448</c:v>
                </c:pt>
                <c:pt idx="370">
                  <c:v>-61.823335614927295</c:v>
                </c:pt>
                <c:pt idx="371">
                  <c:v>-61.791253294284935</c:v>
                </c:pt>
                <c:pt idx="372">
                  <c:v>-61.747029267136199</c:v>
                </c:pt>
                <c:pt idx="373">
                  <c:v>-61.714963030515023</c:v>
                </c:pt>
                <c:pt idx="374">
                  <c:v>-61.688586978790909</c:v>
                </c:pt>
                <c:pt idx="375">
                  <c:v>-61.635116394183356</c:v>
                </c:pt>
                <c:pt idx="376">
                  <c:v>-61.599690081984278</c:v>
                </c:pt>
                <c:pt idx="377">
                  <c:v>-61.558510085991628</c:v>
                </c:pt>
                <c:pt idx="378">
                  <c:v>-61.530952704309435</c:v>
                </c:pt>
                <c:pt idx="379">
                  <c:v>-61.497091366988769</c:v>
                </c:pt>
                <c:pt idx="380">
                  <c:v>-61.464446602643051</c:v>
                </c:pt>
                <c:pt idx="381">
                  <c:v>-61.438843349418121</c:v>
                </c:pt>
                <c:pt idx="382">
                  <c:v>-61.379571552577538</c:v>
                </c:pt>
                <c:pt idx="383">
                  <c:v>-61.315767967739589</c:v>
                </c:pt>
                <c:pt idx="384">
                  <c:v>-61.286155848863103</c:v>
                </c:pt>
                <c:pt idx="385">
                  <c:v>-61.223747887437355</c:v>
                </c:pt>
                <c:pt idx="386">
                  <c:v>-61.177577028707617</c:v>
                </c:pt>
                <c:pt idx="387">
                  <c:v>-61.147721551088402</c:v>
                </c:pt>
                <c:pt idx="388">
                  <c:v>-61.098727883360652</c:v>
                </c:pt>
                <c:pt idx="389">
                  <c:v>-61.062291030721255</c:v>
                </c:pt>
                <c:pt idx="390">
                  <c:v>-61.033813218050362</c:v>
                </c:pt>
                <c:pt idx="391">
                  <c:v>-61.015749042440426</c:v>
                </c:pt>
                <c:pt idx="392">
                  <c:v>-60.988692738372897</c:v>
                </c:pt>
                <c:pt idx="393">
                  <c:v>-60.92656714948771</c:v>
                </c:pt>
                <c:pt idx="394">
                  <c:v>-60.89651951795647</c:v>
                </c:pt>
                <c:pt idx="395">
                  <c:v>-60.855583455947873</c:v>
                </c:pt>
                <c:pt idx="396">
                  <c:v>-60.836065144947</c:v>
                </c:pt>
                <c:pt idx="397">
                  <c:v>-60.794635907296595</c:v>
                </c:pt>
                <c:pt idx="398">
                  <c:v>-60.742963780985647</c:v>
                </c:pt>
                <c:pt idx="399">
                  <c:v>-60.697829445257149</c:v>
                </c:pt>
                <c:pt idx="400">
                  <c:v>-60.660248215037186</c:v>
                </c:pt>
                <c:pt idx="401">
                  <c:v>-60.631273680072233</c:v>
                </c:pt>
                <c:pt idx="402">
                  <c:v>-60.578444842161737</c:v>
                </c:pt>
                <c:pt idx="403">
                  <c:v>-60.549113897836364</c:v>
                </c:pt>
                <c:pt idx="404">
                  <c:v>-60.51210874124672</c:v>
                </c:pt>
                <c:pt idx="405">
                  <c:v>-60.483992475703374</c:v>
                </c:pt>
                <c:pt idx="406">
                  <c:v>-60.442576965366626</c:v>
                </c:pt>
                <c:pt idx="407">
                  <c:v>-60.398588251740271</c:v>
                </c:pt>
                <c:pt idx="408">
                  <c:v>-60.370455042576324</c:v>
                </c:pt>
                <c:pt idx="409">
                  <c:v>-60.334074285366285</c:v>
                </c:pt>
                <c:pt idx="410">
                  <c:v>-60.277708481240076</c:v>
                </c:pt>
                <c:pt idx="411">
                  <c:v>-60.215345043464367</c:v>
                </c:pt>
                <c:pt idx="412">
                  <c:v>-60.177129644215157</c:v>
                </c:pt>
                <c:pt idx="413">
                  <c:v>-60.131603569731965</c:v>
                </c:pt>
                <c:pt idx="414">
                  <c:v>-60.090445396324583</c:v>
                </c:pt>
                <c:pt idx="415">
                  <c:v>-60.049658158898865</c:v>
                </c:pt>
                <c:pt idx="416">
                  <c:v>-59.976837175278341</c:v>
                </c:pt>
                <c:pt idx="417">
                  <c:v>-59.94644506393702</c:v>
                </c:pt>
                <c:pt idx="418">
                  <c:v>-59.915617180541481</c:v>
                </c:pt>
                <c:pt idx="419">
                  <c:v>-59.874661596973965</c:v>
                </c:pt>
                <c:pt idx="420">
                  <c:v>-59.834984161779488</c:v>
                </c:pt>
                <c:pt idx="421">
                  <c:v>-59.811167038669495</c:v>
                </c:pt>
                <c:pt idx="422">
                  <c:v>-59.786458796859527</c:v>
                </c:pt>
                <c:pt idx="423">
                  <c:v>-59.746289743009747</c:v>
                </c:pt>
                <c:pt idx="424">
                  <c:v>-59.706398508249535</c:v>
                </c:pt>
                <c:pt idx="425">
                  <c:v>-59.667210794631934</c:v>
                </c:pt>
                <c:pt idx="426">
                  <c:v>-59.623348690425445</c:v>
                </c:pt>
                <c:pt idx="427">
                  <c:v>-59.586284903219564</c:v>
                </c:pt>
                <c:pt idx="428">
                  <c:v>-59.548953174692777</c:v>
                </c:pt>
                <c:pt idx="429">
                  <c:v>-59.510142624399798</c:v>
                </c:pt>
                <c:pt idx="430">
                  <c:v>-59.475327648698602</c:v>
                </c:pt>
                <c:pt idx="431">
                  <c:v>-59.446860860604865</c:v>
                </c:pt>
                <c:pt idx="432">
                  <c:v>-59.407825451246431</c:v>
                </c:pt>
                <c:pt idx="433">
                  <c:v>-59.37440303243369</c:v>
                </c:pt>
                <c:pt idx="434">
                  <c:v>-59.32309032899466</c:v>
                </c:pt>
                <c:pt idx="435">
                  <c:v>-59.289124460096701</c:v>
                </c:pt>
                <c:pt idx="436">
                  <c:v>-59.242417413592179</c:v>
                </c:pt>
                <c:pt idx="437">
                  <c:v>-59.208388556293031</c:v>
                </c:pt>
                <c:pt idx="438">
                  <c:v>-59.167469819228586</c:v>
                </c:pt>
                <c:pt idx="439">
                  <c:v>-59.141065700750801</c:v>
                </c:pt>
                <c:pt idx="440">
                  <c:v>-59.099391816126996</c:v>
                </c:pt>
                <c:pt idx="441">
                  <c:v>-59.061259496717007</c:v>
                </c:pt>
                <c:pt idx="442">
                  <c:v>-59.03132303737074</c:v>
                </c:pt>
                <c:pt idx="443">
                  <c:v>-58.997191452399505</c:v>
                </c:pt>
                <c:pt idx="444">
                  <c:v>-58.940183460336101</c:v>
                </c:pt>
                <c:pt idx="445">
                  <c:v>-58.899034513922132</c:v>
                </c:pt>
                <c:pt idx="446">
                  <c:v>-58.855867467698459</c:v>
                </c:pt>
                <c:pt idx="447">
                  <c:v>-58.834137408158611</c:v>
                </c:pt>
                <c:pt idx="448">
                  <c:v>-58.795836663803399</c:v>
                </c:pt>
                <c:pt idx="449">
                  <c:v>-58.751046404375337</c:v>
                </c:pt>
                <c:pt idx="450">
                  <c:v>-58.713426243292176</c:v>
                </c:pt>
                <c:pt idx="451">
                  <c:v>-58.686512250865462</c:v>
                </c:pt>
                <c:pt idx="452">
                  <c:v>-58.641158120402352</c:v>
                </c:pt>
                <c:pt idx="453">
                  <c:v>-58.594597660616003</c:v>
                </c:pt>
                <c:pt idx="454">
                  <c:v>-58.55666227271054</c:v>
                </c:pt>
                <c:pt idx="455">
                  <c:v>-58.532134334901649</c:v>
                </c:pt>
                <c:pt idx="456">
                  <c:v>-58.498703503825112</c:v>
                </c:pt>
                <c:pt idx="457">
                  <c:v>-58.484952321529313</c:v>
                </c:pt>
                <c:pt idx="458">
                  <c:v>-58.441045864003137</c:v>
                </c:pt>
                <c:pt idx="459">
                  <c:v>-58.406152124925157</c:v>
                </c:pt>
                <c:pt idx="460">
                  <c:v>-58.364660823809402</c:v>
                </c:pt>
                <c:pt idx="461">
                  <c:v>-58.334147705824407</c:v>
                </c:pt>
                <c:pt idx="462">
                  <c:v>-58.301475449109731</c:v>
                </c:pt>
                <c:pt idx="463">
                  <c:v>-58.264824913999405</c:v>
                </c:pt>
                <c:pt idx="464">
                  <c:v>-58.239630722937719</c:v>
                </c:pt>
                <c:pt idx="465">
                  <c:v>-58.213932113211271</c:v>
                </c:pt>
                <c:pt idx="466">
                  <c:v>-58.179281006697622</c:v>
                </c:pt>
                <c:pt idx="467">
                  <c:v>-58.141377066625431</c:v>
                </c:pt>
                <c:pt idx="468">
                  <c:v>-58.112663691607345</c:v>
                </c:pt>
                <c:pt idx="469">
                  <c:v>-58.084324605992023</c:v>
                </c:pt>
                <c:pt idx="470">
                  <c:v>-58.048220067863056</c:v>
                </c:pt>
                <c:pt idx="471">
                  <c:v>-58.013882942688177</c:v>
                </c:pt>
                <c:pt idx="472">
                  <c:v>-57.967290243148341</c:v>
                </c:pt>
                <c:pt idx="473">
                  <c:v>-57.935127461466934</c:v>
                </c:pt>
                <c:pt idx="474">
                  <c:v>-57.899577065566561</c:v>
                </c:pt>
                <c:pt idx="475">
                  <c:v>-57.853333110072185</c:v>
                </c:pt>
                <c:pt idx="476">
                  <c:v>-57.806389612605884</c:v>
                </c:pt>
                <c:pt idx="477">
                  <c:v>-57.782395586371521</c:v>
                </c:pt>
                <c:pt idx="478">
                  <c:v>-57.755267257711289</c:v>
                </c:pt>
                <c:pt idx="479">
                  <c:v>-57.708191959058496</c:v>
                </c:pt>
                <c:pt idx="480">
                  <c:v>-57.662674951275278</c:v>
                </c:pt>
                <c:pt idx="481">
                  <c:v>-57.624884384999611</c:v>
                </c:pt>
                <c:pt idx="482">
                  <c:v>-57.573494673819432</c:v>
                </c:pt>
                <c:pt idx="483">
                  <c:v>-57.543421107543423</c:v>
                </c:pt>
                <c:pt idx="484">
                  <c:v>-57.482830743794295</c:v>
                </c:pt>
                <c:pt idx="485">
                  <c:v>-57.441156836218809</c:v>
                </c:pt>
                <c:pt idx="486">
                  <c:v>-57.390912199786243</c:v>
                </c:pt>
                <c:pt idx="487">
                  <c:v>-57.361041549748279</c:v>
                </c:pt>
                <c:pt idx="488">
                  <c:v>-57.327648176651493</c:v>
                </c:pt>
                <c:pt idx="489">
                  <c:v>-57.277685508590814</c:v>
                </c:pt>
                <c:pt idx="490">
                  <c:v>-57.227130028108022</c:v>
                </c:pt>
                <c:pt idx="491">
                  <c:v>-57.176488357580226</c:v>
                </c:pt>
                <c:pt idx="492">
                  <c:v>-57.13850877384828</c:v>
                </c:pt>
                <c:pt idx="493">
                  <c:v>-57.110676039257655</c:v>
                </c:pt>
                <c:pt idx="494">
                  <c:v>-57.078613660806269</c:v>
                </c:pt>
                <c:pt idx="495">
                  <c:v>-57.047424019732617</c:v>
                </c:pt>
                <c:pt idx="496">
                  <c:v>-57.011496625805215</c:v>
                </c:pt>
                <c:pt idx="497">
                  <c:v>-56.970999369312842</c:v>
                </c:pt>
                <c:pt idx="498">
                  <c:v>-56.937082680640238</c:v>
                </c:pt>
                <c:pt idx="499">
                  <c:v>-56.889016632868035</c:v>
                </c:pt>
                <c:pt idx="500">
                  <c:v>-56.851490984154665</c:v>
                </c:pt>
                <c:pt idx="501">
                  <c:v>-56.803553804618069</c:v>
                </c:pt>
                <c:pt idx="502">
                  <c:v>-56.748393390707726</c:v>
                </c:pt>
                <c:pt idx="503">
                  <c:v>-56.706422048545519</c:v>
                </c:pt>
                <c:pt idx="504">
                  <c:v>-56.645490260044653</c:v>
                </c:pt>
                <c:pt idx="505">
                  <c:v>-56.606321493919665</c:v>
                </c:pt>
                <c:pt idx="506">
                  <c:v>-56.548321177516051</c:v>
                </c:pt>
                <c:pt idx="507">
                  <c:v>-56.528111337563935</c:v>
                </c:pt>
                <c:pt idx="508">
                  <c:v>-56.494817383166684</c:v>
                </c:pt>
                <c:pt idx="509">
                  <c:v>-56.457129576223302</c:v>
                </c:pt>
                <c:pt idx="510">
                  <c:v>-56.429993910673815</c:v>
                </c:pt>
                <c:pt idx="511">
                  <c:v>-56.405736297137459</c:v>
                </c:pt>
                <c:pt idx="512">
                  <c:v>-56.358141193276794</c:v>
                </c:pt>
                <c:pt idx="513">
                  <c:v>-56.318725528919202</c:v>
                </c:pt>
                <c:pt idx="514">
                  <c:v>-56.280245423963777</c:v>
                </c:pt>
                <c:pt idx="515">
                  <c:v>-56.265567768063725</c:v>
                </c:pt>
                <c:pt idx="516">
                  <c:v>-56.229589138001039</c:v>
                </c:pt>
                <c:pt idx="517">
                  <c:v>-56.199621473525013</c:v>
                </c:pt>
                <c:pt idx="518">
                  <c:v>-56.176359478295154</c:v>
                </c:pt>
                <c:pt idx="519">
                  <c:v>-56.142139966626701</c:v>
                </c:pt>
                <c:pt idx="520">
                  <c:v>-56.097935740055938</c:v>
                </c:pt>
                <c:pt idx="521">
                  <c:v>-56.058944197847381</c:v>
                </c:pt>
                <c:pt idx="522">
                  <c:v>-56.026090256490598</c:v>
                </c:pt>
                <c:pt idx="523">
                  <c:v>-55.987314111225508</c:v>
                </c:pt>
                <c:pt idx="524">
                  <c:v>-55.945410552224061</c:v>
                </c:pt>
                <c:pt idx="525">
                  <c:v>-55.898779580986258</c:v>
                </c:pt>
                <c:pt idx="526">
                  <c:v>-55.866934629515377</c:v>
                </c:pt>
                <c:pt idx="527">
                  <c:v>-55.840245300136914</c:v>
                </c:pt>
                <c:pt idx="528">
                  <c:v>-55.807189051432871</c:v>
                </c:pt>
                <c:pt idx="529">
                  <c:v>-55.757127346654251</c:v>
                </c:pt>
                <c:pt idx="530">
                  <c:v>-55.724891232150306</c:v>
                </c:pt>
                <c:pt idx="531">
                  <c:v>-55.693386179445717</c:v>
                </c:pt>
                <c:pt idx="532">
                  <c:v>-55.653645923940466</c:v>
                </c:pt>
                <c:pt idx="533">
                  <c:v>-55.609332238878757</c:v>
                </c:pt>
                <c:pt idx="534">
                  <c:v>-55.564515248311487</c:v>
                </c:pt>
                <c:pt idx="535">
                  <c:v>-55.541912866054261</c:v>
                </c:pt>
                <c:pt idx="536">
                  <c:v>-55.50520269198455</c:v>
                </c:pt>
                <c:pt idx="537">
                  <c:v>-55.47869405564407</c:v>
                </c:pt>
                <c:pt idx="538">
                  <c:v>-55.448767689729422</c:v>
                </c:pt>
                <c:pt idx="539">
                  <c:v>-55.410749506881743</c:v>
                </c:pt>
                <c:pt idx="540">
                  <c:v>-55.375365990146186</c:v>
                </c:pt>
                <c:pt idx="541">
                  <c:v>-55.336230278509632</c:v>
                </c:pt>
                <c:pt idx="542">
                  <c:v>-55.31108367108731</c:v>
                </c:pt>
                <c:pt idx="543">
                  <c:v>-55.276853560046462</c:v>
                </c:pt>
                <c:pt idx="544">
                  <c:v>-55.24431602099375</c:v>
                </c:pt>
                <c:pt idx="545">
                  <c:v>-55.207522180512598</c:v>
                </c:pt>
                <c:pt idx="546">
                  <c:v>-55.175822845369872</c:v>
                </c:pt>
                <c:pt idx="547">
                  <c:v>-55.140138814746578</c:v>
                </c:pt>
                <c:pt idx="548">
                  <c:v>-55.118376433758414</c:v>
                </c:pt>
                <c:pt idx="549">
                  <c:v>-55.078224981828299</c:v>
                </c:pt>
                <c:pt idx="550">
                  <c:v>-55.056496785810431</c:v>
                </c:pt>
                <c:pt idx="551">
                  <c:v>-55.018300918630963</c:v>
                </c:pt>
                <c:pt idx="552">
                  <c:v>-54.983789866449122</c:v>
                </c:pt>
                <c:pt idx="553">
                  <c:v>-54.949411785642241</c:v>
                </c:pt>
                <c:pt idx="554">
                  <c:v>-54.909240517072178</c:v>
                </c:pt>
                <c:pt idx="555">
                  <c:v>-54.87706247818943</c:v>
                </c:pt>
                <c:pt idx="556">
                  <c:v>-54.852989561234359</c:v>
                </c:pt>
                <c:pt idx="557">
                  <c:v>-54.81146161395894</c:v>
                </c:pt>
                <c:pt idx="558">
                  <c:v>-54.768447996979575</c:v>
                </c:pt>
                <c:pt idx="559">
                  <c:v>-54.734866074754493</c:v>
                </c:pt>
                <c:pt idx="560">
                  <c:v>-54.694599231344554</c:v>
                </c:pt>
                <c:pt idx="561">
                  <c:v>-54.654181041136184</c:v>
                </c:pt>
                <c:pt idx="562">
                  <c:v>-54.592636594883189</c:v>
                </c:pt>
                <c:pt idx="563">
                  <c:v>-54.542794372201854</c:v>
                </c:pt>
                <c:pt idx="564">
                  <c:v>-54.493533265387875</c:v>
                </c:pt>
                <c:pt idx="565">
                  <c:v>-54.458765210735045</c:v>
                </c:pt>
                <c:pt idx="566">
                  <c:v>-54.4324469464974</c:v>
                </c:pt>
                <c:pt idx="567">
                  <c:v>-54.412908259003487</c:v>
                </c:pt>
                <c:pt idx="568">
                  <c:v>-54.375658967985729</c:v>
                </c:pt>
                <c:pt idx="569">
                  <c:v>-54.348463791836025</c:v>
                </c:pt>
                <c:pt idx="570">
                  <c:v>-54.319468012912466</c:v>
                </c:pt>
                <c:pt idx="571">
                  <c:v>-54.285294800911956</c:v>
                </c:pt>
                <c:pt idx="572">
                  <c:v>-54.243191001623671</c:v>
                </c:pt>
                <c:pt idx="573">
                  <c:v>-54.202681875347238</c:v>
                </c:pt>
                <c:pt idx="574">
                  <c:v>-54.172925234021932</c:v>
                </c:pt>
                <c:pt idx="575">
                  <c:v>-54.143949297280443</c:v>
                </c:pt>
                <c:pt idx="576">
                  <c:v>-54.110340912567281</c:v>
                </c:pt>
                <c:pt idx="577">
                  <c:v>-54.073173712147351</c:v>
                </c:pt>
                <c:pt idx="578">
                  <c:v>-54.044759577252478</c:v>
                </c:pt>
                <c:pt idx="579">
                  <c:v>-54.006033234241791</c:v>
                </c:pt>
                <c:pt idx="580">
                  <c:v>-53.969113406379165</c:v>
                </c:pt>
                <c:pt idx="581">
                  <c:v>-53.943618481125803</c:v>
                </c:pt>
                <c:pt idx="582">
                  <c:v>-53.914755164391934</c:v>
                </c:pt>
                <c:pt idx="583">
                  <c:v>-53.87267515494986</c:v>
                </c:pt>
                <c:pt idx="584">
                  <c:v>-53.826721195722811</c:v>
                </c:pt>
                <c:pt idx="585">
                  <c:v>-53.797275776251013</c:v>
                </c:pt>
                <c:pt idx="586">
                  <c:v>-53.77267314582415</c:v>
                </c:pt>
                <c:pt idx="587">
                  <c:v>-53.750376096818428</c:v>
                </c:pt>
                <c:pt idx="588">
                  <c:v>-53.716492412237542</c:v>
                </c:pt>
                <c:pt idx="589">
                  <c:v>-53.699385213321008</c:v>
                </c:pt>
                <c:pt idx="590">
                  <c:v>-53.658209003034742</c:v>
                </c:pt>
                <c:pt idx="591">
                  <c:v>-53.614514432084491</c:v>
                </c:pt>
                <c:pt idx="592">
                  <c:v>-53.588838092681939</c:v>
                </c:pt>
                <c:pt idx="593">
                  <c:v>-53.559138372678234</c:v>
                </c:pt>
                <c:pt idx="594">
                  <c:v>-53.516364562516415</c:v>
                </c:pt>
                <c:pt idx="595">
                  <c:v>-53.489085126575411</c:v>
                </c:pt>
                <c:pt idx="596">
                  <c:v>-53.464900597541103</c:v>
                </c:pt>
                <c:pt idx="597">
                  <c:v>-53.435193002418565</c:v>
                </c:pt>
                <c:pt idx="598">
                  <c:v>-53.407675500576318</c:v>
                </c:pt>
                <c:pt idx="599">
                  <c:v>-53.374721352800321</c:v>
                </c:pt>
                <c:pt idx="600">
                  <c:v>-53.348189297587631</c:v>
                </c:pt>
                <c:pt idx="601">
                  <c:v>-53.323601976805982</c:v>
                </c:pt>
                <c:pt idx="602">
                  <c:v>-53.27949860259735</c:v>
                </c:pt>
                <c:pt idx="603">
                  <c:v>-53.23795877015565</c:v>
                </c:pt>
                <c:pt idx="604">
                  <c:v>-53.201404054304653</c:v>
                </c:pt>
                <c:pt idx="605">
                  <c:v>-53.167910667355571</c:v>
                </c:pt>
                <c:pt idx="606">
                  <c:v>-53.140956234610499</c:v>
                </c:pt>
                <c:pt idx="607">
                  <c:v>-53.101173408111919</c:v>
                </c:pt>
                <c:pt idx="608">
                  <c:v>-53.062228139917707</c:v>
                </c:pt>
                <c:pt idx="609">
                  <c:v>-53.043834791377037</c:v>
                </c:pt>
                <c:pt idx="610">
                  <c:v>-53.01520307463403</c:v>
                </c:pt>
                <c:pt idx="611">
                  <c:v>-52.991561128301989</c:v>
                </c:pt>
                <c:pt idx="612">
                  <c:v>-52.954087179017058</c:v>
                </c:pt>
                <c:pt idx="613">
                  <c:v>-52.927469618397083</c:v>
                </c:pt>
                <c:pt idx="614">
                  <c:v>-52.908492824346631</c:v>
                </c:pt>
                <c:pt idx="615">
                  <c:v>-52.863397564056143</c:v>
                </c:pt>
                <c:pt idx="616">
                  <c:v>-52.820602851100418</c:v>
                </c:pt>
                <c:pt idx="617">
                  <c:v>-52.795362367826343</c:v>
                </c:pt>
                <c:pt idx="618">
                  <c:v>-52.769903039366085</c:v>
                </c:pt>
                <c:pt idx="619">
                  <c:v>-52.737949718199843</c:v>
                </c:pt>
                <c:pt idx="620">
                  <c:v>-52.694446616987676</c:v>
                </c:pt>
                <c:pt idx="621">
                  <c:v>-52.664588869518326</c:v>
                </c:pt>
                <c:pt idx="622">
                  <c:v>-52.617761236152212</c:v>
                </c:pt>
                <c:pt idx="623">
                  <c:v>-52.581075994563896</c:v>
                </c:pt>
                <c:pt idx="624">
                  <c:v>-52.550308787699159</c:v>
                </c:pt>
                <c:pt idx="625">
                  <c:v>-52.509346339441436</c:v>
                </c:pt>
                <c:pt idx="626">
                  <c:v>-52.48687746105081</c:v>
                </c:pt>
                <c:pt idx="627">
                  <c:v>-52.456951042774293</c:v>
                </c:pt>
                <c:pt idx="628">
                  <c:v>-52.422070560869834</c:v>
                </c:pt>
                <c:pt idx="629">
                  <c:v>-52.379101764782007</c:v>
                </c:pt>
                <c:pt idx="630">
                  <c:v>-52.338500146283913</c:v>
                </c:pt>
                <c:pt idx="631">
                  <c:v>-52.303454965636782</c:v>
                </c:pt>
                <c:pt idx="632">
                  <c:v>-52.262999356642204</c:v>
                </c:pt>
                <c:pt idx="633">
                  <c:v>-52.236027412407715</c:v>
                </c:pt>
                <c:pt idx="634">
                  <c:v>-52.19813319647735</c:v>
                </c:pt>
                <c:pt idx="635">
                  <c:v>-52.164996692453329</c:v>
                </c:pt>
                <c:pt idx="636">
                  <c:v>-52.132749597520302</c:v>
                </c:pt>
                <c:pt idx="637">
                  <c:v>-52.102913519193486</c:v>
                </c:pt>
                <c:pt idx="638">
                  <c:v>-52.079255317662458</c:v>
                </c:pt>
                <c:pt idx="639">
                  <c:v>-52.050642992026553</c:v>
                </c:pt>
                <c:pt idx="640">
                  <c:v>-52.021711871380234</c:v>
                </c:pt>
                <c:pt idx="641">
                  <c:v>-51.995881742580451</c:v>
                </c:pt>
                <c:pt idx="642">
                  <c:v>-51.957091540161954</c:v>
                </c:pt>
                <c:pt idx="643">
                  <c:v>-51.926633269175916</c:v>
                </c:pt>
                <c:pt idx="644">
                  <c:v>-51.899534597258238</c:v>
                </c:pt>
                <c:pt idx="645">
                  <c:v>-51.861239068925286</c:v>
                </c:pt>
                <c:pt idx="646">
                  <c:v>-51.823943047505857</c:v>
                </c:pt>
                <c:pt idx="647">
                  <c:v>-51.77861142653353</c:v>
                </c:pt>
                <c:pt idx="648">
                  <c:v>-51.75861293085066</c:v>
                </c:pt>
                <c:pt idx="649">
                  <c:v>-51.723517115004768</c:v>
                </c:pt>
                <c:pt idx="650">
                  <c:v>-51.704061589034062</c:v>
                </c:pt>
                <c:pt idx="651">
                  <c:v>-51.66888866294665</c:v>
                </c:pt>
                <c:pt idx="652">
                  <c:v>-51.64731601321747</c:v>
                </c:pt>
                <c:pt idx="653">
                  <c:v>-51.610409320873686</c:v>
                </c:pt>
                <c:pt idx="654">
                  <c:v>-51.575661318056675</c:v>
                </c:pt>
                <c:pt idx="655">
                  <c:v>-51.542806728065287</c:v>
                </c:pt>
                <c:pt idx="656">
                  <c:v>-51.516260532343729</c:v>
                </c:pt>
                <c:pt idx="657">
                  <c:v>-51.49541358511194</c:v>
                </c:pt>
                <c:pt idx="658">
                  <c:v>-51.451937075476138</c:v>
                </c:pt>
                <c:pt idx="659">
                  <c:v>-51.426405848338163</c:v>
                </c:pt>
                <c:pt idx="660">
                  <c:v>-51.397563375450048</c:v>
                </c:pt>
                <c:pt idx="661">
                  <c:v>-51.368345763308639</c:v>
                </c:pt>
                <c:pt idx="662">
                  <c:v>-51.334313558504263</c:v>
                </c:pt>
                <c:pt idx="663">
                  <c:v>-51.302762396825251</c:v>
                </c:pt>
                <c:pt idx="664">
                  <c:v>-51.26844335644752</c:v>
                </c:pt>
                <c:pt idx="665">
                  <c:v>-51.224307925486762</c:v>
                </c:pt>
                <c:pt idx="666">
                  <c:v>-51.183306650895808</c:v>
                </c:pt>
                <c:pt idx="667">
                  <c:v>-51.14840495353635</c:v>
                </c:pt>
                <c:pt idx="668">
                  <c:v>-51.105088742868169</c:v>
                </c:pt>
                <c:pt idx="669">
                  <c:v>-51.075169806619883</c:v>
                </c:pt>
                <c:pt idx="670">
                  <c:v>-51.045573809543242</c:v>
                </c:pt>
                <c:pt idx="671">
                  <c:v>-51.02200972016341</c:v>
                </c:pt>
                <c:pt idx="672">
                  <c:v>-50.978069222964315</c:v>
                </c:pt>
                <c:pt idx="673">
                  <c:v>-50.950164682784532</c:v>
                </c:pt>
                <c:pt idx="674">
                  <c:v>-50.925298237995165</c:v>
                </c:pt>
                <c:pt idx="675">
                  <c:v>-50.895793188767733</c:v>
                </c:pt>
                <c:pt idx="676">
                  <c:v>-50.861443438708676</c:v>
                </c:pt>
                <c:pt idx="677">
                  <c:v>-50.834622850487705</c:v>
                </c:pt>
                <c:pt idx="678">
                  <c:v>-50.801218296851893</c:v>
                </c:pt>
                <c:pt idx="679">
                  <c:v>-50.759236432985119</c:v>
                </c:pt>
                <c:pt idx="680">
                  <c:v>-50.724979208620866</c:v>
                </c:pt>
                <c:pt idx="681">
                  <c:v>-50.693427052157475</c:v>
                </c:pt>
                <c:pt idx="682">
                  <c:v>-50.646448211212935</c:v>
                </c:pt>
                <c:pt idx="683">
                  <c:v>-50.621757178151725</c:v>
                </c:pt>
                <c:pt idx="684">
                  <c:v>-50.594757679893924</c:v>
                </c:pt>
                <c:pt idx="685">
                  <c:v>-50.572268522002567</c:v>
                </c:pt>
                <c:pt idx="686">
                  <c:v>-50.537151507709403</c:v>
                </c:pt>
                <c:pt idx="687">
                  <c:v>-50.505071256928609</c:v>
                </c:pt>
                <c:pt idx="688">
                  <c:v>-50.471369178532441</c:v>
                </c:pt>
                <c:pt idx="689">
                  <c:v>-50.438250540772671</c:v>
                </c:pt>
                <c:pt idx="690">
                  <c:v>-50.407508705247103</c:v>
                </c:pt>
                <c:pt idx="691">
                  <c:v>-50.379744990523321</c:v>
                </c:pt>
                <c:pt idx="692">
                  <c:v>-50.349150500759777</c:v>
                </c:pt>
                <c:pt idx="693">
                  <c:v>-50.330152833731724</c:v>
                </c:pt>
                <c:pt idx="694">
                  <c:v>-50.310617171074853</c:v>
                </c:pt>
                <c:pt idx="695">
                  <c:v>-50.276143719468628</c:v>
                </c:pt>
                <c:pt idx="696">
                  <c:v>-50.250196646373922</c:v>
                </c:pt>
                <c:pt idx="697">
                  <c:v>-50.211112263011003</c:v>
                </c:pt>
                <c:pt idx="698">
                  <c:v>-50.180387430621991</c:v>
                </c:pt>
                <c:pt idx="699">
                  <c:v>-50.15062165677319</c:v>
                </c:pt>
                <c:pt idx="700">
                  <c:v>-50.124856662247225</c:v>
                </c:pt>
                <c:pt idx="701">
                  <c:v>-50.094602586046769</c:v>
                </c:pt>
                <c:pt idx="702">
                  <c:v>-50.064763363566314</c:v>
                </c:pt>
                <c:pt idx="703">
                  <c:v>-50.04477147614157</c:v>
                </c:pt>
                <c:pt idx="704">
                  <c:v>-50.007445534467486</c:v>
                </c:pt>
                <c:pt idx="705">
                  <c:v>-49.989367554320168</c:v>
                </c:pt>
                <c:pt idx="706">
                  <c:v>-49.949059442409464</c:v>
                </c:pt>
                <c:pt idx="707">
                  <c:v>-49.911204720681084</c:v>
                </c:pt>
                <c:pt idx="708">
                  <c:v>-49.89031208297601</c:v>
                </c:pt>
                <c:pt idx="709">
                  <c:v>-49.862805378610233</c:v>
                </c:pt>
                <c:pt idx="710">
                  <c:v>-49.833775917780336</c:v>
                </c:pt>
                <c:pt idx="711">
                  <c:v>-49.798572852242927</c:v>
                </c:pt>
                <c:pt idx="712">
                  <c:v>-49.777331821411856</c:v>
                </c:pt>
                <c:pt idx="713">
                  <c:v>-49.750074265697329</c:v>
                </c:pt>
                <c:pt idx="714">
                  <c:v>-49.713300079701796</c:v>
                </c:pt>
                <c:pt idx="715">
                  <c:v>-49.68587272679536</c:v>
                </c:pt>
                <c:pt idx="716">
                  <c:v>-49.649211389409125</c:v>
                </c:pt>
                <c:pt idx="717">
                  <c:v>-49.620243902750445</c:v>
                </c:pt>
                <c:pt idx="718">
                  <c:v>-49.594485711104994</c:v>
                </c:pt>
                <c:pt idx="719">
                  <c:v>-49.556695689275124</c:v>
                </c:pt>
                <c:pt idx="720">
                  <c:v>-49.520918915797516</c:v>
                </c:pt>
                <c:pt idx="721">
                  <c:v>-49.495031126822923</c:v>
                </c:pt>
                <c:pt idx="722">
                  <c:v>-49.468404620695637</c:v>
                </c:pt>
                <c:pt idx="723">
                  <c:v>-49.428698792968873</c:v>
                </c:pt>
                <c:pt idx="724">
                  <c:v>-49.397600598724786</c:v>
                </c:pt>
                <c:pt idx="725">
                  <c:v>-49.353634984755423</c:v>
                </c:pt>
                <c:pt idx="726">
                  <c:v>-49.326538944428911</c:v>
                </c:pt>
                <c:pt idx="727">
                  <c:v>-49.301024238225153</c:v>
                </c:pt>
                <c:pt idx="728">
                  <c:v>-49.270818217474243</c:v>
                </c:pt>
                <c:pt idx="729">
                  <c:v>-49.234362109997079</c:v>
                </c:pt>
                <c:pt idx="730">
                  <c:v>-49.20576060121828</c:v>
                </c:pt>
                <c:pt idx="731">
                  <c:v>-49.171343992738869</c:v>
                </c:pt>
                <c:pt idx="732">
                  <c:v>-49.128642364869776</c:v>
                </c:pt>
                <c:pt idx="733">
                  <c:v>-49.101783598935612</c:v>
                </c:pt>
                <c:pt idx="734">
                  <c:v>-49.071588865702111</c:v>
                </c:pt>
                <c:pt idx="735">
                  <c:v>-49.046093964495114</c:v>
                </c:pt>
                <c:pt idx="736">
                  <c:v>-49.021134698101903</c:v>
                </c:pt>
                <c:pt idx="737">
                  <c:v>-48.984293743877387</c:v>
                </c:pt>
                <c:pt idx="738">
                  <c:v>-48.952624799108563</c:v>
                </c:pt>
                <c:pt idx="739">
                  <c:v>-48.928134958982653</c:v>
                </c:pt>
                <c:pt idx="740">
                  <c:v>-48.89920064004022</c:v>
                </c:pt>
                <c:pt idx="741">
                  <c:v>-48.877795107343665</c:v>
                </c:pt>
                <c:pt idx="742">
                  <c:v>-48.851240859029645</c:v>
                </c:pt>
                <c:pt idx="743">
                  <c:v>-48.809730653292391</c:v>
                </c:pt>
                <c:pt idx="744">
                  <c:v>-48.77165825108122</c:v>
                </c:pt>
                <c:pt idx="745">
                  <c:v>-48.749253859723211</c:v>
                </c:pt>
                <c:pt idx="746">
                  <c:v>-48.718108042224117</c:v>
                </c:pt>
                <c:pt idx="747">
                  <c:v>-48.678931654391413</c:v>
                </c:pt>
                <c:pt idx="748">
                  <c:v>-48.643163835770594</c:v>
                </c:pt>
                <c:pt idx="749">
                  <c:v>-48.612248911417765</c:v>
                </c:pt>
                <c:pt idx="750">
                  <c:v>-48.589850855124411</c:v>
                </c:pt>
                <c:pt idx="751">
                  <c:v>-48.559106149229891</c:v>
                </c:pt>
                <c:pt idx="752">
                  <c:v>-48.536545887067533</c:v>
                </c:pt>
                <c:pt idx="753">
                  <c:v>-48.49487355555469</c:v>
                </c:pt>
                <c:pt idx="754">
                  <c:v>-48.450714521082141</c:v>
                </c:pt>
                <c:pt idx="755">
                  <c:v>-48.41863533943603</c:v>
                </c:pt>
                <c:pt idx="756">
                  <c:v>-48.39161987721571</c:v>
                </c:pt>
                <c:pt idx="757">
                  <c:v>-48.355335487622732</c:v>
                </c:pt>
                <c:pt idx="758">
                  <c:v>-48.335763402923561</c:v>
                </c:pt>
                <c:pt idx="759">
                  <c:v>-48.305053195054867</c:v>
                </c:pt>
                <c:pt idx="760">
                  <c:v>-48.262406750686267</c:v>
                </c:pt>
                <c:pt idx="761">
                  <c:v>-48.222193352078449</c:v>
                </c:pt>
                <c:pt idx="762">
                  <c:v>-48.186183381767179</c:v>
                </c:pt>
                <c:pt idx="763">
                  <c:v>-48.15401173988716</c:v>
                </c:pt>
                <c:pt idx="764">
                  <c:v>-48.118185122842561</c:v>
                </c:pt>
                <c:pt idx="765">
                  <c:v>-48.083812746804298</c:v>
                </c:pt>
                <c:pt idx="766">
                  <c:v>-48.043008196052192</c:v>
                </c:pt>
                <c:pt idx="767">
                  <c:v>-48.005231494050769</c:v>
                </c:pt>
                <c:pt idx="768">
                  <c:v>-47.975475040145618</c:v>
                </c:pt>
                <c:pt idx="769">
                  <c:v>-47.946527296533766</c:v>
                </c:pt>
                <c:pt idx="770">
                  <c:v>-47.911440364054812</c:v>
                </c:pt>
                <c:pt idx="771">
                  <c:v>-47.872030423601814</c:v>
                </c:pt>
                <c:pt idx="772">
                  <c:v>-47.837161834410381</c:v>
                </c:pt>
                <c:pt idx="773">
                  <c:v>-47.803268037053002</c:v>
                </c:pt>
                <c:pt idx="774">
                  <c:v>-47.776628966160835</c:v>
                </c:pt>
                <c:pt idx="775">
                  <c:v>-47.751529905878918</c:v>
                </c:pt>
                <c:pt idx="776">
                  <c:v>-47.721104386805372</c:v>
                </c:pt>
                <c:pt idx="777">
                  <c:v>-47.696003460463906</c:v>
                </c:pt>
                <c:pt idx="778">
                  <c:v>-47.653079017362487</c:v>
                </c:pt>
                <c:pt idx="779">
                  <c:v>-47.626349144170014</c:v>
                </c:pt>
                <c:pt idx="780">
                  <c:v>-47.580345277632709</c:v>
                </c:pt>
                <c:pt idx="781">
                  <c:v>-47.543834565941751</c:v>
                </c:pt>
                <c:pt idx="782">
                  <c:v>-47.508649835925524</c:v>
                </c:pt>
                <c:pt idx="783">
                  <c:v>-47.478458570296354</c:v>
                </c:pt>
                <c:pt idx="784">
                  <c:v>-47.441372281696289</c:v>
                </c:pt>
                <c:pt idx="785">
                  <c:v>-47.4073912411639</c:v>
                </c:pt>
                <c:pt idx="786">
                  <c:v>-47.373239954906595</c:v>
                </c:pt>
                <c:pt idx="787">
                  <c:v>-47.326872913440276</c:v>
                </c:pt>
                <c:pt idx="788">
                  <c:v>-47.283178404832157</c:v>
                </c:pt>
                <c:pt idx="789">
                  <c:v>-47.242024189325832</c:v>
                </c:pt>
                <c:pt idx="790">
                  <c:v>-47.193309447546767</c:v>
                </c:pt>
                <c:pt idx="791">
                  <c:v>-47.17035655460009</c:v>
                </c:pt>
                <c:pt idx="792">
                  <c:v>-47.131762638726173</c:v>
                </c:pt>
                <c:pt idx="793">
                  <c:v>-47.095418106132641</c:v>
                </c:pt>
                <c:pt idx="794">
                  <c:v>-47.061422317257929</c:v>
                </c:pt>
                <c:pt idx="795">
                  <c:v>-47.031094621551915</c:v>
                </c:pt>
                <c:pt idx="796">
                  <c:v>-46.991994880116657</c:v>
                </c:pt>
                <c:pt idx="797">
                  <c:v>-46.957012946944332</c:v>
                </c:pt>
                <c:pt idx="798">
                  <c:v>-46.924413016523545</c:v>
                </c:pt>
                <c:pt idx="799">
                  <c:v>-46.895315433686527</c:v>
                </c:pt>
                <c:pt idx="800">
                  <c:v>-46.855901660649408</c:v>
                </c:pt>
                <c:pt idx="801">
                  <c:v>-46.825779031708748</c:v>
                </c:pt>
                <c:pt idx="802">
                  <c:v>-46.782888558379526</c:v>
                </c:pt>
                <c:pt idx="803">
                  <c:v>-46.755421291574798</c:v>
                </c:pt>
                <c:pt idx="804">
                  <c:v>-46.732596914548026</c:v>
                </c:pt>
                <c:pt idx="805">
                  <c:v>-46.702357777134807</c:v>
                </c:pt>
                <c:pt idx="806">
                  <c:v>-46.670324181836506</c:v>
                </c:pt>
                <c:pt idx="807">
                  <c:v>-46.639870912436166</c:v>
                </c:pt>
                <c:pt idx="808">
                  <c:v>-46.603796671720048</c:v>
                </c:pt>
                <c:pt idx="809">
                  <c:v>-46.55913202514941</c:v>
                </c:pt>
                <c:pt idx="810">
                  <c:v>-46.530505542169742</c:v>
                </c:pt>
                <c:pt idx="811">
                  <c:v>-46.48738818589176</c:v>
                </c:pt>
                <c:pt idx="812">
                  <c:v>-46.454987118105507</c:v>
                </c:pt>
                <c:pt idx="813">
                  <c:v>-46.418618147859334</c:v>
                </c:pt>
                <c:pt idx="814">
                  <c:v>-46.370038973098417</c:v>
                </c:pt>
                <c:pt idx="815">
                  <c:v>-46.316376445120362</c:v>
                </c:pt>
                <c:pt idx="816">
                  <c:v>-46.262204895476501</c:v>
                </c:pt>
                <c:pt idx="817">
                  <c:v>-46.22911930818352</c:v>
                </c:pt>
                <c:pt idx="818">
                  <c:v>-46.173839290185732</c:v>
                </c:pt>
                <c:pt idx="819">
                  <c:v>-46.125700004300739</c:v>
                </c:pt>
                <c:pt idx="820">
                  <c:v>-46.098091544771577</c:v>
                </c:pt>
                <c:pt idx="821">
                  <c:v>-46.071607668875636</c:v>
                </c:pt>
                <c:pt idx="822">
                  <c:v>-46.034403500569113</c:v>
                </c:pt>
                <c:pt idx="823">
                  <c:v>-45.991473799454305</c:v>
                </c:pt>
                <c:pt idx="824">
                  <c:v>-45.950272164965511</c:v>
                </c:pt>
                <c:pt idx="825">
                  <c:v>-45.910896880606529</c:v>
                </c:pt>
                <c:pt idx="826">
                  <c:v>-45.866875661618188</c:v>
                </c:pt>
                <c:pt idx="827">
                  <c:v>-45.831655833635303</c:v>
                </c:pt>
                <c:pt idx="828">
                  <c:v>-45.785190314838395</c:v>
                </c:pt>
                <c:pt idx="829">
                  <c:v>-45.74069204561161</c:v>
                </c:pt>
                <c:pt idx="830">
                  <c:v>-45.695046369978385</c:v>
                </c:pt>
                <c:pt idx="831">
                  <c:v>-45.656168797918092</c:v>
                </c:pt>
                <c:pt idx="832">
                  <c:v>-45.635754273150084</c:v>
                </c:pt>
                <c:pt idx="833">
                  <c:v>-45.593986692758989</c:v>
                </c:pt>
                <c:pt idx="834">
                  <c:v>-45.557126783455658</c:v>
                </c:pt>
                <c:pt idx="835">
                  <c:v>-45.518931932656692</c:v>
                </c:pt>
                <c:pt idx="836">
                  <c:v>-45.47667178730655</c:v>
                </c:pt>
                <c:pt idx="837">
                  <c:v>-45.419203355515869</c:v>
                </c:pt>
                <c:pt idx="838">
                  <c:v>-45.3644916597856</c:v>
                </c:pt>
                <c:pt idx="839">
                  <c:v>-45.326884674113188</c:v>
                </c:pt>
                <c:pt idx="840">
                  <c:v>-45.284212563490748</c:v>
                </c:pt>
                <c:pt idx="841">
                  <c:v>-45.250933235532386</c:v>
                </c:pt>
                <c:pt idx="842">
                  <c:v>-45.213525586458161</c:v>
                </c:pt>
                <c:pt idx="843">
                  <c:v>-45.161485543235258</c:v>
                </c:pt>
                <c:pt idx="844">
                  <c:v>-45.14120397640697</c:v>
                </c:pt>
                <c:pt idx="845">
                  <c:v>-45.102828817044163</c:v>
                </c:pt>
                <c:pt idx="846">
                  <c:v>-45.068012058695984</c:v>
                </c:pt>
                <c:pt idx="847">
                  <c:v>-45.014425199007235</c:v>
                </c:pt>
                <c:pt idx="848">
                  <c:v>-44.965025756802639</c:v>
                </c:pt>
                <c:pt idx="849">
                  <c:v>-44.929667211041874</c:v>
                </c:pt>
                <c:pt idx="850">
                  <c:v>-44.886999987876997</c:v>
                </c:pt>
                <c:pt idx="851">
                  <c:v>-44.849607602511668</c:v>
                </c:pt>
                <c:pt idx="852">
                  <c:v>-44.814842776021294</c:v>
                </c:pt>
                <c:pt idx="853">
                  <c:v>-44.768465119573065</c:v>
                </c:pt>
                <c:pt idx="854">
                  <c:v>-44.731755590255958</c:v>
                </c:pt>
                <c:pt idx="855">
                  <c:v>-44.683025346967888</c:v>
                </c:pt>
                <c:pt idx="856">
                  <c:v>-44.649939430561162</c:v>
                </c:pt>
                <c:pt idx="857">
                  <c:v>-44.609791726303918</c:v>
                </c:pt>
                <c:pt idx="858">
                  <c:v>-44.560886950679269</c:v>
                </c:pt>
                <c:pt idx="859">
                  <c:v>-44.497791406762047</c:v>
                </c:pt>
                <c:pt idx="860">
                  <c:v>-44.459797485491791</c:v>
                </c:pt>
                <c:pt idx="861">
                  <c:v>-44.419026478834041</c:v>
                </c:pt>
                <c:pt idx="862">
                  <c:v>-44.379687426515325</c:v>
                </c:pt>
                <c:pt idx="863">
                  <c:v>-44.339220525140377</c:v>
                </c:pt>
                <c:pt idx="864">
                  <c:v>-44.28334542533667</c:v>
                </c:pt>
                <c:pt idx="865">
                  <c:v>-44.243424988589467</c:v>
                </c:pt>
                <c:pt idx="866">
                  <c:v>-44.204759447464006</c:v>
                </c:pt>
                <c:pt idx="867">
                  <c:v>-44.165976613650109</c:v>
                </c:pt>
                <c:pt idx="868">
                  <c:v>-44.131874312789577</c:v>
                </c:pt>
                <c:pt idx="869">
                  <c:v>-44.081673940478069</c:v>
                </c:pt>
                <c:pt idx="870">
                  <c:v>-44.035534221000006</c:v>
                </c:pt>
                <c:pt idx="871">
                  <c:v>-44.003510801499871</c:v>
                </c:pt>
                <c:pt idx="872">
                  <c:v>-43.957625239669028</c:v>
                </c:pt>
                <c:pt idx="873">
                  <c:v>-43.908168426443183</c:v>
                </c:pt>
                <c:pt idx="874">
                  <c:v>-43.863439552605442</c:v>
                </c:pt>
                <c:pt idx="875">
                  <c:v>-43.813075661509671</c:v>
                </c:pt>
                <c:pt idx="876">
                  <c:v>-43.757660539635971</c:v>
                </c:pt>
                <c:pt idx="877">
                  <c:v>-43.702800697897509</c:v>
                </c:pt>
                <c:pt idx="878">
                  <c:v>-43.674387934000201</c:v>
                </c:pt>
                <c:pt idx="879">
                  <c:v>-43.636309454901237</c:v>
                </c:pt>
                <c:pt idx="880">
                  <c:v>-43.578049288466417</c:v>
                </c:pt>
                <c:pt idx="881">
                  <c:v>-43.531191480025491</c:v>
                </c:pt>
                <c:pt idx="882">
                  <c:v>-43.480339343780486</c:v>
                </c:pt>
                <c:pt idx="883">
                  <c:v>-43.401183469729546</c:v>
                </c:pt>
                <c:pt idx="884">
                  <c:v>-43.336967657232108</c:v>
                </c:pt>
                <c:pt idx="885">
                  <c:v>-43.280051375111434</c:v>
                </c:pt>
                <c:pt idx="886">
                  <c:v>-43.223924702422117</c:v>
                </c:pt>
                <c:pt idx="887">
                  <c:v>-43.19607692782742</c:v>
                </c:pt>
                <c:pt idx="888">
                  <c:v>-43.142598962898433</c:v>
                </c:pt>
                <c:pt idx="889">
                  <c:v>-43.082526056153917</c:v>
                </c:pt>
                <c:pt idx="890">
                  <c:v>-43.038470343239688</c:v>
                </c:pt>
                <c:pt idx="891">
                  <c:v>-42.988451174788963</c:v>
                </c:pt>
                <c:pt idx="892">
                  <c:v>-42.932690278290409</c:v>
                </c:pt>
                <c:pt idx="893">
                  <c:v>-42.887852381818277</c:v>
                </c:pt>
                <c:pt idx="894">
                  <c:v>-42.827949720681914</c:v>
                </c:pt>
                <c:pt idx="895">
                  <c:v>-42.765749964997177</c:v>
                </c:pt>
                <c:pt idx="896">
                  <c:v>-42.70706806834086</c:v>
                </c:pt>
                <c:pt idx="897">
                  <c:v>-42.660975930786066</c:v>
                </c:pt>
                <c:pt idx="898">
                  <c:v>-42.622970265095844</c:v>
                </c:pt>
                <c:pt idx="899">
                  <c:v>-42.583659181709393</c:v>
                </c:pt>
                <c:pt idx="900">
                  <c:v>-42.540247118848612</c:v>
                </c:pt>
                <c:pt idx="901">
                  <c:v>-42.486907606464584</c:v>
                </c:pt>
                <c:pt idx="902">
                  <c:v>-42.411973402746355</c:v>
                </c:pt>
                <c:pt idx="903">
                  <c:v>-42.341810361213604</c:v>
                </c:pt>
                <c:pt idx="904">
                  <c:v>-42.275378427382165</c:v>
                </c:pt>
                <c:pt idx="905">
                  <c:v>-42.204364867171066</c:v>
                </c:pt>
                <c:pt idx="906">
                  <c:v>-42.149082039950656</c:v>
                </c:pt>
                <c:pt idx="907">
                  <c:v>-42.046183232865147</c:v>
                </c:pt>
                <c:pt idx="908">
                  <c:v>-41.995460195882671</c:v>
                </c:pt>
                <c:pt idx="909">
                  <c:v>-41.92790358492401</c:v>
                </c:pt>
                <c:pt idx="910">
                  <c:v>-41.883093618256311</c:v>
                </c:pt>
                <c:pt idx="911">
                  <c:v>-41.827177904783134</c:v>
                </c:pt>
                <c:pt idx="912">
                  <c:v>-41.771952548367686</c:v>
                </c:pt>
                <c:pt idx="913">
                  <c:v>-41.666999612304735</c:v>
                </c:pt>
                <c:pt idx="914">
                  <c:v>-41.599639592249055</c:v>
                </c:pt>
                <c:pt idx="915">
                  <c:v>-41.515747479047555</c:v>
                </c:pt>
                <c:pt idx="916">
                  <c:v>-41.437636852518352</c:v>
                </c:pt>
                <c:pt idx="917">
                  <c:v>-41.368389753420082</c:v>
                </c:pt>
                <c:pt idx="918">
                  <c:v>-41.30811103038549</c:v>
                </c:pt>
                <c:pt idx="919">
                  <c:v>-41.231851219693766</c:v>
                </c:pt>
                <c:pt idx="920">
                  <c:v>-41.15502940937224</c:v>
                </c:pt>
                <c:pt idx="921">
                  <c:v>-41.066612494275475</c:v>
                </c:pt>
                <c:pt idx="922">
                  <c:v>-40.983477533124216</c:v>
                </c:pt>
                <c:pt idx="923">
                  <c:v>-40.920102430955012</c:v>
                </c:pt>
                <c:pt idx="924">
                  <c:v>-40.821252261155308</c:v>
                </c:pt>
                <c:pt idx="925">
                  <c:v>-40.731070619148227</c:v>
                </c:pt>
                <c:pt idx="926">
                  <c:v>-40.656316135638171</c:v>
                </c:pt>
                <c:pt idx="927">
                  <c:v>-40.581965209132555</c:v>
                </c:pt>
                <c:pt idx="928">
                  <c:v>-40.521982746618448</c:v>
                </c:pt>
                <c:pt idx="929">
                  <c:v>-40.420803337419251</c:v>
                </c:pt>
                <c:pt idx="930">
                  <c:v>-40.323401112289069</c:v>
                </c:pt>
                <c:pt idx="931">
                  <c:v>-40.247426143011914</c:v>
                </c:pt>
                <c:pt idx="932">
                  <c:v>-40.170559806685802</c:v>
                </c:pt>
                <c:pt idx="933">
                  <c:v>-40.111472410432562</c:v>
                </c:pt>
                <c:pt idx="934">
                  <c:v>-40.024159523010709</c:v>
                </c:pt>
                <c:pt idx="935">
                  <c:v>-39.960115252659094</c:v>
                </c:pt>
                <c:pt idx="936">
                  <c:v>-39.866222772257395</c:v>
                </c:pt>
                <c:pt idx="937">
                  <c:v>-39.815202620030185</c:v>
                </c:pt>
                <c:pt idx="938">
                  <c:v>-39.736351355740204</c:v>
                </c:pt>
                <c:pt idx="939">
                  <c:v>-39.662065948379961</c:v>
                </c:pt>
                <c:pt idx="940">
                  <c:v>-39.621069096398422</c:v>
                </c:pt>
                <c:pt idx="941">
                  <c:v>-39.537229081392297</c:v>
                </c:pt>
                <c:pt idx="942">
                  <c:v>-39.378758767236754</c:v>
                </c:pt>
                <c:pt idx="943">
                  <c:v>-39.298778017350394</c:v>
                </c:pt>
                <c:pt idx="944">
                  <c:v>-39.167740970028071</c:v>
                </c:pt>
                <c:pt idx="945">
                  <c:v>-38.992566724994028</c:v>
                </c:pt>
                <c:pt idx="946">
                  <c:v>-38.877846998736494</c:v>
                </c:pt>
                <c:pt idx="947">
                  <c:v>-38.77093076305821</c:v>
                </c:pt>
                <c:pt idx="948">
                  <c:v>-38.68343535189959</c:v>
                </c:pt>
                <c:pt idx="949">
                  <c:v>-38.60706199734917</c:v>
                </c:pt>
                <c:pt idx="950">
                  <c:v>-38.503970780928199</c:v>
                </c:pt>
                <c:pt idx="951">
                  <c:v>-38.415862688772719</c:v>
                </c:pt>
                <c:pt idx="952">
                  <c:v>-38.318858004466406</c:v>
                </c:pt>
                <c:pt idx="953">
                  <c:v>-38.19791207893369</c:v>
                </c:pt>
                <c:pt idx="954">
                  <c:v>-38.085504208777792</c:v>
                </c:pt>
                <c:pt idx="955">
                  <c:v>-37.979896676295724</c:v>
                </c:pt>
                <c:pt idx="956">
                  <c:v>-37.874646340116165</c:v>
                </c:pt>
                <c:pt idx="957">
                  <c:v>-37.725529907614316</c:v>
                </c:pt>
                <c:pt idx="958">
                  <c:v>-37.626874695348782</c:v>
                </c:pt>
                <c:pt idx="959">
                  <c:v>-37.508749819238517</c:v>
                </c:pt>
                <c:pt idx="960">
                  <c:v>-37.399477775495519</c:v>
                </c:pt>
                <c:pt idx="961">
                  <c:v>-37.33141343729217</c:v>
                </c:pt>
                <c:pt idx="962">
                  <c:v>-37.218649256759967</c:v>
                </c:pt>
                <c:pt idx="963">
                  <c:v>-37.127533634048611</c:v>
                </c:pt>
                <c:pt idx="964">
                  <c:v>-36.952475915409124</c:v>
                </c:pt>
                <c:pt idx="965">
                  <c:v>-36.818445274835362</c:v>
                </c:pt>
                <c:pt idx="966">
                  <c:v>-36.72522117604678</c:v>
                </c:pt>
                <c:pt idx="967">
                  <c:v>-36.600385450054404</c:v>
                </c:pt>
                <c:pt idx="968">
                  <c:v>-36.443578012264311</c:v>
                </c:pt>
                <c:pt idx="969">
                  <c:v>-36.278502516996021</c:v>
                </c:pt>
                <c:pt idx="970">
                  <c:v>-36.003358119527185</c:v>
                </c:pt>
                <c:pt idx="971">
                  <c:v>-35.769289558227001</c:v>
                </c:pt>
                <c:pt idx="972">
                  <c:v>-35.637668132424722</c:v>
                </c:pt>
                <c:pt idx="973">
                  <c:v>-35.457469388017358</c:v>
                </c:pt>
                <c:pt idx="974">
                  <c:v>-35.276004079813077</c:v>
                </c:pt>
                <c:pt idx="975">
                  <c:v>-35.179180901694373</c:v>
                </c:pt>
                <c:pt idx="976">
                  <c:v>-34.973438764001344</c:v>
                </c:pt>
                <c:pt idx="977">
                  <c:v>-34.808816719963829</c:v>
                </c:pt>
                <c:pt idx="978">
                  <c:v>-34.576580657304191</c:v>
                </c:pt>
                <c:pt idx="979">
                  <c:v>-34.326658455083034</c:v>
                </c:pt>
                <c:pt idx="980">
                  <c:v>-34.147509721979176</c:v>
                </c:pt>
                <c:pt idx="981">
                  <c:v>-33.960857081071651</c:v>
                </c:pt>
                <c:pt idx="982">
                  <c:v>-33.76220771563613</c:v>
                </c:pt>
                <c:pt idx="983">
                  <c:v>-33.612437109732888</c:v>
                </c:pt>
                <c:pt idx="984">
                  <c:v>-33.39620864481325</c:v>
                </c:pt>
                <c:pt idx="985">
                  <c:v>-33.199399012775686</c:v>
                </c:pt>
                <c:pt idx="986">
                  <c:v>-32.920923414502205</c:v>
                </c:pt>
                <c:pt idx="987">
                  <c:v>-32.658944052895762</c:v>
                </c:pt>
                <c:pt idx="988">
                  <c:v>-32.291684724206469</c:v>
                </c:pt>
                <c:pt idx="989">
                  <c:v>-31.984601900435564</c:v>
                </c:pt>
                <c:pt idx="990">
                  <c:v>-31.766002330161442</c:v>
                </c:pt>
                <c:pt idx="991">
                  <c:v>-31.491025127214993</c:v>
                </c:pt>
                <c:pt idx="992">
                  <c:v>-31.084537804234671</c:v>
                </c:pt>
                <c:pt idx="993">
                  <c:v>-30.624883390695601</c:v>
                </c:pt>
                <c:pt idx="994">
                  <c:v>-30.09930888451461</c:v>
                </c:pt>
                <c:pt idx="995">
                  <c:v>-29.57385625562182</c:v>
                </c:pt>
                <c:pt idx="996">
                  <c:v>-28.714638487081082</c:v>
                </c:pt>
                <c:pt idx="997">
                  <c:v>-27.532204869988792</c:v>
                </c:pt>
                <c:pt idx="998">
                  <c:v>-26.840901408977576</c:v>
                </c:pt>
                <c:pt idx="999">
                  <c:v>-23.697033374834479</c:v>
                </c:pt>
              </c:numCache>
            </c:numRef>
          </c:xVal>
          <c:yVal>
            <c:numRef>
              <c:f>'[NR-U indoor sub7 calibration_final_v3.xlsx](20,40,20,40),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C8F-4D11-8FF8-E7866A642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7331680"/>
        <c:axId val="347594016"/>
      </c:scatterChart>
      <c:valAx>
        <c:axId val="347331680"/>
        <c:scaling>
          <c:orientation val="minMax"/>
          <c:max val="-20"/>
          <c:min val="-9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UE serving cell receive power (dBm)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7594016"/>
        <c:crosses val="autoZero"/>
        <c:crossBetween val="midCat"/>
      </c:valAx>
      <c:valAx>
        <c:axId val="347594016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7331680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0993474773986576"/>
          <c:y val="0.3600792869641295"/>
          <c:w val="0.2326541994750656"/>
          <c:h val="0.46222770139668623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'[NR-U indoor sub7 calibration_final_v3.xlsx](25,50,25,50), UE RSSI'!$B$1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calibration_final_v3.xlsx](25,50,25,50), UE RSSI'!$B$2:$B$1003</c:f>
              <c:numCache>
                <c:formatCode>General</c:formatCode>
                <c:ptCount val="1002"/>
                <c:pt idx="0">
                  <c:v>-97.76</c:v>
                </c:pt>
                <c:pt idx="1">
                  <c:v>-90.17</c:v>
                </c:pt>
                <c:pt idx="2">
                  <c:v>-87.63</c:v>
                </c:pt>
                <c:pt idx="3">
                  <c:v>-86.5</c:v>
                </c:pt>
                <c:pt idx="4">
                  <c:v>-86.22</c:v>
                </c:pt>
                <c:pt idx="5">
                  <c:v>-85.77</c:v>
                </c:pt>
                <c:pt idx="6">
                  <c:v>-85.07</c:v>
                </c:pt>
                <c:pt idx="7">
                  <c:v>-84.73</c:v>
                </c:pt>
                <c:pt idx="8">
                  <c:v>-84.14</c:v>
                </c:pt>
                <c:pt idx="9">
                  <c:v>-83.8</c:v>
                </c:pt>
                <c:pt idx="10">
                  <c:v>-83.68</c:v>
                </c:pt>
                <c:pt idx="11">
                  <c:v>-82.97</c:v>
                </c:pt>
                <c:pt idx="12">
                  <c:v>-82.55</c:v>
                </c:pt>
                <c:pt idx="13">
                  <c:v>-82.28</c:v>
                </c:pt>
                <c:pt idx="14">
                  <c:v>-82.09</c:v>
                </c:pt>
                <c:pt idx="15">
                  <c:v>-81.87</c:v>
                </c:pt>
                <c:pt idx="16">
                  <c:v>-81.61</c:v>
                </c:pt>
                <c:pt idx="17">
                  <c:v>-81.47</c:v>
                </c:pt>
                <c:pt idx="18">
                  <c:v>-81.36</c:v>
                </c:pt>
                <c:pt idx="19">
                  <c:v>-81.209999999999994</c:v>
                </c:pt>
                <c:pt idx="20">
                  <c:v>-81.14</c:v>
                </c:pt>
                <c:pt idx="21">
                  <c:v>-81.010000000000005</c:v>
                </c:pt>
                <c:pt idx="22">
                  <c:v>-80.86</c:v>
                </c:pt>
                <c:pt idx="23">
                  <c:v>-80.72</c:v>
                </c:pt>
                <c:pt idx="24">
                  <c:v>-80.650000000000006</c:v>
                </c:pt>
                <c:pt idx="25">
                  <c:v>-80.56</c:v>
                </c:pt>
                <c:pt idx="26">
                  <c:v>-80.510000000000005</c:v>
                </c:pt>
                <c:pt idx="27">
                  <c:v>-80.42</c:v>
                </c:pt>
                <c:pt idx="28">
                  <c:v>-80.34</c:v>
                </c:pt>
                <c:pt idx="29">
                  <c:v>-80.260000000000005</c:v>
                </c:pt>
                <c:pt idx="30">
                  <c:v>-80.17</c:v>
                </c:pt>
                <c:pt idx="31">
                  <c:v>-80.09</c:v>
                </c:pt>
                <c:pt idx="32">
                  <c:v>-79.98</c:v>
                </c:pt>
                <c:pt idx="33">
                  <c:v>-79.87</c:v>
                </c:pt>
                <c:pt idx="34">
                  <c:v>-79.760000000000005</c:v>
                </c:pt>
                <c:pt idx="35">
                  <c:v>-79.709999999999994</c:v>
                </c:pt>
                <c:pt idx="36">
                  <c:v>-79.55</c:v>
                </c:pt>
                <c:pt idx="37">
                  <c:v>-79.48</c:v>
                </c:pt>
                <c:pt idx="38">
                  <c:v>-79.400000000000006</c:v>
                </c:pt>
                <c:pt idx="39">
                  <c:v>-79.28</c:v>
                </c:pt>
                <c:pt idx="40">
                  <c:v>-79.150000000000006</c:v>
                </c:pt>
                <c:pt idx="41">
                  <c:v>-78.98</c:v>
                </c:pt>
                <c:pt idx="42">
                  <c:v>-78.91</c:v>
                </c:pt>
                <c:pt idx="43">
                  <c:v>-78.78</c:v>
                </c:pt>
                <c:pt idx="44">
                  <c:v>-78.7</c:v>
                </c:pt>
                <c:pt idx="45">
                  <c:v>-78.63</c:v>
                </c:pt>
                <c:pt idx="46">
                  <c:v>-78.58</c:v>
                </c:pt>
                <c:pt idx="47">
                  <c:v>-78.510000000000005</c:v>
                </c:pt>
                <c:pt idx="48">
                  <c:v>-78.41</c:v>
                </c:pt>
                <c:pt idx="49">
                  <c:v>-78.33</c:v>
                </c:pt>
                <c:pt idx="50">
                  <c:v>-78.28</c:v>
                </c:pt>
                <c:pt idx="51">
                  <c:v>-78.22</c:v>
                </c:pt>
                <c:pt idx="52">
                  <c:v>-78.13</c:v>
                </c:pt>
                <c:pt idx="53">
                  <c:v>-78.06</c:v>
                </c:pt>
                <c:pt idx="54">
                  <c:v>-78.010000000000005</c:v>
                </c:pt>
                <c:pt idx="55">
                  <c:v>-77.94</c:v>
                </c:pt>
                <c:pt idx="56">
                  <c:v>-77.87</c:v>
                </c:pt>
                <c:pt idx="57">
                  <c:v>-77.83</c:v>
                </c:pt>
                <c:pt idx="58">
                  <c:v>-77.75</c:v>
                </c:pt>
                <c:pt idx="59">
                  <c:v>-77.69</c:v>
                </c:pt>
                <c:pt idx="60">
                  <c:v>-77.650000000000006</c:v>
                </c:pt>
                <c:pt idx="61">
                  <c:v>-77.61</c:v>
                </c:pt>
                <c:pt idx="62">
                  <c:v>-77.56</c:v>
                </c:pt>
                <c:pt idx="63">
                  <c:v>-77.44</c:v>
                </c:pt>
                <c:pt idx="64">
                  <c:v>-77.37</c:v>
                </c:pt>
                <c:pt idx="65">
                  <c:v>-77.319999999999993</c:v>
                </c:pt>
                <c:pt idx="66">
                  <c:v>-77.260000000000005</c:v>
                </c:pt>
                <c:pt idx="67">
                  <c:v>-77.13</c:v>
                </c:pt>
                <c:pt idx="68">
                  <c:v>-77.09</c:v>
                </c:pt>
                <c:pt idx="69">
                  <c:v>-77.069999999999993</c:v>
                </c:pt>
                <c:pt idx="70">
                  <c:v>-77.010000000000005</c:v>
                </c:pt>
                <c:pt idx="71">
                  <c:v>-76.98</c:v>
                </c:pt>
                <c:pt idx="72">
                  <c:v>-76.94</c:v>
                </c:pt>
                <c:pt idx="73">
                  <c:v>-76.89</c:v>
                </c:pt>
                <c:pt idx="74">
                  <c:v>-76.84</c:v>
                </c:pt>
                <c:pt idx="75">
                  <c:v>-76.8</c:v>
                </c:pt>
                <c:pt idx="76">
                  <c:v>-76.78</c:v>
                </c:pt>
                <c:pt idx="77">
                  <c:v>-76.75</c:v>
                </c:pt>
                <c:pt idx="78">
                  <c:v>-76.680000000000007</c:v>
                </c:pt>
                <c:pt idx="79">
                  <c:v>-76.62</c:v>
                </c:pt>
                <c:pt idx="80">
                  <c:v>-76.56</c:v>
                </c:pt>
                <c:pt idx="81">
                  <c:v>-76.540000000000006</c:v>
                </c:pt>
                <c:pt idx="82">
                  <c:v>-76.5</c:v>
                </c:pt>
                <c:pt idx="83">
                  <c:v>-76.45</c:v>
                </c:pt>
                <c:pt idx="84">
                  <c:v>-76.41</c:v>
                </c:pt>
                <c:pt idx="85">
                  <c:v>-76.319999999999993</c:v>
                </c:pt>
                <c:pt idx="86">
                  <c:v>-76.27</c:v>
                </c:pt>
                <c:pt idx="87">
                  <c:v>-76.25</c:v>
                </c:pt>
                <c:pt idx="88">
                  <c:v>-76.2</c:v>
                </c:pt>
                <c:pt idx="89">
                  <c:v>-76.16</c:v>
                </c:pt>
                <c:pt idx="90">
                  <c:v>-76.12</c:v>
                </c:pt>
                <c:pt idx="91">
                  <c:v>-76.11</c:v>
                </c:pt>
                <c:pt idx="92">
                  <c:v>-76.09</c:v>
                </c:pt>
                <c:pt idx="93">
                  <c:v>-76.06</c:v>
                </c:pt>
                <c:pt idx="94">
                  <c:v>-76.02</c:v>
                </c:pt>
                <c:pt idx="95">
                  <c:v>-75.94</c:v>
                </c:pt>
                <c:pt idx="96">
                  <c:v>-75.89</c:v>
                </c:pt>
                <c:pt idx="97">
                  <c:v>-75.819999999999993</c:v>
                </c:pt>
                <c:pt idx="98">
                  <c:v>-75.790000000000006</c:v>
                </c:pt>
                <c:pt idx="99">
                  <c:v>-75.75</c:v>
                </c:pt>
                <c:pt idx="100">
                  <c:v>-75.680000000000007</c:v>
                </c:pt>
                <c:pt idx="101">
                  <c:v>-75.61</c:v>
                </c:pt>
                <c:pt idx="102">
                  <c:v>-75.59</c:v>
                </c:pt>
                <c:pt idx="103">
                  <c:v>-75.55</c:v>
                </c:pt>
                <c:pt idx="104">
                  <c:v>-75.5</c:v>
                </c:pt>
                <c:pt idx="105">
                  <c:v>-75.459999999999994</c:v>
                </c:pt>
                <c:pt idx="106">
                  <c:v>-75.42</c:v>
                </c:pt>
                <c:pt idx="107">
                  <c:v>-75.38</c:v>
                </c:pt>
                <c:pt idx="108">
                  <c:v>-75.28</c:v>
                </c:pt>
                <c:pt idx="109">
                  <c:v>-75.209999999999994</c:v>
                </c:pt>
                <c:pt idx="110">
                  <c:v>-75.14</c:v>
                </c:pt>
                <c:pt idx="111">
                  <c:v>-75.099999999999994</c:v>
                </c:pt>
                <c:pt idx="112">
                  <c:v>-75.08</c:v>
                </c:pt>
                <c:pt idx="113">
                  <c:v>-75.010000000000005</c:v>
                </c:pt>
                <c:pt idx="114">
                  <c:v>-74.989999999999995</c:v>
                </c:pt>
                <c:pt idx="115">
                  <c:v>-74.94</c:v>
                </c:pt>
                <c:pt idx="116">
                  <c:v>-74.900000000000006</c:v>
                </c:pt>
                <c:pt idx="117">
                  <c:v>-74.84</c:v>
                </c:pt>
                <c:pt idx="118">
                  <c:v>-74.819999999999993</c:v>
                </c:pt>
                <c:pt idx="119">
                  <c:v>-74.790000000000006</c:v>
                </c:pt>
                <c:pt idx="120">
                  <c:v>-74.72</c:v>
                </c:pt>
                <c:pt idx="121">
                  <c:v>-74.7</c:v>
                </c:pt>
                <c:pt idx="122">
                  <c:v>-74.650000000000006</c:v>
                </c:pt>
                <c:pt idx="123">
                  <c:v>-74.61</c:v>
                </c:pt>
                <c:pt idx="124">
                  <c:v>-74.569999999999993</c:v>
                </c:pt>
                <c:pt idx="125">
                  <c:v>-74.53</c:v>
                </c:pt>
                <c:pt idx="126">
                  <c:v>-74.52</c:v>
                </c:pt>
                <c:pt idx="127">
                  <c:v>-74.47</c:v>
                </c:pt>
                <c:pt idx="128">
                  <c:v>-74.45</c:v>
                </c:pt>
                <c:pt idx="129">
                  <c:v>-74.41</c:v>
                </c:pt>
                <c:pt idx="130">
                  <c:v>-74.39</c:v>
                </c:pt>
                <c:pt idx="131">
                  <c:v>-74.349999999999994</c:v>
                </c:pt>
                <c:pt idx="132">
                  <c:v>-74.3</c:v>
                </c:pt>
                <c:pt idx="133">
                  <c:v>-74.28</c:v>
                </c:pt>
                <c:pt idx="134">
                  <c:v>-74.239999999999995</c:v>
                </c:pt>
                <c:pt idx="135">
                  <c:v>-74.19</c:v>
                </c:pt>
                <c:pt idx="136">
                  <c:v>-74.150000000000006</c:v>
                </c:pt>
                <c:pt idx="137">
                  <c:v>-74.11</c:v>
                </c:pt>
                <c:pt idx="138">
                  <c:v>-74.03</c:v>
                </c:pt>
                <c:pt idx="139">
                  <c:v>-73.959999999999994</c:v>
                </c:pt>
                <c:pt idx="140">
                  <c:v>-73.92</c:v>
                </c:pt>
                <c:pt idx="141">
                  <c:v>-73.89</c:v>
                </c:pt>
                <c:pt idx="142">
                  <c:v>-73.87</c:v>
                </c:pt>
                <c:pt idx="143">
                  <c:v>-73.849999999999994</c:v>
                </c:pt>
                <c:pt idx="144">
                  <c:v>-73.819999999999993</c:v>
                </c:pt>
                <c:pt idx="145">
                  <c:v>-73.8</c:v>
                </c:pt>
                <c:pt idx="146">
                  <c:v>-73.760000000000005</c:v>
                </c:pt>
                <c:pt idx="147">
                  <c:v>-73.72</c:v>
                </c:pt>
                <c:pt idx="148">
                  <c:v>-73.680000000000007</c:v>
                </c:pt>
                <c:pt idx="149">
                  <c:v>-73.62</c:v>
                </c:pt>
                <c:pt idx="150">
                  <c:v>-73.569999999999993</c:v>
                </c:pt>
                <c:pt idx="151">
                  <c:v>-73.5</c:v>
                </c:pt>
                <c:pt idx="152">
                  <c:v>-73.48</c:v>
                </c:pt>
                <c:pt idx="153">
                  <c:v>-73.45</c:v>
                </c:pt>
                <c:pt idx="154">
                  <c:v>-73.42</c:v>
                </c:pt>
                <c:pt idx="155">
                  <c:v>-73.400000000000006</c:v>
                </c:pt>
                <c:pt idx="156">
                  <c:v>-73.37</c:v>
                </c:pt>
                <c:pt idx="157">
                  <c:v>-73.349999999999994</c:v>
                </c:pt>
                <c:pt idx="158">
                  <c:v>-73.34</c:v>
                </c:pt>
                <c:pt idx="159">
                  <c:v>-73.3</c:v>
                </c:pt>
                <c:pt idx="160">
                  <c:v>-73.28</c:v>
                </c:pt>
                <c:pt idx="161">
                  <c:v>-73.239999999999995</c:v>
                </c:pt>
                <c:pt idx="162">
                  <c:v>-73.19</c:v>
                </c:pt>
                <c:pt idx="163">
                  <c:v>-73.17</c:v>
                </c:pt>
                <c:pt idx="164">
                  <c:v>-73.150000000000006</c:v>
                </c:pt>
                <c:pt idx="165">
                  <c:v>-73.069999999999993</c:v>
                </c:pt>
                <c:pt idx="166">
                  <c:v>-73.02</c:v>
                </c:pt>
                <c:pt idx="167">
                  <c:v>-72.97</c:v>
                </c:pt>
                <c:pt idx="168">
                  <c:v>-72.930000000000007</c:v>
                </c:pt>
                <c:pt idx="169">
                  <c:v>-72.88</c:v>
                </c:pt>
                <c:pt idx="170">
                  <c:v>-72.84</c:v>
                </c:pt>
                <c:pt idx="171">
                  <c:v>-72.81</c:v>
                </c:pt>
                <c:pt idx="172">
                  <c:v>-72.790000000000006</c:v>
                </c:pt>
                <c:pt idx="173">
                  <c:v>-72.75</c:v>
                </c:pt>
                <c:pt idx="174">
                  <c:v>-72.739999999999995</c:v>
                </c:pt>
                <c:pt idx="175">
                  <c:v>-72.709999999999994</c:v>
                </c:pt>
                <c:pt idx="176">
                  <c:v>-72.680000000000007</c:v>
                </c:pt>
                <c:pt idx="177">
                  <c:v>-72.64</c:v>
                </c:pt>
                <c:pt idx="178">
                  <c:v>-72.599999999999994</c:v>
                </c:pt>
                <c:pt idx="179">
                  <c:v>-72.58</c:v>
                </c:pt>
                <c:pt idx="180">
                  <c:v>-72.52</c:v>
                </c:pt>
                <c:pt idx="181">
                  <c:v>-72.489999999999995</c:v>
                </c:pt>
                <c:pt idx="182">
                  <c:v>-72.45</c:v>
                </c:pt>
                <c:pt idx="183">
                  <c:v>-72.41</c:v>
                </c:pt>
                <c:pt idx="184">
                  <c:v>-72.37</c:v>
                </c:pt>
                <c:pt idx="185">
                  <c:v>-72.31</c:v>
                </c:pt>
                <c:pt idx="186">
                  <c:v>-72.28</c:v>
                </c:pt>
                <c:pt idx="187">
                  <c:v>-72.25</c:v>
                </c:pt>
                <c:pt idx="188">
                  <c:v>-72.19</c:v>
                </c:pt>
                <c:pt idx="189">
                  <c:v>-72.180000000000007</c:v>
                </c:pt>
                <c:pt idx="190">
                  <c:v>-72.14</c:v>
                </c:pt>
                <c:pt idx="191">
                  <c:v>-72.11</c:v>
                </c:pt>
                <c:pt idx="192">
                  <c:v>-72.06</c:v>
                </c:pt>
                <c:pt idx="193">
                  <c:v>-72.02</c:v>
                </c:pt>
                <c:pt idx="194">
                  <c:v>-71.959999999999994</c:v>
                </c:pt>
                <c:pt idx="195">
                  <c:v>-71.900000000000006</c:v>
                </c:pt>
                <c:pt idx="196">
                  <c:v>-71.87</c:v>
                </c:pt>
                <c:pt idx="197">
                  <c:v>-71.8</c:v>
                </c:pt>
                <c:pt idx="198">
                  <c:v>-71.739999999999995</c:v>
                </c:pt>
                <c:pt idx="199">
                  <c:v>-71.66</c:v>
                </c:pt>
                <c:pt idx="200">
                  <c:v>-71.63</c:v>
                </c:pt>
                <c:pt idx="201">
                  <c:v>-71.62</c:v>
                </c:pt>
                <c:pt idx="202">
                  <c:v>-71.52</c:v>
                </c:pt>
                <c:pt idx="203">
                  <c:v>-71.489999999999995</c:v>
                </c:pt>
                <c:pt idx="204">
                  <c:v>-71.459999999999994</c:v>
                </c:pt>
                <c:pt idx="205">
                  <c:v>-71.41</c:v>
                </c:pt>
                <c:pt idx="206">
                  <c:v>-71.34</c:v>
                </c:pt>
                <c:pt idx="207">
                  <c:v>-71.28</c:v>
                </c:pt>
                <c:pt idx="208">
                  <c:v>-71.22</c:v>
                </c:pt>
                <c:pt idx="209">
                  <c:v>-71.22</c:v>
                </c:pt>
                <c:pt idx="210">
                  <c:v>-71.19</c:v>
                </c:pt>
                <c:pt idx="211">
                  <c:v>-71.150000000000006</c:v>
                </c:pt>
                <c:pt idx="212">
                  <c:v>-71.12</c:v>
                </c:pt>
                <c:pt idx="213">
                  <c:v>-71.05</c:v>
                </c:pt>
                <c:pt idx="214">
                  <c:v>-71.010000000000005</c:v>
                </c:pt>
                <c:pt idx="215">
                  <c:v>-70.959999999999994</c:v>
                </c:pt>
                <c:pt idx="216">
                  <c:v>-70.91</c:v>
                </c:pt>
                <c:pt idx="217">
                  <c:v>-70.87</c:v>
                </c:pt>
                <c:pt idx="218">
                  <c:v>-70.849999999999994</c:v>
                </c:pt>
                <c:pt idx="219">
                  <c:v>-70.819999999999993</c:v>
                </c:pt>
                <c:pt idx="220">
                  <c:v>-70.8</c:v>
                </c:pt>
                <c:pt idx="221">
                  <c:v>-70.78</c:v>
                </c:pt>
                <c:pt idx="222">
                  <c:v>-70.760000000000005</c:v>
                </c:pt>
                <c:pt idx="223">
                  <c:v>-70.73</c:v>
                </c:pt>
                <c:pt idx="224">
                  <c:v>-70.709999999999994</c:v>
                </c:pt>
                <c:pt idx="225">
                  <c:v>-70.67</c:v>
                </c:pt>
                <c:pt idx="226">
                  <c:v>-70.650000000000006</c:v>
                </c:pt>
                <c:pt idx="227">
                  <c:v>-70.599999999999994</c:v>
                </c:pt>
                <c:pt idx="228">
                  <c:v>-70.569999999999993</c:v>
                </c:pt>
                <c:pt idx="229">
                  <c:v>-70.53</c:v>
                </c:pt>
                <c:pt idx="230">
                  <c:v>-70.489999999999995</c:v>
                </c:pt>
                <c:pt idx="231">
                  <c:v>-70.47</c:v>
                </c:pt>
                <c:pt idx="232">
                  <c:v>-70.459999999999994</c:v>
                </c:pt>
                <c:pt idx="233">
                  <c:v>-70.430000000000007</c:v>
                </c:pt>
                <c:pt idx="234">
                  <c:v>-70.41</c:v>
                </c:pt>
                <c:pt idx="235">
                  <c:v>-70.39</c:v>
                </c:pt>
                <c:pt idx="236">
                  <c:v>-70.34</c:v>
                </c:pt>
                <c:pt idx="237">
                  <c:v>-70.3</c:v>
                </c:pt>
                <c:pt idx="238">
                  <c:v>-70.25</c:v>
                </c:pt>
                <c:pt idx="239">
                  <c:v>-70.22</c:v>
                </c:pt>
                <c:pt idx="240">
                  <c:v>-70.2</c:v>
                </c:pt>
                <c:pt idx="241">
                  <c:v>-70.150000000000006</c:v>
                </c:pt>
                <c:pt idx="242">
                  <c:v>-70.12</c:v>
                </c:pt>
                <c:pt idx="243">
                  <c:v>-70.11</c:v>
                </c:pt>
                <c:pt idx="244">
                  <c:v>-70.069999999999993</c:v>
                </c:pt>
                <c:pt idx="245">
                  <c:v>-70.040000000000006</c:v>
                </c:pt>
                <c:pt idx="246">
                  <c:v>-70.02</c:v>
                </c:pt>
                <c:pt idx="247">
                  <c:v>-70</c:v>
                </c:pt>
                <c:pt idx="248">
                  <c:v>-69.97</c:v>
                </c:pt>
                <c:pt idx="249">
                  <c:v>-69.92</c:v>
                </c:pt>
                <c:pt idx="250">
                  <c:v>-69.87</c:v>
                </c:pt>
                <c:pt idx="251">
                  <c:v>-69.84</c:v>
                </c:pt>
                <c:pt idx="252">
                  <c:v>-69.81</c:v>
                </c:pt>
                <c:pt idx="253">
                  <c:v>-69.790000000000006</c:v>
                </c:pt>
                <c:pt idx="254">
                  <c:v>-69.75</c:v>
                </c:pt>
                <c:pt idx="255">
                  <c:v>-69.7</c:v>
                </c:pt>
                <c:pt idx="256">
                  <c:v>-69.64</c:v>
                </c:pt>
                <c:pt idx="257">
                  <c:v>-69.62</c:v>
                </c:pt>
                <c:pt idx="258">
                  <c:v>-69.599999999999994</c:v>
                </c:pt>
                <c:pt idx="259">
                  <c:v>-69.55</c:v>
                </c:pt>
                <c:pt idx="260">
                  <c:v>-69.540000000000006</c:v>
                </c:pt>
                <c:pt idx="261">
                  <c:v>-69.52</c:v>
                </c:pt>
                <c:pt idx="262">
                  <c:v>-69.47</c:v>
                </c:pt>
                <c:pt idx="263">
                  <c:v>-69.45</c:v>
                </c:pt>
                <c:pt idx="264">
                  <c:v>-69.41</c:v>
                </c:pt>
                <c:pt idx="265">
                  <c:v>-69.39</c:v>
                </c:pt>
                <c:pt idx="266">
                  <c:v>-69.37</c:v>
                </c:pt>
                <c:pt idx="267">
                  <c:v>-69.34</c:v>
                </c:pt>
                <c:pt idx="268">
                  <c:v>-69.319999999999993</c:v>
                </c:pt>
                <c:pt idx="269">
                  <c:v>-69.27</c:v>
                </c:pt>
                <c:pt idx="270">
                  <c:v>-69.25</c:v>
                </c:pt>
                <c:pt idx="271">
                  <c:v>-69.2</c:v>
                </c:pt>
                <c:pt idx="272">
                  <c:v>-69.16</c:v>
                </c:pt>
                <c:pt idx="273">
                  <c:v>-69.13</c:v>
                </c:pt>
                <c:pt idx="274">
                  <c:v>-69.11</c:v>
                </c:pt>
                <c:pt idx="275">
                  <c:v>-69.08</c:v>
                </c:pt>
                <c:pt idx="276">
                  <c:v>-69.03</c:v>
                </c:pt>
                <c:pt idx="277">
                  <c:v>-69</c:v>
                </c:pt>
                <c:pt idx="278">
                  <c:v>-68.95</c:v>
                </c:pt>
                <c:pt idx="279">
                  <c:v>-68.930000000000007</c:v>
                </c:pt>
                <c:pt idx="280">
                  <c:v>-68.900000000000006</c:v>
                </c:pt>
                <c:pt idx="281">
                  <c:v>-68.84</c:v>
                </c:pt>
                <c:pt idx="282">
                  <c:v>-68.83</c:v>
                </c:pt>
                <c:pt idx="283">
                  <c:v>-68.78</c:v>
                </c:pt>
                <c:pt idx="284">
                  <c:v>-68.739999999999995</c:v>
                </c:pt>
                <c:pt idx="285">
                  <c:v>-68.709999999999994</c:v>
                </c:pt>
                <c:pt idx="286">
                  <c:v>-68.69</c:v>
                </c:pt>
                <c:pt idx="287">
                  <c:v>-68.63</c:v>
                </c:pt>
                <c:pt idx="288">
                  <c:v>-68.569999999999993</c:v>
                </c:pt>
                <c:pt idx="289">
                  <c:v>-68.55</c:v>
                </c:pt>
                <c:pt idx="290">
                  <c:v>-68.540000000000006</c:v>
                </c:pt>
                <c:pt idx="291">
                  <c:v>-68.5</c:v>
                </c:pt>
                <c:pt idx="292">
                  <c:v>-68.48</c:v>
                </c:pt>
                <c:pt idx="293">
                  <c:v>-68.44</c:v>
                </c:pt>
                <c:pt idx="294">
                  <c:v>-68.400000000000006</c:v>
                </c:pt>
                <c:pt idx="295">
                  <c:v>-68.39</c:v>
                </c:pt>
                <c:pt idx="296">
                  <c:v>-68.349999999999994</c:v>
                </c:pt>
                <c:pt idx="297">
                  <c:v>-68.33</c:v>
                </c:pt>
                <c:pt idx="298">
                  <c:v>-68.319999999999993</c:v>
                </c:pt>
                <c:pt idx="299">
                  <c:v>-68.290000000000006</c:v>
                </c:pt>
                <c:pt idx="300">
                  <c:v>-68.27</c:v>
                </c:pt>
                <c:pt idx="301">
                  <c:v>-68.22</c:v>
                </c:pt>
                <c:pt idx="302">
                  <c:v>-68.2</c:v>
                </c:pt>
                <c:pt idx="303">
                  <c:v>-68.19</c:v>
                </c:pt>
                <c:pt idx="304">
                  <c:v>-68.150000000000006</c:v>
                </c:pt>
                <c:pt idx="305">
                  <c:v>-68.12</c:v>
                </c:pt>
                <c:pt idx="306">
                  <c:v>-68.099999999999994</c:v>
                </c:pt>
                <c:pt idx="307">
                  <c:v>-68.06</c:v>
                </c:pt>
                <c:pt idx="308">
                  <c:v>-68.040000000000006</c:v>
                </c:pt>
                <c:pt idx="309">
                  <c:v>-68.010000000000005</c:v>
                </c:pt>
                <c:pt idx="310">
                  <c:v>-67.989999999999995</c:v>
                </c:pt>
                <c:pt idx="311">
                  <c:v>-67.98</c:v>
                </c:pt>
                <c:pt idx="312">
                  <c:v>-67.94</c:v>
                </c:pt>
                <c:pt idx="313">
                  <c:v>-67.91</c:v>
                </c:pt>
                <c:pt idx="314">
                  <c:v>-67.900000000000006</c:v>
                </c:pt>
                <c:pt idx="315">
                  <c:v>-67.88</c:v>
                </c:pt>
                <c:pt idx="316">
                  <c:v>-67.86</c:v>
                </c:pt>
                <c:pt idx="317">
                  <c:v>-67.83</c:v>
                </c:pt>
                <c:pt idx="318">
                  <c:v>-67.81</c:v>
                </c:pt>
                <c:pt idx="319">
                  <c:v>-67.78</c:v>
                </c:pt>
                <c:pt idx="320">
                  <c:v>-67.739999999999995</c:v>
                </c:pt>
                <c:pt idx="321">
                  <c:v>-67.72</c:v>
                </c:pt>
                <c:pt idx="322">
                  <c:v>-67.680000000000007</c:v>
                </c:pt>
                <c:pt idx="323">
                  <c:v>-67.64</c:v>
                </c:pt>
                <c:pt idx="324">
                  <c:v>-67.61</c:v>
                </c:pt>
                <c:pt idx="325">
                  <c:v>-67.569999999999993</c:v>
                </c:pt>
                <c:pt idx="326">
                  <c:v>-67.510000000000005</c:v>
                </c:pt>
                <c:pt idx="327">
                  <c:v>-67.459999999999994</c:v>
                </c:pt>
                <c:pt idx="328">
                  <c:v>-67.41</c:v>
                </c:pt>
                <c:pt idx="329">
                  <c:v>-67.39</c:v>
                </c:pt>
                <c:pt idx="330">
                  <c:v>-67.37</c:v>
                </c:pt>
                <c:pt idx="331">
                  <c:v>-67.319999999999993</c:v>
                </c:pt>
                <c:pt idx="332">
                  <c:v>-67.3</c:v>
                </c:pt>
                <c:pt idx="333">
                  <c:v>-67.239999999999995</c:v>
                </c:pt>
                <c:pt idx="334">
                  <c:v>-67.23</c:v>
                </c:pt>
                <c:pt idx="335">
                  <c:v>-67.180000000000007</c:v>
                </c:pt>
                <c:pt idx="336">
                  <c:v>-67.17</c:v>
                </c:pt>
                <c:pt idx="337">
                  <c:v>-67.150000000000006</c:v>
                </c:pt>
                <c:pt idx="338">
                  <c:v>-67.12</c:v>
                </c:pt>
                <c:pt idx="339">
                  <c:v>-67.09</c:v>
                </c:pt>
                <c:pt idx="340">
                  <c:v>-67.02</c:v>
                </c:pt>
                <c:pt idx="341">
                  <c:v>-66.989999999999995</c:v>
                </c:pt>
                <c:pt idx="342">
                  <c:v>-66.959999999999994</c:v>
                </c:pt>
                <c:pt idx="343">
                  <c:v>-66.930000000000007</c:v>
                </c:pt>
                <c:pt idx="344">
                  <c:v>-66.87</c:v>
                </c:pt>
                <c:pt idx="345">
                  <c:v>-66.83</c:v>
                </c:pt>
                <c:pt idx="346">
                  <c:v>-66.8</c:v>
                </c:pt>
                <c:pt idx="347">
                  <c:v>-66.75</c:v>
                </c:pt>
                <c:pt idx="348">
                  <c:v>-66.73</c:v>
                </c:pt>
                <c:pt idx="349">
                  <c:v>-66.7</c:v>
                </c:pt>
                <c:pt idx="350">
                  <c:v>-66.680000000000007</c:v>
                </c:pt>
                <c:pt idx="351">
                  <c:v>-66.650000000000006</c:v>
                </c:pt>
                <c:pt idx="352">
                  <c:v>-66.64</c:v>
                </c:pt>
                <c:pt idx="353">
                  <c:v>-66.62</c:v>
                </c:pt>
                <c:pt idx="354">
                  <c:v>-66.599999999999994</c:v>
                </c:pt>
                <c:pt idx="355">
                  <c:v>-66.569999999999993</c:v>
                </c:pt>
                <c:pt idx="356">
                  <c:v>-66.55</c:v>
                </c:pt>
                <c:pt idx="357">
                  <c:v>-66.510000000000005</c:v>
                </c:pt>
                <c:pt idx="358">
                  <c:v>-66.48</c:v>
                </c:pt>
                <c:pt idx="359">
                  <c:v>-66.459999999999994</c:v>
                </c:pt>
                <c:pt idx="360">
                  <c:v>-66.430000000000007</c:v>
                </c:pt>
                <c:pt idx="361">
                  <c:v>-66.400000000000006</c:v>
                </c:pt>
                <c:pt idx="362">
                  <c:v>-66.38</c:v>
                </c:pt>
                <c:pt idx="363">
                  <c:v>-66.33</c:v>
                </c:pt>
                <c:pt idx="364">
                  <c:v>-66.3</c:v>
                </c:pt>
                <c:pt idx="365">
                  <c:v>-66.25</c:v>
                </c:pt>
                <c:pt idx="366">
                  <c:v>-66.23</c:v>
                </c:pt>
                <c:pt idx="367">
                  <c:v>-66.22</c:v>
                </c:pt>
                <c:pt idx="368">
                  <c:v>-66.2</c:v>
                </c:pt>
                <c:pt idx="369">
                  <c:v>-66.180000000000007</c:v>
                </c:pt>
                <c:pt idx="370">
                  <c:v>-66.14</c:v>
                </c:pt>
                <c:pt idx="371">
                  <c:v>-66.12</c:v>
                </c:pt>
                <c:pt idx="372">
                  <c:v>-66.11</c:v>
                </c:pt>
                <c:pt idx="373">
                  <c:v>-66.08</c:v>
                </c:pt>
                <c:pt idx="374">
                  <c:v>-66.06</c:v>
                </c:pt>
                <c:pt idx="375">
                  <c:v>-66.010000000000005</c:v>
                </c:pt>
                <c:pt idx="376">
                  <c:v>-65.989999999999995</c:v>
                </c:pt>
                <c:pt idx="377">
                  <c:v>-65.959999999999994</c:v>
                </c:pt>
                <c:pt idx="378">
                  <c:v>-65.94</c:v>
                </c:pt>
                <c:pt idx="379">
                  <c:v>-65.930000000000007</c:v>
                </c:pt>
                <c:pt idx="380">
                  <c:v>-65.900000000000006</c:v>
                </c:pt>
                <c:pt idx="381">
                  <c:v>-65.88</c:v>
                </c:pt>
                <c:pt idx="382">
                  <c:v>-65.849999999999994</c:v>
                </c:pt>
                <c:pt idx="383">
                  <c:v>-65.83</c:v>
                </c:pt>
                <c:pt idx="384">
                  <c:v>-65.77</c:v>
                </c:pt>
                <c:pt idx="385">
                  <c:v>-65.739999999999995</c:v>
                </c:pt>
                <c:pt idx="386">
                  <c:v>-65.73</c:v>
                </c:pt>
                <c:pt idx="387">
                  <c:v>-65.709999999999994</c:v>
                </c:pt>
                <c:pt idx="388">
                  <c:v>-65.7</c:v>
                </c:pt>
                <c:pt idx="389">
                  <c:v>-65.680000000000007</c:v>
                </c:pt>
                <c:pt idx="390">
                  <c:v>-65.650000000000006</c:v>
                </c:pt>
                <c:pt idx="391">
                  <c:v>-65.62</c:v>
                </c:pt>
                <c:pt idx="392">
                  <c:v>-65.59</c:v>
                </c:pt>
                <c:pt idx="393">
                  <c:v>-65.58</c:v>
                </c:pt>
                <c:pt idx="394">
                  <c:v>-65.55</c:v>
                </c:pt>
                <c:pt idx="395">
                  <c:v>-65.5</c:v>
                </c:pt>
                <c:pt idx="396">
                  <c:v>-65.48</c:v>
                </c:pt>
                <c:pt idx="397">
                  <c:v>-65.459999999999994</c:v>
                </c:pt>
                <c:pt idx="398">
                  <c:v>-65.430000000000007</c:v>
                </c:pt>
                <c:pt idx="399">
                  <c:v>-65.400000000000006</c:v>
                </c:pt>
                <c:pt idx="400">
                  <c:v>-65.38</c:v>
                </c:pt>
                <c:pt idx="401">
                  <c:v>-65.36</c:v>
                </c:pt>
                <c:pt idx="402">
                  <c:v>-65.319999999999993</c:v>
                </c:pt>
                <c:pt idx="403">
                  <c:v>-65.290000000000006</c:v>
                </c:pt>
                <c:pt idx="404">
                  <c:v>-65.25</c:v>
                </c:pt>
                <c:pt idx="405">
                  <c:v>-65.2</c:v>
                </c:pt>
                <c:pt idx="406">
                  <c:v>-65.180000000000007</c:v>
                </c:pt>
                <c:pt idx="407">
                  <c:v>-65.12</c:v>
                </c:pt>
                <c:pt idx="408">
                  <c:v>-65.08</c:v>
                </c:pt>
                <c:pt idx="409">
                  <c:v>-65.040000000000006</c:v>
                </c:pt>
                <c:pt idx="410">
                  <c:v>-64.98</c:v>
                </c:pt>
                <c:pt idx="411">
                  <c:v>-64.95</c:v>
                </c:pt>
                <c:pt idx="412">
                  <c:v>-64.900000000000006</c:v>
                </c:pt>
                <c:pt idx="413">
                  <c:v>-64.849999999999994</c:v>
                </c:pt>
                <c:pt idx="414">
                  <c:v>-64.84</c:v>
                </c:pt>
                <c:pt idx="415">
                  <c:v>-64.81</c:v>
                </c:pt>
                <c:pt idx="416">
                  <c:v>-64.73</c:v>
                </c:pt>
                <c:pt idx="417">
                  <c:v>-64.7</c:v>
                </c:pt>
                <c:pt idx="418">
                  <c:v>-64.67</c:v>
                </c:pt>
                <c:pt idx="419">
                  <c:v>-64.66</c:v>
                </c:pt>
                <c:pt idx="420">
                  <c:v>-64.63</c:v>
                </c:pt>
                <c:pt idx="421">
                  <c:v>-64.599999999999994</c:v>
                </c:pt>
                <c:pt idx="422">
                  <c:v>-64.55</c:v>
                </c:pt>
                <c:pt idx="423">
                  <c:v>-64.5</c:v>
                </c:pt>
                <c:pt idx="424">
                  <c:v>-64.48</c:v>
                </c:pt>
                <c:pt idx="425">
                  <c:v>-64.47</c:v>
                </c:pt>
                <c:pt idx="426">
                  <c:v>-64.45</c:v>
                </c:pt>
                <c:pt idx="427">
                  <c:v>-64.430000000000007</c:v>
                </c:pt>
                <c:pt idx="428">
                  <c:v>-64.39</c:v>
                </c:pt>
                <c:pt idx="429">
                  <c:v>-64.36</c:v>
                </c:pt>
                <c:pt idx="430">
                  <c:v>-64.34</c:v>
                </c:pt>
                <c:pt idx="431">
                  <c:v>-64.3</c:v>
                </c:pt>
                <c:pt idx="432">
                  <c:v>-64.25</c:v>
                </c:pt>
                <c:pt idx="433">
                  <c:v>-64.23</c:v>
                </c:pt>
                <c:pt idx="434">
                  <c:v>-64.17</c:v>
                </c:pt>
                <c:pt idx="435">
                  <c:v>-64.16</c:v>
                </c:pt>
                <c:pt idx="436">
                  <c:v>-64.12</c:v>
                </c:pt>
                <c:pt idx="437">
                  <c:v>-64.09</c:v>
                </c:pt>
                <c:pt idx="438">
                  <c:v>-64.069999999999993</c:v>
                </c:pt>
                <c:pt idx="439">
                  <c:v>-64.05</c:v>
                </c:pt>
                <c:pt idx="440">
                  <c:v>-64.010000000000005</c:v>
                </c:pt>
                <c:pt idx="441">
                  <c:v>-63.95</c:v>
                </c:pt>
                <c:pt idx="442">
                  <c:v>-63.89</c:v>
                </c:pt>
                <c:pt idx="443">
                  <c:v>-63.85</c:v>
                </c:pt>
                <c:pt idx="444">
                  <c:v>-63.82</c:v>
                </c:pt>
                <c:pt idx="445">
                  <c:v>-63.79</c:v>
                </c:pt>
                <c:pt idx="446">
                  <c:v>-63.75</c:v>
                </c:pt>
                <c:pt idx="447">
                  <c:v>-63.66</c:v>
                </c:pt>
                <c:pt idx="448">
                  <c:v>-63.6</c:v>
                </c:pt>
                <c:pt idx="449">
                  <c:v>-63.57</c:v>
                </c:pt>
                <c:pt idx="450">
                  <c:v>-63.52</c:v>
                </c:pt>
                <c:pt idx="451">
                  <c:v>-63.46</c:v>
                </c:pt>
                <c:pt idx="452">
                  <c:v>-63.4</c:v>
                </c:pt>
                <c:pt idx="453">
                  <c:v>-63.35</c:v>
                </c:pt>
                <c:pt idx="454">
                  <c:v>-63.33</c:v>
                </c:pt>
                <c:pt idx="455">
                  <c:v>-63.3</c:v>
                </c:pt>
                <c:pt idx="456">
                  <c:v>-63.25</c:v>
                </c:pt>
                <c:pt idx="457">
                  <c:v>-63.23</c:v>
                </c:pt>
                <c:pt idx="458">
                  <c:v>-63.2</c:v>
                </c:pt>
                <c:pt idx="459">
                  <c:v>-63.18</c:v>
                </c:pt>
                <c:pt idx="460">
                  <c:v>-63.16</c:v>
                </c:pt>
                <c:pt idx="461">
                  <c:v>-63.15</c:v>
                </c:pt>
                <c:pt idx="462">
                  <c:v>-63.13</c:v>
                </c:pt>
                <c:pt idx="463">
                  <c:v>-63.1</c:v>
                </c:pt>
                <c:pt idx="464">
                  <c:v>-63.06</c:v>
                </c:pt>
                <c:pt idx="465">
                  <c:v>-62.99</c:v>
                </c:pt>
                <c:pt idx="466">
                  <c:v>-62.99</c:v>
                </c:pt>
                <c:pt idx="467">
                  <c:v>-62.97</c:v>
                </c:pt>
                <c:pt idx="468">
                  <c:v>-62.91</c:v>
                </c:pt>
                <c:pt idx="469">
                  <c:v>-62.87</c:v>
                </c:pt>
                <c:pt idx="470">
                  <c:v>-62.84</c:v>
                </c:pt>
                <c:pt idx="471">
                  <c:v>-62.81</c:v>
                </c:pt>
                <c:pt idx="472">
                  <c:v>-62.78</c:v>
                </c:pt>
                <c:pt idx="473">
                  <c:v>-62.74</c:v>
                </c:pt>
                <c:pt idx="474">
                  <c:v>-62.71</c:v>
                </c:pt>
                <c:pt idx="475">
                  <c:v>-62.67</c:v>
                </c:pt>
                <c:pt idx="476">
                  <c:v>-62.65</c:v>
                </c:pt>
                <c:pt idx="477">
                  <c:v>-62.59</c:v>
                </c:pt>
                <c:pt idx="478">
                  <c:v>-62.55</c:v>
                </c:pt>
                <c:pt idx="479">
                  <c:v>-62.52</c:v>
                </c:pt>
                <c:pt idx="480">
                  <c:v>-62.49</c:v>
                </c:pt>
                <c:pt idx="481">
                  <c:v>-62.47</c:v>
                </c:pt>
                <c:pt idx="482">
                  <c:v>-62.4</c:v>
                </c:pt>
                <c:pt idx="483">
                  <c:v>-62.39</c:v>
                </c:pt>
                <c:pt idx="484">
                  <c:v>-62.33</c:v>
                </c:pt>
                <c:pt idx="485">
                  <c:v>-62.27</c:v>
                </c:pt>
                <c:pt idx="486">
                  <c:v>-62.21</c:v>
                </c:pt>
                <c:pt idx="487">
                  <c:v>-62.17</c:v>
                </c:pt>
                <c:pt idx="488">
                  <c:v>-62.12</c:v>
                </c:pt>
                <c:pt idx="489">
                  <c:v>-62.09</c:v>
                </c:pt>
                <c:pt idx="490">
                  <c:v>-62.08</c:v>
                </c:pt>
                <c:pt idx="491">
                  <c:v>-62.03</c:v>
                </c:pt>
                <c:pt idx="492">
                  <c:v>-61.99</c:v>
                </c:pt>
                <c:pt idx="493">
                  <c:v>-61.95</c:v>
                </c:pt>
                <c:pt idx="494">
                  <c:v>-61.92</c:v>
                </c:pt>
                <c:pt idx="495">
                  <c:v>-61.87</c:v>
                </c:pt>
                <c:pt idx="496">
                  <c:v>-61.81</c:v>
                </c:pt>
                <c:pt idx="497">
                  <c:v>-61.77</c:v>
                </c:pt>
                <c:pt idx="498">
                  <c:v>-61.74</c:v>
                </c:pt>
                <c:pt idx="499">
                  <c:v>-61.68</c:v>
                </c:pt>
                <c:pt idx="500">
                  <c:v>-61.62</c:v>
                </c:pt>
                <c:pt idx="501">
                  <c:v>-61.56</c:v>
                </c:pt>
                <c:pt idx="502">
                  <c:v>-61.53</c:v>
                </c:pt>
                <c:pt idx="503">
                  <c:v>-61.51</c:v>
                </c:pt>
                <c:pt idx="504">
                  <c:v>-61.48</c:v>
                </c:pt>
                <c:pt idx="505">
                  <c:v>-61.44</c:v>
                </c:pt>
                <c:pt idx="506">
                  <c:v>-61.38</c:v>
                </c:pt>
                <c:pt idx="507">
                  <c:v>-61.34</c:v>
                </c:pt>
                <c:pt idx="508">
                  <c:v>-61.3</c:v>
                </c:pt>
                <c:pt idx="509">
                  <c:v>-61.26</c:v>
                </c:pt>
                <c:pt idx="510">
                  <c:v>-61.23</c:v>
                </c:pt>
                <c:pt idx="511">
                  <c:v>-61.2</c:v>
                </c:pt>
                <c:pt idx="512">
                  <c:v>-61.19</c:v>
                </c:pt>
                <c:pt idx="513">
                  <c:v>-61.17</c:v>
                </c:pt>
                <c:pt idx="514">
                  <c:v>-61.14</c:v>
                </c:pt>
                <c:pt idx="515">
                  <c:v>-61.09</c:v>
                </c:pt>
                <c:pt idx="516">
                  <c:v>-61.07</c:v>
                </c:pt>
                <c:pt idx="517">
                  <c:v>-61.03</c:v>
                </c:pt>
                <c:pt idx="518">
                  <c:v>-60.99</c:v>
                </c:pt>
                <c:pt idx="519">
                  <c:v>-60.96</c:v>
                </c:pt>
                <c:pt idx="520">
                  <c:v>-60.92</c:v>
                </c:pt>
                <c:pt idx="521">
                  <c:v>-60.89</c:v>
                </c:pt>
                <c:pt idx="522">
                  <c:v>-60.86</c:v>
                </c:pt>
                <c:pt idx="523">
                  <c:v>-60.8</c:v>
                </c:pt>
                <c:pt idx="524">
                  <c:v>-60.76</c:v>
                </c:pt>
                <c:pt idx="525">
                  <c:v>-60.74</c:v>
                </c:pt>
                <c:pt idx="526">
                  <c:v>-60.72</c:v>
                </c:pt>
                <c:pt idx="527">
                  <c:v>-60.65</c:v>
                </c:pt>
                <c:pt idx="528">
                  <c:v>-60.61</c:v>
                </c:pt>
                <c:pt idx="529">
                  <c:v>-60.57</c:v>
                </c:pt>
                <c:pt idx="530">
                  <c:v>-60.53</c:v>
                </c:pt>
                <c:pt idx="531">
                  <c:v>-60.46</c:v>
                </c:pt>
                <c:pt idx="532">
                  <c:v>-60.43</c:v>
                </c:pt>
                <c:pt idx="533">
                  <c:v>-60.38</c:v>
                </c:pt>
                <c:pt idx="534">
                  <c:v>-60.34</c:v>
                </c:pt>
                <c:pt idx="535">
                  <c:v>-60.25</c:v>
                </c:pt>
                <c:pt idx="536">
                  <c:v>-60.22</c:v>
                </c:pt>
                <c:pt idx="537">
                  <c:v>-60.2</c:v>
                </c:pt>
                <c:pt idx="538">
                  <c:v>-60.14</c:v>
                </c:pt>
                <c:pt idx="539">
                  <c:v>-60.11</c:v>
                </c:pt>
                <c:pt idx="540">
                  <c:v>-60.06</c:v>
                </c:pt>
                <c:pt idx="541">
                  <c:v>-60.04</c:v>
                </c:pt>
                <c:pt idx="542">
                  <c:v>-60</c:v>
                </c:pt>
                <c:pt idx="543">
                  <c:v>-59.98</c:v>
                </c:pt>
                <c:pt idx="544">
                  <c:v>-59.96</c:v>
                </c:pt>
                <c:pt idx="545">
                  <c:v>-59.93</c:v>
                </c:pt>
                <c:pt idx="546">
                  <c:v>-59.89</c:v>
                </c:pt>
                <c:pt idx="547">
                  <c:v>-59.87</c:v>
                </c:pt>
                <c:pt idx="548">
                  <c:v>-59.85</c:v>
                </c:pt>
                <c:pt idx="549">
                  <c:v>-59.8</c:v>
                </c:pt>
                <c:pt idx="550">
                  <c:v>-59.76</c:v>
                </c:pt>
                <c:pt idx="551">
                  <c:v>-59.74</c:v>
                </c:pt>
                <c:pt idx="552">
                  <c:v>-59.68</c:v>
                </c:pt>
                <c:pt idx="553">
                  <c:v>-59.62</c:v>
                </c:pt>
                <c:pt idx="554">
                  <c:v>-59.57</c:v>
                </c:pt>
                <c:pt idx="555">
                  <c:v>-59.53</c:v>
                </c:pt>
                <c:pt idx="556">
                  <c:v>-59.5</c:v>
                </c:pt>
                <c:pt idx="557">
                  <c:v>-59.45</c:v>
                </c:pt>
                <c:pt idx="558">
                  <c:v>-59.43</c:v>
                </c:pt>
                <c:pt idx="559">
                  <c:v>-59.38</c:v>
                </c:pt>
                <c:pt idx="560">
                  <c:v>-59.36</c:v>
                </c:pt>
                <c:pt idx="561">
                  <c:v>-59.34</c:v>
                </c:pt>
                <c:pt idx="562">
                  <c:v>-59.32</c:v>
                </c:pt>
                <c:pt idx="563">
                  <c:v>-59.25</c:v>
                </c:pt>
                <c:pt idx="564">
                  <c:v>-59.2</c:v>
                </c:pt>
                <c:pt idx="565">
                  <c:v>-59.18</c:v>
                </c:pt>
                <c:pt idx="566">
                  <c:v>-59.14</c:v>
                </c:pt>
                <c:pt idx="567">
                  <c:v>-59.13</c:v>
                </c:pt>
                <c:pt idx="568">
                  <c:v>-59.08</c:v>
                </c:pt>
                <c:pt idx="569">
                  <c:v>-59.04</c:v>
                </c:pt>
                <c:pt idx="570">
                  <c:v>-58.98</c:v>
                </c:pt>
                <c:pt idx="571">
                  <c:v>-58.91</c:v>
                </c:pt>
                <c:pt idx="572">
                  <c:v>-58.86</c:v>
                </c:pt>
                <c:pt idx="573">
                  <c:v>-58.83</c:v>
                </c:pt>
                <c:pt idx="574">
                  <c:v>-58.79</c:v>
                </c:pt>
                <c:pt idx="575">
                  <c:v>-58.77</c:v>
                </c:pt>
                <c:pt idx="576">
                  <c:v>-58.74</c:v>
                </c:pt>
                <c:pt idx="577">
                  <c:v>-58.68</c:v>
                </c:pt>
                <c:pt idx="578">
                  <c:v>-58.64</c:v>
                </c:pt>
                <c:pt idx="579">
                  <c:v>-58.61</c:v>
                </c:pt>
                <c:pt idx="580">
                  <c:v>-58.59</c:v>
                </c:pt>
                <c:pt idx="581">
                  <c:v>-58.53</c:v>
                </c:pt>
                <c:pt idx="582">
                  <c:v>-58.5</c:v>
                </c:pt>
                <c:pt idx="583">
                  <c:v>-58.43</c:v>
                </c:pt>
                <c:pt idx="584">
                  <c:v>-58.37</c:v>
                </c:pt>
                <c:pt idx="585">
                  <c:v>-58.32</c:v>
                </c:pt>
                <c:pt idx="586">
                  <c:v>-58.3</c:v>
                </c:pt>
                <c:pt idx="587">
                  <c:v>-58.28</c:v>
                </c:pt>
                <c:pt idx="588">
                  <c:v>-58.26</c:v>
                </c:pt>
                <c:pt idx="589">
                  <c:v>-58.17</c:v>
                </c:pt>
                <c:pt idx="590">
                  <c:v>-58.09</c:v>
                </c:pt>
                <c:pt idx="591">
                  <c:v>-58.06</c:v>
                </c:pt>
                <c:pt idx="592">
                  <c:v>-58.01</c:v>
                </c:pt>
                <c:pt idx="593">
                  <c:v>-57.97</c:v>
                </c:pt>
                <c:pt idx="594">
                  <c:v>-57.89</c:v>
                </c:pt>
                <c:pt idx="595">
                  <c:v>-57.85</c:v>
                </c:pt>
                <c:pt idx="596">
                  <c:v>-57.82</c:v>
                </c:pt>
                <c:pt idx="597">
                  <c:v>-57.78</c:v>
                </c:pt>
                <c:pt idx="598">
                  <c:v>-57.72</c:v>
                </c:pt>
                <c:pt idx="599">
                  <c:v>-57.67</c:v>
                </c:pt>
                <c:pt idx="600">
                  <c:v>-57.58</c:v>
                </c:pt>
                <c:pt idx="601">
                  <c:v>-57.51</c:v>
                </c:pt>
                <c:pt idx="602">
                  <c:v>-57.47</c:v>
                </c:pt>
                <c:pt idx="603">
                  <c:v>-57.42</c:v>
                </c:pt>
                <c:pt idx="604">
                  <c:v>-57.38</c:v>
                </c:pt>
                <c:pt idx="605">
                  <c:v>-57.36</c:v>
                </c:pt>
                <c:pt idx="606">
                  <c:v>-57.33</c:v>
                </c:pt>
                <c:pt idx="607">
                  <c:v>-57.29</c:v>
                </c:pt>
                <c:pt idx="608">
                  <c:v>-57.27</c:v>
                </c:pt>
                <c:pt idx="609">
                  <c:v>-57.21</c:v>
                </c:pt>
                <c:pt idx="610">
                  <c:v>-57.19</c:v>
                </c:pt>
                <c:pt idx="611">
                  <c:v>-57.15</c:v>
                </c:pt>
                <c:pt idx="612">
                  <c:v>-57.12</c:v>
                </c:pt>
                <c:pt idx="613">
                  <c:v>-57.09</c:v>
                </c:pt>
                <c:pt idx="614">
                  <c:v>-57.04</c:v>
                </c:pt>
                <c:pt idx="615">
                  <c:v>-56.97</c:v>
                </c:pt>
                <c:pt idx="616">
                  <c:v>-56.92</c:v>
                </c:pt>
                <c:pt idx="617">
                  <c:v>-56.88</c:v>
                </c:pt>
                <c:pt idx="618">
                  <c:v>-56.82</c:v>
                </c:pt>
                <c:pt idx="619">
                  <c:v>-56.78</c:v>
                </c:pt>
                <c:pt idx="620">
                  <c:v>-56.75</c:v>
                </c:pt>
                <c:pt idx="621">
                  <c:v>-56.69</c:v>
                </c:pt>
                <c:pt idx="622">
                  <c:v>-56.67</c:v>
                </c:pt>
                <c:pt idx="623">
                  <c:v>-56.63</c:v>
                </c:pt>
                <c:pt idx="624">
                  <c:v>-56.61</c:v>
                </c:pt>
                <c:pt idx="625">
                  <c:v>-56.59</c:v>
                </c:pt>
                <c:pt idx="626">
                  <c:v>-56.56</c:v>
                </c:pt>
                <c:pt idx="627">
                  <c:v>-56.5</c:v>
                </c:pt>
                <c:pt idx="628">
                  <c:v>-56.46</c:v>
                </c:pt>
                <c:pt idx="629">
                  <c:v>-56.44</c:v>
                </c:pt>
                <c:pt idx="630">
                  <c:v>-56.39</c:v>
                </c:pt>
                <c:pt idx="631">
                  <c:v>-56.34</c:v>
                </c:pt>
                <c:pt idx="632">
                  <c:v>-56.27</c:v>
                </c:pt>
                <c:pt idx="633">
                  <c:v>-56.17</c:v>
                </c:pt>
                <c:pt idx="634">
                  <c:v>-56.14</c:v>
                </c:pt>
                <c:pt idx="635">
                  <c:v>-56.07</c:v>
                </c:pt>
                <c:pt idx="636">
                  <c:v>-56</c:v>
                </c:pt>
                <c:pt idx="637">
                  <c:v>-55.95</c:v>
                </c:pt>
                <c:pt idx="638">
                  <c:v>-55.89</c:v>
                </c:pt>
                <c:pt idx="639">
                  <c:v>-55.87</c:v>
                </c:pt>
                <c:pt idx="640">
                  <c:v>-55.83</c:v>
                </c:pt>
                <c:pt idx="641">
                  <c:v>-55.8</c:v>
                </c:pt>
                <c:pt idx="642">
                  <c:v>-55.77</c:v>
                </c:pt>
                <c:pt idx="643">
                  <c:v>-55.74</c:v>
                </c:pt>
                <c:pt idx="644">
                  <c:v>-55.71</c:v>
                </c:pt>
                <c:pt idx="645">
                  <c:v>-55.68</c:v>
                </c:pt>
                <c:pt idx="646">
                  <c:v>-55.64</c:v>
                </c:pt>
                <c:pt idx="647">
                  <c:v>-55.61</c:v>
                </c:pt>
                <c:pt idx="648">
                  <c:v>-55.56</c:v>
                </c:pt>
                <c:pt idx="649">
                  <c:v>-55.52</c:v>
                </c:pt>
                <c:pt idx="650">
                  <c:v>-55.47</c:v>
                </c:pt>
                <c:pt idx="651">
                  <c:v>-55.43</c:v>
                </c:pt>
                <c:pt idx="652">
                  <c:v>-55.41</c:v>
                </c:pt>
                <c:pt idx="653">
                  <c:v>-55.4</c:v>
                </c:pt>
                <c:pt idx="654">
                  <c:v>-55.32</c:v>
                </c:pt>
                <c:pt idx="655">
                  <c:v>-55.29</c:v>
                </c:pt>
                <c:pt idx="656">
                  <c:v>-55.25</c:v>
                </c:pt>
                <c:pt idx="657">
                  <c:v>-55.2</c:v>
                </c:pt>
                <c:pt idx="658">
                  <c:v>-55.17</c:v>
                </c:pt>
                <c:pt idx="659">
                  <c:v>-55.15</c:v>
                </c:pt>
                <c:pt idx="660">
                  <c:v>-55.13</c:v>
                </c:pt>
                <c:pt idx="661">
                  <c:v>-55.09</c:v>
                </c:pt>
                <c:pt idx="662">
                  <c:v>-55.07</c:v>
                </c:pt>
                <c:pt idx="663">
                  <c:v>-55.02</c:v>
                </c:pt>
                <c:pt idx="664">
                  <c:v>-54.99</c:v>
                </c:pt>
                <c:pt idx="665">
                  <c:v>-54.96</c:v>
                </c:pt>
                <c:pt idx="666">
                  <c:v>-54.91</c:v>
                </c:pt>
                <c:pt idx="667">
                  <c:v>-54.89</c:v>
                </c:pt>
                <c:pt idx="668">
                  <c:v>-54.86</c:v>
                </c:pt>
                <c:pt idx="669">
                  <c:v>-54.83</c:v>
                </c:pt>
                <c:pt idx="670">
                  <c:v>-54.79</c:v>
                </c:pt>
                <c:pt idx="671">
                  <c:v>-54.74</c:v>
                </c:pt>
                <c:pt idx="672">
                  <c:v>-54.7</c:v>
                </c:pt>
                <c:pt idx="673">
                  <c:v>-54.66</c:v>
                </c:pt>
                <c:pt idx="674">
                  <c:v>-54.64</c:v>
                </c:pt>
                <c:pt idx="675">
                  <c:v>-54.59</c:v>
                </c:pt>
                <c:pt idx="676">
                  <c:v>-54.56</c:v>
                </c:pt>
                <c:pt idx="677">
                  <c:v>-54.55</c:v>
                </c:pt>
                <c:pt idx="678">
                  <c:v>-54.53</c:v>
                </c:pt>
                <c:pt idx="679">
                  <c:v>-54.49</c:v>
                </c:pt>
                <c:pt idx="680">
                  <c:v>-54.48</c:v>
                </c:pt>
                <c:pt idx="681">
                  <c:v>-54.45</c:v>
                </c:pt>
                <c:pt idx="682">
                  <c:v>-54.45</c:v>
                </c:pt>
                <c:pt idx="683">
                  <c:v>-54.42</c:v>
                </c:pt>
                <c:pt idx="684">
                  <c:v>-54.31</c:v>
                </c:pt>
                <c:pt idx="685">
                  <c:v>-54.27</c:v>
                </c:pt>
                <c:pt idx="686">
                  <c:v>-54.23</c:v>
                </c:pt>
                <c:pt idx="687">
                  <c:v>-54.21</c:v>
                </c:pt>
                <c:pt idx="688">
                  <c:v>-54.17</c:v>
                </c:pt>
                <c:pt idx="689">
                  <c:v>-54.12</c:v>
                </c:pt>
                <c:pt idx="690">
                  <c:v>-54.11</c:v>
                </c:pt>
                <c:pt idx="691">
                  <c:v>-54.03</c:v>
                </c:pt>
                <c:pt idx="692">
                  <c:v>-53.99</c:v>
                </c:pt>
                <c:pt idx="693">
                  <c:v>-53.92</c:v>
                </c:pt>
                <c:pt idx="694">
                  <c:v>-53.89</c:v>
                </c:pt>
                <c:pt idx="695">
                  <c:v>-53.84</c:v>
                </c:pt>
                <c:pt idx="696">
                  <c:v>-53.79</c:v>
                </c:pt>
                <c:pt idx="697">
                  <c:v>-53.76</c:v>
                </c:pt>
                <c:pt idx="698">
                  <c:v>-53.71</c:v>
                </c:pt>
                <c:pt idx="699">
                  <c:v>-53.67</c:v>
                </c:pt>
                <c:pt idx="700">
                  <c:v>-53.64</c:v>
                </c:pt>
                <c:pt idx="701">
                  <c:v>-53.61</c:v>
                </c:pt>
                <c:pt idx="702">
                  <c:v>-53.58</c:v>
                </c:pt>
                <c:pt idx="703">
                  <c:v>-53.55</c:v>
                </c:pt>
                <c:pt idx="704">
                  <c:v>-53.48</c:v>
                </c:pt>
                <c:pt idx="705">
                  <c:v>-53.44</c:v>
                </c:pt>
                <c:pt idx="706">
                  <c:v>-53.38</c:v>
                </c:pt>
                <c:pt idx="707">
                  <c:v>-53.32</c:v>
                </c:pt>
                <c:pt idx="708">
                  <c:v>-53.3</c:v>
                </c:pt>
                <c:pt idx="709">
                  <c:v>-53.25</c:v>
                </c:pt>
                <c:pt idx="710">
                  <c:v>-53.21</c:v>
                </c:pt>
                <c:pt idx="711">
                  <c:v>-53.17</c:v>
                </c:pt>
                <c:pt idx="712">
                  <c:v>-53.09</c:v>
                </c:pt>
                <c:pt idx="713">
                  <c:v>-53.07</c:v>
                </c:pt>
                <c:pt idx="714">
                  <c:v>-53.05</c:v>
                </c:pt>
                <c:pt idx="715">
                  <c:v>-53.01</c:v>
                </c:pt>
                <c:pt idx="716">
                  <c:v>-52.95</c:v>
                </c:pt>
                <c:pt idx="717">
                  <c:v>-52.91</c:v>
                </c:pt>
                <c:pt idx="718">
                  <c:v>-52.87</c:v>
                </c:pt>
                <c:pt idx="719">
                  <c:v>-52.83</c:v>
                </c:pt>
                <c:pt idx="720">
                  <c:v>-52.81</c:v>
                </c:pt>
                <c:pt idx="721">
                  <c:v>-52.78</c:v>
                </c:pt>
                <c:pt idx="722">
                  <c:v>-52.72</c:v>
                </c:pt>
                <c:pt idx="723">
                  <c:v>-52.68</c:v>
                </c:pt>
                <c:pt idx="724">
                  <c:v>-52.64</c:v>
                </c:pt>
                <c:pt idx="725">
                  <c:v>-52.6</c:v>
                </c:pt>
                <c:pt idx="726">
                  <c:v>-52.57</c:v>
                </c:pt>
                <c:pt idx="727">
                  <c:v>-52.56</c:v>
                </c:pt>
                <c:pt idx="728">
                  <c:v>-52.54</c:v>
                </c:pt>
                <c:pt idx="729">
                  <c:v>-52.48</c:v>
                </c:pt>
                <c:pt idx="730">
                  <c:v>-52.46</c:v>
                </c:pt>
                <c:pt idx="731">
                  <c:v>-52.43</c:v>
                </c:pt>
                <c:pt idx="732">
                  <c:v>-52.41</c:v>
                </c:pt>
                <c:pt idx="733">
                  <c:v>-52.38</c:v>
                </c:pt>
                <c:pt idx="734">
                  <c:v>-52.34</c:v>
                </c:pt>
                <c:pt idx="735">
                  <c:v>-52.28</c:v>
                </c:pt>
                <c:pt idx="736">
                  <c:v>-52.2</c:v>
                </c:pt>
                <c:pt idx="737">
                  <c:v>-52.12</c:v>
                </c:pt>
                <c:pt idx="738">
                  <c:v>-52.1</c:v>
                </c:pt>
                <c:pt idx="739">
                  <c:v>-52.07</c:v>
                </c:pt>
                <c:pt idx="740">
                  <c:v>-52.03</c:v>
                </c:pt>
                <c:pt idx="741">
                  <c:v>-51.99</c:v>
                </c:pt>
                <c:pt idx="742">
                  <c:v>-51.95</c:v>
                </c:pt>
                <c:pt idx="743">
                  <c:v>-51.93</c:v>
                </c:pt>
                <c:pt idx="744">
                  <c:v>-51.9</c:v>
                </c:pt>
                <c:pt idx="745">
                  <c:v>-51.87</c:v>
                </c:pt>
                <c:pt idx="746">
                  <c:v>-51.82</c:v>
                </c:pt>
                <c:pt idx="747">
                  <c:v>-51.79</c:v>
                </c:pt>
                <c:pt idx="748">
                  <c:v>-51.77</c:v>
                </c:pt>
                <c:pt idx="749">
                  <c:v>-51.75</c:v>
                </c:pt>
                <c:pt idx="750">
                  <c:v>-51.73</c:v>
                </c:pt>
                <c:pt idx="751">
                  <c:v>-51.67</c:v>
                </c:pt>
                <c:pt idx="752">
                  <c:v>-51.62</c:v>
                </c:pt>
                <c:pt idx="753">
                  <c:v>-51.57</c:v>
                </c:pt>
                <c:pt idx="754">
                  <c:v>-51.54</c:v>
                </c:pt>
                <c:pt idx="755">
                  <c:v>-51.51</c:v>
                </c:pt>
                <c:pt idx="756">
                  <c:v>-51.48</c:v>
                </c:pt>
                <c:pt idx="757">
                  <c:v>-51.45</c:v>
                </c:pt>
                <c:pt idx="758">
                  <c:v>-51.41</c:v>
                </c:pt>
                <c:pt idx="759">
                  <c:v>-51.39</c:v>
                </c:pt>
                <c:pt idx="760">
                  <c:v>-51.36</c:v>
                </c:pt>
                <c:pt idx="761">
                  <c:v>-51.32</c:v>
                </c:pt>
                <c:pt idx="762">
                  <c:v>-51.28</c:v>
                </c:pt>
                <c:pt idx="763">
                  <c:v>-51.26</c:v>
                </c:pt>
                <c:pt idx="764">
                  <c:v>-51.22</c:v>
                </c:pt>
                <c:pt idx="765">
                  <c:v>-51.15</c:v>
                </c:pt>
                <c:pt idx="766">
                  <c:v>-51.1</c:v>
                </c:pt>
                <c:pt idx="767">
                  <c:v>-51.07</c:v>
                </c:pt>
                <c:pt idx="768">
                  <c:v>-51.04</c:v>
                </c:pt>
                <c:pt idx="769">
                  <c:v>-50.96</c:v>
                </c:pt>
                <c:pt idx="770">
                  <c:v>-50.91</c:v>
                </c:pt>
                <c:pt idx="771">
                  <c:v>-50.83</c:v>
                </c:pt>
                <c:pt idx="772">
                  <c:v>-50.78</c:v>
                </c:pt>
                <c:pt idx="773">
                  <c:v>-50.75</c:v>
                </c:pt>
                <c:pt idx="774">
                  <c:v>-50.72</c:v>
                </c:pt>
                <c:pt idx="775">
                  <c:v>-50.69</c:v>
                </c:pt>
                <c:pt idx="776">
                  <c:v>-50.65</c:v>
                </c:pt>
                <c:pt idx="777">
                  <c:v>-50.61</c:v>
                </c:pt>
                <c:pt idx="778">
                  <c:v>-50.56</c:v>
                </c:pt>
                <c:pt idx="779">
                  <c:v>-50.53</c:v>
                </c:pt>
                <c:pt idx="780">
                  <c:v>-50.48</c:v>
                </c:pt>
                <c:pt idx="781">
                  <c:v>-50.43</c:v>
                </c:pt>
                <c:pt idx="782">
                  <c:v>-50.39</c:v>
                </c:pt>
                <c:pt idx="783">
                  <c:v>-50.38</c:v>
                </c:pt>
                <c:pt idx="784">
                  <c:v>-50.37</c:v>
                </c:pt>
                <c:pt idx="785">
                  <c:v>-50.33</c:v>
                </c:pt>
                <c:pt idx="786">
                  <c:v>-50.3</c:v>
                </c:pt>
                <c:pt idx="787">
                  <c:v>-50.26</c:v>
                </c:pt>
                <c:pt idx="788">
                  <c:v>-50.22</c:v>
                </c:pt>
                <c:pt idx="789">
                  <c:v>-50.17</c:v>
                </c:pt>
                <c:pt idx="790">
                  <c:v>-50.14</c:v>
                </c:pt>
                <c:pt idx="791">
                  <c:v>-50.11</c:v>
                </c:pt>
                <c:pt idx="792">
                  <c:v>-50.08</c:v>
                </c:pt>
                <c:pt idx="793">
                  <c:v>-50.03</c:v>
                </c:pt>
                <c:pt idx="794">
                  <c:v>-50</c:v>
                </c:pt>
                <c:pt idx="795">
                  <c:v>-49.97</c:v>
                </c:pt>
                <c:pt idx="796">
                  <c:v>-49.94</c:v>
                </c:pt>
                <c:pt idx="797">
                  <c:v>-49.89</c:v>
                </c:pt>
                <c:pt idx="798">
                  <c:v>-49.86</c:v>
                </c:pt>
                <c:pt idx="799">
                  <c:v>-49.79</c:v>
                </c:pt>
                <c:pt idx="800">
                  <c:v>-49.75</c:v>
                </c:pt>
                <c:pt idx="801">
                  <c:v>-49.73</c:v>
                </c:pt>
                <c:pt idx="802">
                  <c:v>-49.71</c:v>
                </c:pt>
                <c:pt idx="803">
                  <c:v>-49.69</c:v>
                </c:pt>
                <c:pt idx="804">
                  <c:v>-49.65</c:v>
                </c:pt>
                <c:pt idx="805">
                  <c:v>-49.59</c:v>
                </c:pt>
                <c:pt idx="806">
                  <c:v>-49.54</c:v>
                </c:pt>
                <c:pt idx="807">
                  <c:v>-49.53</c:v>
                </c:pt>
                <c:pt idx="808">
                  <c:v>-49.49</c:v>
                </c:pt>
                <c:pt idx="809">
                  <c:v>-49.45</c:v>
                </c:pt>
                <c:pt idx="810">
                  <c:v>-49.41</c:v>
                </c:pt>
                <c:pt idx="811">
                  <c:v>-49.38</c:v>
                </c:pt>
                <c:pt idx="812">
                  <c:v>-49.32</c:v>
                </c:pt>
                <c:pt idx="813">
                  <c:v>-49.3</c:v>
                </c:pt>
                <c:pt idx="814">
                  <c:v>-49.28</c:v>
                </c:pt>
                <c:pt idx="815">
                  <c:v>-49.24</c:v>
                </c:pt>
                <c:pt idx="816">
                  <c:v>-49.19</c:v>
                </c:pt>
                <c:pt idx="817">
                  <c:v>-49.16</c:v>
                </c:pt>
                <c:pt idx="818">
                  <c:v>-49.12</c:v>
                </c:pt>
                <c:pt idx="819">
                  <c:v>-49.08</c:v>
                </c:pt>
                <c:pt idx="820">
                  <c:v>-49.06</c:v>
                </c:pt>
                <c:pt idx="821">
                  <c:v>-49.03</c:v>
                </c:pt>
                <c:pt idx="822">
                  <c:v>-49</c:v>
                </c:pt>
                <c:pt idx="823">
                  <c:v>-48.95</c:v>
                </c:pt>
                <c:pt idx="824">
                  <c:v>-48.94</c:v>
                </c:pt>
                <c:pt idx="825">
                  <c:v>-48.91</c:v>
                </c:pt>
                <c:pt idx="826">
                  <c:v>-48.89</c:v>
                </c:pt>
                <c:pt idx="827">
                  <c:v>-48.86</c:v>
                </c:pt>
                <c:pt idx="828">
                  <c:v>-48.83</c:v>
                </c:pt>
                <c:pt idx="829">
                  <c:v>-48.82</c:v>
                </c:pt>
                <c:pt idx="830">
                  <c:v>-48.81</c:v>
                </c:pt>
                <c:pt idx="831">
                  <c:v>-48.78</c:v>
                </c:pt>
                <c:pt idx="832">
                  <c:v>-48.71</c:v>
                </c:pt>
                <c:pt idx="833">
                  <c:v>-48.64</c:v>
                </c:pt>
                <c:pt idx="834">
                  <c:v>-48.58</c:v>
                </c:pt>
                <c:pt idx="835">
                  <c:v>-48.52</c:v>
                </c:pt>
                <c:pt idx="836">
                  <c:v>-48.48</c:v>
                </c:pt>
                <c:pt idx="837">
                  <c:v>-48.45</c:v>
                </c:pt>
                <c:pt idx="838">
                  <c:v>-48.4</c:v>
                </c:pt>
                <c:pt idx="839">
                  <c:v>-48.37</c:v>
                </c:pt>
                <c:pt idx="840">
                  <c:v>-48.33</c:v>
                </c:pt>
                <c:pt idx="841">
                  <c:v>-48.3</c:v>
                </c:pt>
                <c:pt idx="842">
                  <c:v>-48.26</c:v>
                </c:pt>
                <c:pt idx="843">
                  <c:v>-48.21</c:v>
                </c:pt>
                <c:pt idx="844">
                  <c:v>-48.18</c:v>
                </c:pt>
                <c:pt idx="845">
                  <c:v>-48.14</c:v>
                </c:pt>
                <c:pt idx="846">
                  <c:v>-48.09</c:v>
                </c:pt>
                <c:pt idx="847">
                  <c:v>-48.04</c:v>
                </c:pt>
                <c:pt idx="848">
                  <c:v>-47.97</c:v>
                </c:pt>
                <c:pt idx="849">
                  <c:v>-47.95</c:v>
                </c:pt>
                <c:pt idx="850">
                  <c:v>-47.87</c:v>
                </c:pt>
                <c:pt idx="851">
                  <c:v>-47.81</c:v>
                </c:pt>
                <c:pt idx="852">
                  <c:v>-47.77</c:v>
                </c:pt>
                <c:pt idx="853">
                  <c:v>-47.73</c:v>
                </c:pt>
                <c:pt idx="854">
                  <c:v>-47.67</c:v>
                </c:pt>
                <c:pt idx="855">
                  <c:v>-47.64</c:v>
                </c:pt>
                <c:pt idx="856">
                  <c:v>-47.59</c:v>
                </c:pt>
                <c:pt idx="857">
                  <c:v>-47.57</c:v>
                </c:pt>
                <c:pt idx="858">
                  <c:v>-47.55</c:v>
                </c:pt>
                <c:pt idx="859">
                  <c:v>-47.52</c:v>
                </c:pt>
                <c:pt idx="860">
                  <c:v>-47.51</c:v>
                </c:pt>
                <c:pt idx="861">
                  <c:v>-47.48</c:v>
                </c:pt>
                <c:pt idx="862">
                  <c:v>-47.4</c:v>
                </c:pt>
                <c:pt idx="863">
                  <c:v>-47.39</c:v>
                </c:pt>
                <c:pt idx="864">
                  <c:v>-47.33</c:v>
                </c:pt>
                <c:pt idx="865">
                  <c:v>-47.3</c:v>
                </c:pt>
                <c:pt idx="866">
                  <c:v>-47.28</c:v>
                </c:pt>
                <c:pt idx="867">
                  <c:v>-47.23</c:v>
                </c:pt>
                <c:pt idx="868">
                  <c:v>-47.18</c:v>
                </c:pt>
                <c:pt idx="869">
                  <c:v>-47.13</c:v>
                </c:pt>
                <c:pt idx="870">
                  <c:v>-47.09</c:v>
                </c:pt>
                <c:pt idx="871">
                  <c:v>-47.04</c:v>
                </c:pt>
                <c:pt idx="872">
                  <c:v>-47.01</c:v>
                </c:pt>
                <c:pt idx="873">
                  <c:v>-46.96</c:v>
                </c:pt>
                <c:pt idx="874">
                  <c:v>-46.92</c:v>
                </c:pt>
                <c:pt idx="875">
                  <c:v>-46.89</c:v>
                </c:pt>
                <c:pt idx="876">
                  <c:v>-46.84</c:v>
                </c:pt>
                <c:pt idx="877">
                  <c:v>-46.8</c:v>
                </c:pt>
                <c:pt idx="878">
                  <c:v>-46.75</c:v>
                </c:pt>
                <c:pt idx="879">
                  <c:v>-46.7</c:v>
                </c:pt>
                <c:pt idx="880">
                  <c:v>-46.65</c:v>
                </c:pt>
                <c:pt idx="881">
                  <c:v>-46.59</c:v>
                </c:pt>
                <c:pt idx="882">
                  <c:v>-46.55</c:v>
                </c:pt>
                <c:pt idx="883">
                  <c:v>-46.51</c:v>
                </c:pt>
                <c:pt idx="884">
                  <c:v>-46.46</c:v>
                </c:pt>
                <c:pt idx="885">
                  <c:v>-46.41</c:v>
                </c:pt>
                <c:pt idx="886">
                  <c:v>-46.38</c:v>
                </c:pt>
                <c:pt idx="887">
                  <c:v>-46.33</c:v>
                </c:pt>
                <c:pt idx="888">
                  <c:v>-46.27</c:v>
                </c:pt>
                <c:pt idx="889">
                  <c:v>-46.23</c:v>
                </c:pt>
                <c:pt idx="890">
                  <c:v>-46.19</c:v>
                </c:pt>
                <c:pt idx="891">
                  <c:v>-46.13</c:v>
                </c:pt>
                <c:pt idx="892">
                  <c:v>-46.09</c:v>
                </c:pt>
                <c:pt idx="893">
                  <c:v>-46.06</c:v>
                </c:pt>
                <c:pt idx="894">
                  <c:v>-46.01</c:v>
                </c:pt>
                <c:pt idx="895">
                  <c:v>-45.95</c:v>
                </c:pt>
                <c:pt idx="896">
                  <c:v>-45.91</c:v>
                </c:pt>
                <c:pt idx="897">
                  <c:v>-45.85</c:v>
                </c:pt>
                <c:pt idx="898">
                  <c:v>-45.78</c:v>
                </c:pt>
                <c:pt idx="899">
                  <c:v>-45.72</c:v>
                </c:pt>
                <c:pt idx="900">
                  <c:v>-45.67</c:v>
                </c:pt>
                <c:pt idx="901">
                  <c:v>-45.55</c:v>
                </c:pt>
                <c:pt idx="902">
                  <c:v>-45.52</c:v>
                </c:pt>
                <c:pt idx="903">
                  <c:v>-45.49</c:v>
                </c:pt>
                <c:pt idx="904">
                  <c:v>-45.41</c:v>
                </c:pt>
                <c:pt idx="905">
                  <c:v>-45.37</c:v>
                </c:pt>
                <c:pt idx="906">
                  <c:v>-45.27</c:v>
                </c:pt>
                <c:pt idx="907">
                  <c:v>-45.2</c:v>
                </c:pt>
                <c:pt idx="908">
                  <c:v>-45.15</c:v>
                </c:pt>
                <c:pt idx="909">
                  <c:v>-45.04</c:v>
                </c:pt>
                <c:pt idx="910">
                  <c:v>-44.93</c:v>
                </c:pt>
                <c:pt idx="911">
                  <c:v>-44.88</c:v>
                </c:pt>
                <c:pt idx="912">
                  <c:v>-44.77</c:v>
                </c:pt>
                <c:pt idx="913">
                  <c:v>-44.74</c:v>
                </c:pt>
                <c:pt idx="914">
                  <c:v>-44.65</c:v>
                </c:pt>
                <c:pt idx="915">
                  <c:v>-44.57</c:v>
                </c:pt>
                <c:pt idx="916">
                  <c:v>-44.53</c:v>
                </c:pt>
                <c:pt idx="917">
                  <c:v>-44.41</c:v>
                </c:pt>
                <c:pt idx="918">
                  <c:v>-44.33</c:v>
                </c:pt>
                <c:pt idx="919">
                  <c:v>-44.27</c:v>
                </c:pt>
                <c:pt idx="920">
                  <c:v>-44.2</c:v>
                </c:pt>
                <c:pt idx="921">
                  <c:v>-44.12</c:v>
                </c:pt>
                <c:pt idx="922">
                  <c:v>-44.1</c:v>
                </c:pt>
                <c:pt idx="923">
                  <c:v>-44.06</c:v>
                </c:pt>
                <c:pt idx="924">
                  <c:v>-44.02</c:v>
                </c:pt>
                <c:pt idx="925">
                  <c:v>-43.97</c:v>
                </c:pt>
                <c:pt idx="926">
                  <c:v>-43.86</c:v>
                </c:pt>
                <c:pt idx="927">
                  <c:v>-43.81</c:v>
                </c:pt>
                <c:pt idx="928">
                  <c:v>-43.71</c:v>
                </c:pt>
                <c:pt idx="929">
                  <c:v>-43.65</c:v>
                </c:pt>
                <c:pt idx="930">
                  <c:v>-43.55</c:v>
                </c:pt>
                <c:pt idx="931">
                  <c:v>-43.48</c:v>
                </c:pt>
                <c:pt idx="932">
                  <c:v>-43.4</c:v>
                </c:pt>
                <c:pt idx="933">
                  <c:v>-43.35</c:v>
                </c:pt>
                <c:pt idx="934">
                  <c:v>-43.31</c:v>
                </c:pt>
                <c:pt idx="935">
                  <c:v>-43.24</c:v>
                </c:pt>
                <c:pt idx="936">
                  <c:v>-43.12</c:v>
                </c:pt>
                <c:pt idx="937">
                  <c:v>-43.05</c:v>
                </c:pt>
                <c:pt idx="938">
                  <c:v>-42.98</c:v>
                </c:pt>
                <c:pt idx="939">
                  <c:v>-42.88</c:v>
                </c:pt>
                <c:pt idx="940">
                  <c:v>-42.8</c:v>
                </c:pt>
                <c:pt idx="941">
                  <c:v>-42.65</c:v>
                </c:pt>
                <c:pt idx="942">
                  <c:v>-42.52</c:v>
                </c:pt>
                <c:pt idx="943">
                  <c:v>-42.47</c:v>
                </c:pt>
                <c:pt idx="944">
                  <c:v>-42.4</c:v>
                </c:pt>
                <c:pt idx="945">
                  <c:v>-42.36</c:v>
                </c:pt>
                <c:pt idx="946">
                  <c:v>-42.3</c:v>
                </c:pt>
                <c:pt idx="947">
                  <c:v>-42.25</c:v>
                </c:pt>
                <c:pt idx="948">
                  <c:v>-42.14</c:v>
                </c:pt>
                <c:pt idx="949">
                  <c:v>-42.08</c:v>
                </c:pt>
                <c:pt idx="950">
                  <c:v>-41.95</c:v>
                </c:pt>
                <c:pt idx="951">
                  <c:v>-41.91</c:v>
                </c:pt>
                <c:pt idx="952">
                  <c:v>-41.84</c:v>
                </c:pt>
                <c:pt idx="953">
                  <c:v>-41.74</c:v>
                </c:pt>
                <c:pt idx="954">
                  <c:v>-41.5</c:v>
                </c:pt>
                <c:pt idx="955">
                  <c:v>-41.35</c:v>
                </c:pt>
                <c:pt idx="956">
                  <c:v>-41.25</c:v>
                </c:pt>
                <c:pt idx="957">
                  <c:v>-41.17</c:v>
                </c:pt>
                <c:pt idx="958">
                  <c:v>-40.93</c:v>
                </c:pt>
                <c:pt idx="959">
                  <c:v>-40.840000000000003</c:v>
                </c:pt>
                <c:pt idx="960">
                  <c:v>-40.770000000000003</c:v>
                </c:pt>
                <c:pt idx="961">
                  <c:v>-40.67</c:v>
                </c:pt>
                <c:pt idx="962">
                  <c:v>-40.46</c:v>
                </c:pt>
                <c:pt idx="963">
                  <c:v>-40.32</c:v>
                </c:pt>
                <c:pt idx="964">
                  <c:v>-40.08</c:v>
                </c:pt>
                <c:pt idx="965">
                  <c:v>-39.950000000000003</c:v>
                </c:pt>
                <c:pt idx="966">
                  <c:v>-39.86</c:v>
                </c:pt>
                <c:pt idx="967">
                  <c:v>-39.72</c:v>
                </c:pt>
                <c:pt idx="968">
                  <c:v>-39.619999999999997</c:v>
                </c:pt>
                <c:pt idx="969">
                  <c:v>-39.549999999999997</c:v>
                </c:pt>
                <c:pt idx="970">
                  <c:v>-39.17</c:v>
                </c:pt>
                <c:pt idx="971">
                  <c:v>-39.049999999999997</c:v>
                </c:pt>
                <c:pt idx="972">
                  <c:v>-38.909999999999997</c:v>
                </c:pt>
                <c:pt idx="973">
                  <c:v>-38.75</c:v>
                </c:pt>
                <c:pt idx="974">
                  <c:v>-38.47</c:v>
                </c:pt>
                <c:pt idx="975">
                  <c:v>-38.1</c:v>
                </c:pt>
                <c:pt idx="976">
                  <c:v>-38.01</c:v>
                </c:pt>
                <c:pt idx="977">
                  <c:v>-37.840000000000003</c:v>
                </c:pt>
                <c:pt idx="978">
                  <c:v>-37.56</c:v>
                </c:pt>
                <c:pt idx="979">
                  <c:v>-37.42</c:v>
                </c:pt>
                <c:pt idx="980">
                  <c:v>-37.24</c:v>
                </c:pt>
                <c:pt idx="981">
                  <c:v>-37.04</c:v>
                </c:pt>
                <c:pt idx="982">
                  <c:v>-36.869999999999997</c:v>
                </c:pt>
                <c:pt idx="983">
                  <c:v>-36.520000000000003</c:v>
                </c:pt>
                <c:pt idx="984">
                  <c:v>-36.340000000000003</c:v>
                </c:pt>
                <c:pt idx="985">
                  <c:v>-36.200000000000003</c:v>
                </c:pt>
                <c:pt idx="986">
                  <c:v>-35.909999999999997</c:v>
                </c:pt>
                <c:pt idx="987">
                  <c:v>-35.229999999999997</c:v>
                </c:pt>
                <c:pt idx="988">
                  <c:v>-34.99</c:v>
                </c:pt>
                <c:pt idx="989">
                  <c:v>-34.64</c:v>
                </c:pt>
                <c:pt idx="990">
                  <c:v>-34.26</c:v>
                </c:pt>
                <c:pt idx="991">
                  <c:v>-33.92</c:v>
                </c:pt>
                <c:pt idx="992">
                  <c:v>-33.29</c:v>
                </c:pt>
                <c:pt idx="993">
                  <c:v>-32.29</c:v>
                </c:pt>
                <c:pt idx="994">
                  <c:v>-31.62</c:v>
                </c:pt>
                <c:pt idx="995">
                  <c:v>-31.11</c:v>
                </c:pt>
                <c:pt idx="996">
                  <c:v>-30.23</c:v>
                </c:pt>
                <c:pt idx="997">
                  <c:v>-28.86</c:v>
                </c:pt>
                <c:pt idx="998">
                  <c:v>-27.98</c:v>
                </c:pt>
                <c:pt idx="999">
                  <c:v>-25.51</c:v>
                </c:pt>
                <c:pt idx="1000">
                  <c:v>-20.87</c:v>
                </c:pt>
              </c:numCache>
            </c:numRef>
          </c:xVal>
          <c:yVal>
            <c:numRef>
              <c:f>'[NR-U indoor sub7 calibration_final_v3.xlsx](25,50,25,50),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604-44F4-959C-D40C165816D5}"/>
            </c:ext>
          </c:extLst>
        </c:ser>
        <c:ser>
          <c:idx val="1"/>
          <c:order val="1"/>
          <c:tx>
            <c:strRef>
              <c:f>'[NR-U indoor sub7 calibration_final_v3.xlsx](25,50,25,50), UE RSSI'!$C$1</c:f>
              <c:strCache>
                <c:ptCount val="1"/>
                <c:pt idx="0">
                  <c:v>LGE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'[NR-U indoor sub7 calibration_final_v3.xlsx](25,50,25,50), UE RSSI'!$C$2:$C$1003</c:f>
              <c:numCache>
                <c:formatCode>General</c:formatCode>
                <c:ptCount val="1002"/>
                <c:pt idx="0">
                  <c:v>-81.950821000000005</c:v>
                </c:pt>
                <c:pt idx="1">
                  <c:v>-81.810227455999993</c:v>
                </c:pt>
                <c:pt idx="2">
                  <c:v>-81.690445213999993</c:v>
                </c:pt>
                <c:pt idx="3">
                  <c:v>-81.615200060999996</c:v>
                </c:pt>
                <c:pt idx="4">
                  <c:v>-81.506053575999999</c:v>
                </c:pt>
                <c:pt idx="5">
                  <c:v>-81.282597975000002</c:v>
                </c:pt>
                <c:pt idx="6">
                  <c:v>-81.203945877999999</c:v>
                </c:pt>
                <c:pt idx="7">
                  <c:v>-81.157070979000011</c:v>
                </c:pt>
                <c:pt idx="8">
                  <c:v>-81.076970295999999</c:v>
                </c:pt>
                <c:pt idx="9">
                  <c:v>-81.007996246999994</c:v>
                </c:pt>
                <c:pt idx="10">
                  <c:v>-80.793979799999988</c:v>
                </c:pt>
                <c:pt idx="11">
                  <c:v>-80.692545360000011</c:v>
                </c:pt>
                <c:pt idx="12">
                  <c:v>-80.574244440000001</c:v>
                </c:pt>
                <c:pt idx="13">
                  <c:v>-80.456137624999997</c:v>
                </c:pt>
                <c:pt idx="14">
                  <c:v>-80.403906157999998</c:v>
                </c:pt>
                <c:pt idx="15">
                  <c:v>-80.303807634999998</c:v>
                </c:pt>
                <c:pt idx="16">
                  <c:v>-80.245923959999999</c:v>
                </c:pt>
                <c:pt idx="17">
                  <c:v>-80.112795202000001</c:v>
                </c:pt>
                <c:pt idx="18">
                  <c:v>-80.066052016</c:v>
                </c:pt>
                <c:pt idx="19">
                  <c:v>-79.939285920999993</c:v>
                </c:pt>
                <c:pt idx="20">
                  <c:v>-79.868549540000004</c:v>
                </c:pt>
                <c:pt idx="21">
                  <c:v>-79.758718502999997</c:v>
                </c:pt>
                <c:pt idx="22">
                  <c:v>-79.672895921999995</c:v>
                </c:pt>
                <c:pt idx="23">
                  <c:v>-79.599203535000001</c:v>
                </c:pt>
                <c:pt idx="24">
                  <c:v>-79.476868488000008</c:v>
                </c:pt>
                <c:pt idx="25">
                  <c:v>-79.355360875000002</c:v>
                </c:pt>
                <c:pt idx="26">
                  <c:v>-79.205310498000003</c:v>
                </c:pt>
                <c:pt idx="27">
                  <c:v>-79.149051103000005</c:v>
                </c:pt>
                <c:pt idx="28">
                  <c:v>-79.129918340000003</c:v>
                </c:pt>
                <c:pt idx="29">
                  <c:v>-79.075153865000004</c:v>
                </c:pt>
                <c:pt idx="30">
                  <c:v>-79.01320072</c:v>
                </c:pt>
                <c:pt idx="31">
                  <c:v>-78.978098613</c:v>
                </c:pt>
                <c:pt idx="32">
                  <c:v>-78.941896288000009</c:v>
                </c:pt>
                <c:pt idx="33">
                  <c:v>-78.923939270000005</c:v>
                </c:pt>
                <c:pt idx="34">
                  <c:v>-78.898828319999993</c:v>
                </c:pt>
                <c:pt idx="35">
                  <c:v>-78.829831619999993</c:v>
                </c:pt>
                <c:pt idx="36">
                  <c:v>-78.794520359999993</c:v>
                </c:pt>
                <c:pt idx="37">
                  <c:v>-78.659306369999996</c:v>
                </c:pt>
                <c:pt idx="38">
                  <c:v>-78.604157581999999</c:v>
                </c:pt>
                <c:pt idx="39">
                  <c:v>-78.553133861000006</c:v>
                </c:pt>
                <c:pt idx="40">
                  <c:v>-78.47980708</c:v>
                </c:pt>
                <c:pt idx="41">
                  <c:v>-78.424023578999993</c:v>
                </c:pt>
                <c:pt idx="42">
                  <c:v>-78.366015356000005</c:v>
                </c:pt>
                <c:pt idx="43">
                  <c:v>-78.314525846000009</c:v>
                </c:pt>
                <c:pt idx="44">
                  <c:v>-78.250308195999992</c:v>
                </c:pt>
                <c:pt idx="45">
                  <c:v>-78.19708645</c:v>
                </c:pt>
                <c:pt idx="46">
                  <c:v>-78.160449873999994</c:v>
                </c:pt>
                <c:pt idx="47">
                  <c:v>-78.116936693</c:v>
                </c:pt>
                <c:pt idx="48">
                  <c:v>-78.048134951999998</c:v>
                </c:pt>
                <c:pt idx="49">
                  <c:v>-78.000979098000002</c:v>
                </c:pt>
                <c:pt idx="50">
                  <c:v>-77.963701200000003</c:v>
                </c:pt>
                <c:pt idx="51">
                  <c:v>-77.930168553999991</c:v>
                </c:pt>
                <c:pt idx="52">
                  <c:v>-77.851006892000001</c:v>
                </c:pt>
                <c:pt idx="53">
                  <c:v>-77.842368888999999</c:v>
                </c:pt>
                <c:pt idx="54">
                  <c:v>-77.810190640000002</c:v>
                </c:pt>
                <c:pt idx="55">
                  <c:v>-77.746172335000011</c:v>
                </c:pt>
                <c:pt idx="56">
                  <c:v>-77.702497575999999</c:v>
                </c:pt>
                <c:pt idx="57">
                  <c:v>-77.667216060000001</c:v>
                </c:pt>
                <c:pt idx="58">
                  <c:v>-77.645296403999993</c:v>
                </c:pt>
                <c:pt idx="59">
                  <c:v>-77.592517485000002</c:v>
                </c:pt>
                <c:pt idx="60">
                  <c:v>-77.566109440000005</c:v>
                </c:pt>
                <c:pt idx="61">
                  <c:v>-77.513529900999998</c:v>
                </c:pt>
                <c:pt idx="62">
                  <c:v>-77.397623314000001</c:v>
                </c:pt>
                <c:pt idx="63">
                  <c:v>-77.363857202000005</c:v>
                </c:pt>
                <c:pt idx="64">
                  <c:v>-77.347804600000003</c:v>
                </c:pt>
                <c:pt idx="65">
                  <c:v>-77.321671285000008</c:v>
                </c:pt>
                <c:pt idx="66">
                  <c:v>-77.290310194</c:v>
                </c:pt>
                <c:pt idx="67">
                  <c:v>-77.262679895000005</c:v>
                </c:pt>
                <c:pt idx="68">
                  <c:v>-77.22685573199999</c:v>
                </c:pt>
                <c:pt idx="69">
                  <c:v>-77.108893318999989</c:v>
                </c:pt>
                <c:pt idx="70">
                  <c:v>-77.050481829999995</c:v>
                </c:pt>
                <c:pt idx="71">
                  <c:v>-77.029689449000003</c:v>
                </c:pt>
                <c:pt idx="72">
                  <c:v>-77.008935015999995</c:v>
                </c:pt>
                <c:pt idx="73">
                  <c:v>-76.937177239999997</c:v>
                </c:pt>
                <c:pt idx="74">
                  <c:v>-76.879456652000002</c:v>
                </c:pt>
                <c:pt idx="75">
                  <c:v>-76.849073675</c:v>
                </c:pt>
                <c:pt idx="76">
                  <c:v>-76.833207668</c:v>
                </c:pt>
                <c:pt idx="77">
                  <c:v>-76.724308562999994</c:v>
                </c:pt>
                <c:pt idx="78">
                  <c:v>-76.686737347999994</c:v>
                </c:pt>
                <c:pt idx="79">
                  <c:v>-76.632607917000001</c:v>
                </c:pt>
                <c:pt idx="80">
                  <c:v>-76.589035199999998</c:v>
                </c:pt>
                <c:pt idx="81">
                  <c:v>-76.545855098000004</c:v>
                </c:pt>
                <c:pt idx="82">
                  <c:v>-76.454044436000004</c:v>
                </c:pt>
                <c:pt idx="83">
                  <c:v>-76.402917344000002</c:v>
                </c:pt>
                <c:pt idx="84">
                  <c:v>-76.36934836799999</c:v>
                </c:pt>
                <c:pt idx="85">
                  <c:v>-76.350747864999988</c:v>
                </c:pt>
                <c:pt idx="86">
                  <c:v>-76.295173161999998</c:v>
                </c:pt>
                <c:pt idx="87">
                  <c:v>-76.255896967999988</c:v>
                </c:pt>
                <c:pt idx="88">
                  <c:v>-76.218474959999995</c:v>
                </c:pt>
                <c:pt idx="89">
                  <c:v>-76.184035242999997</c:v>
                </c:pt>
                <c:pt idx="90">
                  <c:v>-76.127507919999999</c:v>
                </c:pt>
                <c:pt idx="91">
                  <c:v>-76.061198055000006</c:v>
                </c:pt>
                <c:pt idx="92">
                  <c:v>-76.004561800000005</c:v>
                </c:pt>
                <c:pt idx="93">
                  <c:v>-75.958807046000004</c:v>
                </c:pt>
                <c:pt idx="94">
                  <c:v>-75.890670413999999</c:v>
                </c:pt>
                <c:pt idx="95">
                  <c:v>-75.862079085000005</c:v>
                </c:pt>
                <c:pt idx="96">
                  <c:v>-75.808568671999993</c:v>
                </c:pt>
                <c:pt idx="97">
                  <c:v>-75.766917058999994</c:v>
                </c:pt>
                <c:pt idx="98">
                  <c:v>-75.695916545999992</c:v>
                </c:pt>
                <c:pt idx="99">
                  <c:v>-75.643745573000004</c:v>
                </c:pt>
                <c:pt idx="100">
                  <c:v>-75.609289700000005</c:v>
                </c:pt>
                <c:pt idx="101">
                  <c:v>-75.595199018000002</c:v>
                </c:pt>
                <c:pt idx="102">
                  <c:v>-75.56045138799999</c:v>
                </c:pt>
                <c:pt idx="103">
                  <c:v>-75.533005375000002</c:v>
                </c:pt>
                <c:pt idx="104">
                  <c:v>-75.507206823999994</c:v>
                </c:pt>
                <c:pt idx="105">
                  <c:v>-75.444858034999996</c:v>
                </c:pt>
                <c:pt idx="106">
                  <c:v>-75.422653440000005</c:v>
                </c:pt>
                <c:pt idx="107">
                  <c:v>-75.390001925999997</c:v>
                </c:pt>
                <c:pt idx="108">
                  <c:v>-75.34748144000001</c:v>
                </c:pt>
                <c:pt idx="109">
                  <c:v>-75.319526021999991</c:v>
                </c:pt>
                <c:pt idx="110">
                  <c:v>-75.276318289999992</c:v>
                </c:pt>
                <c:pt idx="111">
                  <c:v>-75.238125601999997</c:v>
                </c:pt>
                <c:pt idx="112">
                  <c:v>-75.211564824000007</c:v>
                </c:pt>
                <c:pt idx="113">
                  <c:v>-75.157636136999997</c:v>
                </c:pt>
                <c:pt idx="114">
                  <c:v>-75.122178466000008</c:v>
                </c:pt>
                <c:pt idx="115">
                  <c:v>-75.111280069999992</c:v>
                </c:pt>
                <c:pt idx="116">
                  <c:v>-75.077743392000002</c:v>
                </c:pt>
                <c:pt idx="117">
                  <c:v>-75.046592122000007</c:v>
                </c:pt>
                <c:pt idx="118">
                  <c:v>-75.014523814</c:v>
                </c:pt>
                <c:pt idx="119">
                  <c:v>-74.982443332000003</c:v>
                </c:pt>
                <c:pt idx="120">
                  <c:v>-74.964339199999998</c:v>
                </c:pt>
                <c:pt idx="121">
                  <c:v>-74.920437398000004</c:v>
                </c:pt>
                <c:pt idx="122">
                  <c:v>-74.885708747999999</c:v>
                </c:pt>
                <c:pt idx="123">
                  <c:v>-74.849086752000005</c:v>
                </c:pt>
                <c:pt idx="124">
                  <c:v>-74.816853731999998</c:v>
                </c:pt>
                <c:pt idx="125">
                  <c:v>-74.77300575000001</c:v>
                </c:pt>
                <c:pt idx="126">
                  <c:v>-74.738668885999999</c:v>
                </c:pt>
                <c:pt idx="127">
                  <c:v>-74.687535628999996</c:v>
                </c:pt>
                <c:pt idx="128">
                  <c:v>-74.639904735999991</c:v>
                </c:pt>
                <c:pt idx="129">
                  <c:v>-74.603947270999996</c:v>
                </c:pt>
                <c:pt idx="130">
                  <c:v>-74.586276550000008</c:v>
                </c:pt>
                <c:pt idx="131">
                  <c:v>-74.566235965999994</c:v>
                </c:pt>
                <c:pt idx="132">
                  <c:v>-74.542717944000003</c:v>
                </c:pt>
                <c:pt idx="133">
                  <c:v>-74.487616386999989</c:v>
                </c:pt>
                <c:pt idx="134">
                  <c:v>-74.449069535999996</c:v>
                </c:pt>
                <c:pt idx="135">
                  <c:v>-74.424765164999997</c:v>
                </c:pt>
                <c:pt idx="136">
                  <c:v>-74.366030104000004</c:v>
                </c:pt>
                <c:pt idx="137">
                  <c:v>-74.357652455999997</c:v>
                </c:pt>
                <c:pt idx="138">
                  <c:v>-74.288150741999999</c:v>
                </c:pt>
                <c:pt idx="139">
                  <c:v>-74.260545980000003</c:v>
                </c:pt>
                <c:pt idx="140">
                  <c:v>-74.222761399999996</c:v>
                </c:pt>
                <c:pt idx="141">
                  <c:v>-74.19657579199999</c:v>
                </c:pt>
                <c:pt idx="142">
                  <c:v>-74.168410034000004</c:v>
                </c:pt>
                <c:pt idx="143">
                  <c:v>-74.095536750999997</c:v>
                </c:pt>
                <c:pt idx="144">
                  <c:v>-74.039650648000006</c:v>
                </c:pt>
                <c:pt idx="145">
                  <c:v>-73.991694600000002</c:v>
                </c:pt>
                <c:pt idx="146">
                  <c:v>-73.946702848000001</c:v>
                </c:pt>
                <c:pt idx="147">
                  <c:v>-73.914914402000008</c:v>
                </c:pt>
                <c:pt idx="148">
                  <c:v>-73.873207327999992</c:v>
                </c:pt>
                <c:pt idx="149">
                  <c:v>-73.847021170999994</c:v>
                </c:pt>
                <c:pt idx="150">
                  <c:v>-73.792636299999998</c:v>
                </c:pt>
                <c:pt idx="151">
                  <c:v>-73.760430314000004</c:v>
                </c:pt>
                <c:pt idx="152">
                  <c:v>-73.725661935999995</c:v>
                </c:pt>
                <c:pt idx="153">
                  <c:v>-73.668322387000003</c:v>
                </c:pt>
                <c:pt idx="154">
                  <c:v>-73.62746710399999</c:v>
                </c:pt>
                <c:pt idx="155">
                  <c:v>-73.588582744999997</c:v>
                </c:pt>
                <c:pt idx="156">
                  <c:v>-73.55263088800001</c:v>
                </c:pt>
                <c:pt idx="157">
                  <c:v>-73.512254432000006</c:v>
                </c:pt>
                <c:pt idx="158">
                  <c:v>-73.492444977999995</c:v>
                </c:pt>
                <c:pt idx="159">
                  <c:v>-73.413534106</c:v>
                </c:pt>
                <c:pt idx="160">
                  <c:v>-73.384103039999999</c:v>
                </c:pt>
                <c:pt idx="161">
                  <c:v>-73.373174219999996</c:v>
                </c:pt>
                <c:pt idx="162">
                  <c:v>-73.358893460000004</c:v>
                </c:pt>
                <c:pt idx="163">
                  <c:v>-73.315581098999999</c:v>
                </c:pt>
                <c:pt idx="164">
                  <c:v>-73.291599447999999</c:v>
                </c:pt>
                <c:pt idx="165">
                  <c:v>-73.269589740000001</c:v>
                </c:pt>
                <c:pt idx="166">
                  <c:v>-73.243460507999998</c:v>
                </c:pt>
                <c:pt idx="167">
                  <c:v>-73.210838526999993</c:v>
                </c:pt>
                <c:pt idx="168">
                  <c:v>-73.186069975999999</c:v>
                </c:pt>
                <c:pt idx="169">
                  <c:v>-73.173057095999994</c:v>
                </c:pt>
                <c:pt idx="170">
                  <c:v>-73.159901640000001</c:v>
                </c:pt>
                <c:pt idx="171">
                  <c:v>-73.138278258999989</c:v>
                </c:pt>
                <c:pt idx="172">
                  <c:v>-73.081321203999991</c:v>
                </c:pt>
                <c:pt idx="173">
                  <c:v>-73.053685755000004</c:v>
                </c:pt>
                <c:pt idx="174">
                  <c:v>-72.999248073999993</c:v>
                </c:pt>
                <c:pt idx="175">
                  <c:v>-72.964849749999999</c:v>
                </c:pt>
                <c:pt idx="176">
                  <c:v>-72.939550767999989</c:v>
                </c:pt>
                <c:pt idx="177">
                  <c:v>-72.920635540000006</c:v>
                </c:pt>
                <c:pt idx="178">
                  <c:v>-72.875662513999998</c:v>
                </c:pt>
                <c:pt idx="179">
                  <c:v>-72.840952201000007</c:v>
                </c:pt>
                <c:pt idx="180">
                  <c:v>-72.810546639999998</c:v>
                </c:pt>
                <c:pt idx="181">
                  <c:v>-72.786867146000006</c:v>
                </c:pt>
                <c:pt idx="182">
                  <c:v>-72.762306572</c:v>
                </c:pt>
                <c:pt idx="183">
                  <c:v>-72.746384446999997</c:v>
                </c:pt>
                <c:pt idx="184">
                  <c:v>-72.702889343999999</c:v>
                </c:pt>
                <c:pt idx="185">
                  <c:v>-72.657578669999992</c:v>
                </c:pt>
                <c:pt idx="186">
                  <c:v>-72.644829177999995</c:v>
                </c:pt>
                <c:pt idx="187">
                  <c:v>-72.577495115999994</c:v>
                </c:pt>
                <c:pt idx="188">
                  <c:v>-72.560785903999999</c:v>
                </c:pt>
                <c:pt idx="189">
                  <c:v>-72.511402727000004</c:v>
                </c:pt>
                <c:pt idx="190">
                  <c:v>-72.489597549999999</c:v>
                </c:pt>
                <c:pt idx="191">
                  <c:v>-72.475338575999999</c:v>
                </c:pt>
                <c:pt idx="192">
                  <c:v>-72.423150960000001</c:v>
                </c:pt>
                <c:pt idx="193">
                  <c:v>-72.393282914000011</c:v>
                </c:pt>
                <c:pt idx="194">
                  <c:v>-72.366196505999994</c:v>
                </c:pt>
                <c:pt idx="195">
                  <c:v>-72.337044919999997</c:v>
                </c:pt>
                <c:pt idx="196">
                  <c:v>-72.296079599999999</c:v>
                </c:pt>
                <c:pt idx="197">
                  <c:v>-72.262778050999998</c:v>
                </c:pt>
                <c:pt idx="198">
                  <c:v>-72.240888306000002</c:v>
                </c:pt>
                <c:pt idx="199">
                  <c:v>-72.211260273000008</c:v>
                </c:pt>
                <c:pt idx="200">
                  <c:v>-72.136859799999996</c:v>
                </c:pt>
                <c:pt idx="201">
                  <c:v>-72.116855301000001</c:v>
                </c:pt>
                <c:pt idx="202">
                  <c:v>-72.095699836000009</c:v>
                </c:pt>
                <c:pt idx="203">
                  <c:v>-72.069742014999989</c:v>
                </c:pt>
                <c:pt idx="204">
                  <c:v>-72.053484560000001</c:v>
                </c:pt>
                <c:pt idx="205">
                  <c:v>-72.002565079999997</c:v>
                </c:pt>
                <c:pt idx="206">
                  <c:v>-71.959521644000006</c:v>
                </c:pt>
                <c:pt idx="207">
                  <c:v>-71.945042293</c:v>
                </c:pt>
                <c:pt idx="208">
                  <c:v>-71.90788255199999</c:v>
                </c:pt>
                <c:pt idx="209">
                  <c:v>-71.874569003000005</c:v>
                </c:pt>
                <c:pt idx="210">
                  <c:v>-71.858408600000004</c:v>
                </c:pt>
                <c:pt idx="211">
                  <c:v>-71.828154024</c:v>
                </c:pt>
                <c:pt idx="212">
                  <c:v>-71.794614424000002</c:v>
                </c:pt>
                <c:pt idx="213">
                  <c:v>-71.771753083999997</c:v>
                </c:pt>
                <c:pt idx="214">
                  <c:v>-71.746744464000002</c:v>
                </c:pt>
                <c:pt idx="215">
                  <c:v>-71.720188559999997</c:v>
                </c:pt>
                <c:pt idx="216">
                  <c:v>-71.695437943999991</c:v>
                </c:pt>
                <c:pt idx="217">
                  <c:v>-71.656501653000007</c:v>
                </c:pt>
                <c:pt idx="218">
                  <c:v>-71.645331807999995</c:v>
                </c:pt>
                <c:pt idx="219">
                  <c:v>-71.602965456000007</c:v>
                </c:pt>
                <c:pt idx="220">
                  <c:v>-71.58398158</c:v>
                </c:pt>
                <c:pt idx="221">
                  <c:v>-71.562443985000002</c:v>
                </c:pt>
                <c:pt idx="222">
                  <c:v>-71.525215992</c:v>
                </c:pt>
                <c:pt idx="223">
                  <c:v>-71.499692589999995</c:v>
                </c:pt>
                <c:pt idx="224">
                  <c:v>-71.428851088000002</c:v>
                </c:pt>
                <c:pt idx="225">
                  <c:v>-71.401456824999997</c:v>
                </c:pt>
                <c:pt idx="226">
                  <c:v>-71.346256073999996</c:v>
                </c:pt>
                <c:pt idx="227">
                  <c:v>-71.322769276999992</c:v>
                </c:pt>
                <c:pt idx="228">
                  <c:v>-71.292668651999989</c:v>
                </c:pt>
                <c:pt idx="229">
                  <c:v>-71.254937071000001</c:v>
                </c:pt>
                <c:pt idx="230">
                  <c:v>-71.222992090000005</c:v>
                </c:pt>
                <c:pt idx="231">
                  <c:v>-71.196875525999999</c:v>
                </c:pt>
                <c:pt idx="232">
                  <c:v>-71.150240359999998</c:v>
                </c:pt>
                <c:pt idx="233">
                  <c:v>-71.106934076999991</c:v>
                </c:pt>
                <c:pt idx="234">
                  <c:v>-71.088269363999999</c:v>
                </c:pt>
                <c:pt idx="235">
                  <c:v>-71.055245255000003</c:v>
                </c:pt>
                <c:pt idx="236">
                  <c:v>-71.03240486</c:v>
                </c:pt>
                <c:pt idx="237">
                  <c:v>-71.011991246000008</c:v>
                </c:pt>
                <c:pt idx="238">
                  <c:v>-70.983652664000005</c:v>
                </c:pt>
                <c:pt idx="239">
                  <c:v>-70.941054894000004</c:v>
                </c:pt>
                <c:pt idx="240">
                  <c:v>-70.914335719999997</c:v>
                </c:pt>
                <c:pt idx="241">
                  <c:v>-70.876655124999999</c:v>
                </c:pt>
                <c:pt idx="242">
                  <c:v>-70.829285102</c:v>
                </c:pt>
                <c:pt idx="243">
                  <c:v>-70.794004024999992</c:v>
                </c:pt>
                <c:pt idx="244">
                  <c:v>-70.758872232000002</c:v>
                </c:pt>
                <c:pt idx="245">
                  <c:v>-70.723386845000007</c:v>
                </c:pt>
                <c:pt idx="246">
                  <c:v>-70.695334978000005</c:v>
                </c:pt>
                <c:pt idx="247">
                  <c:v>-70.669279379000002</c:v>
                </c:pt>
                <c:pt idx="248">
                  <c:v>-70.637690352000007</c:v>
                </c:pt>
                <c:pt idx="249">
                  <c:v>-70.594620688000006</c:v>
                </c:pt>
                <c:pt idx="250">
                  <c:v>-70.562898749999988</c:v>
                </c:pt>
                <c:pt idx="251">
                  <c:v>-70.540285263000001</c:v>
                </c:pt>
                <c:pt idx="252">
                  <c:v>-70.497611391999996</c:v>
                </c:pt>
                <c:pt idx="253">
                  <c:v>-70.456345343999999</c:v>
                </c:pt>
                <c:pt idx="254">
                  <c:v>-70.426855148000001</c:v>
                </c:pt>
                <c:pt idx="255">
                  <c:v>-70.399626999999995</c:v>
                </c:pt>
                <c:pt idx="256">
                  <c:v>-70.383544135999998</c:v>
                </c:pt>
                <c:pt idx="257">
                  <c:v>-70.360596807999997</c:v>
                </c:pt>
                <c:pt idx="258">
                  <c:v>-70.333894141999991</c:v>
                </c:pt>
                <c:pt idx="259">
                  <c:v>-70.309545720000003</c:v>
                </c:pt>
                <c:pt idx="260">
                  <c:v>-70.284975099999997</c:v>
                </c:pt>
                <c:pt idx="261">
                  <c:v>-70.246610200999996</c:v>
                </c:pt>
                <c:pt idx="262">
                  <c:v>-70.224383842000009</c:v>
                </c:pt>
                <c:pt idx="263">
                  <c:v>-70.196038544999993</c:v>
                </c:pt>
                <c:pt idx="264">
                  <c:v>-70.161377184000003</c:v>
                </c:pt>
                <c:pt idx="265">
                  <c:v>-70.128315709999995</c:v>
                </c:pt>
                <c:pt idx="266">
                  <c:v>-70.113254814000001</c:v>
                </c:pt>
                <c:pt idx="267">
                  <c:v>-70.086571856999996</c:v>
                </c:pt>
                <c:pt idx="268">
                  <c:v>-70.061766980000002</c:v>
                </c:pt>
                <c:pt idx="269">
                  <c:v>-70.032210747000008</c:v>
                </c:pt>
                <c:pt idx="270">
                  <c:v>-69.988782290000003</c:v>
                </c:pt>
                <c:pt idx="271">
                  <c:v>-69.975860124999997</c:v>
                </c:pt>
                <c:pt idx="272">
                  <c:v>-69.959939504000005</c:v>
                </c:pt>
                <c:pt idx="273">
                  <c:v>-69.911231107999996</c:v>
                </c:pt>
                <c:pt idx="274">
                  <c:v>-69.886170527999994</c:v>
                </c:pt>
                <c:pt idx="275">
                  <c:v>-69.837957500000002</c:v>
                </c:pt>
                <c:pt idx="276">
                  <c:v>-69.797365188000001</c:v>
                </c:pt>
                <c:pt idx="277">
                  <c:v>-69.772749433000001</c:v>
                </c:pt>
                <c:pt idx="278">
                  <c:v>-69.75131120799999</c:v>
                </c:pt>
                <c:pt idx="279">
                  <c:v>-69.72621788299999</c:v>
                </c:pt>
                <c:pt idx="280">
                  <c:v>-69.691375800000003</c:v>
                </c:pt>
                <c:pt idx="281">
                  <c:v>-69.658367491000007</c:v>
                </c:pt>
                <c:pt idx="282">
                  <c:v>-69.618675311999993</c:v>
                </c:pt>
                <c:pt idx="283">
                  <c:v>-69.588685358000006</c:v>
                </c:pt>
                <c:pt idx="284">
                  <c:v>-69.566479571999992</c:v>
                </c:pt>
                <c:pt idx="285">
                  <c:v>-69.558696605000009</c:v>
                </c:pt>
                <c:pt idx="286">
                  <c:v>-69.538204014000002</c:v>
                </c:pt>
                <c:pt idx="287">
                  <c:v>-69.523330298000005</c:v>
                </c:pt>
                <c:pt idx="288">
                  <c:v>-69.514411871999997</c:v>
                </c:pt>
                <c:pt idx="289">
                  <c:v>-69.46340164499999</c:v>
                </c:pt>
                <c:pt idx="290">
                  <c:v>-69.448869510000009</c:v>
                </c:pt>
                <c:pt idx="291">
                  <c:v>-69.414091662000004</c:v>
                </c:pt>
                <c:pt idx="292">
                  <c:v>-69.366416164</c:v>
                </c:pt>
                <c:pt idx="293">
                  <c:v>-69.353049574000011</c:v>
                </c:pt>
                <c:pt idx="294">
                  <c:v>-69.322170518000007</c:v>
                </c:pt>
                <c:pt idx="295">
                  <c:v>-69.286059375000008</c:v>
                </c:pt>
                <c:pt idx="296">
                  <c:v>-69.263323528000001</c:v>
                </c:pt>
                <c:pt idx="297">
                  <c:v>-69.227494540000009</c:v>
                </c:pt>
                <c:pt idx="298">
                  <c:v>-69.179805983999998</c:v>
                </c:pt>
                <c:pt idx="299">
                  <c:v>-69.149018014999996</c:v>
                </c:pt>
                <c:pt idx="300">
                  <c:v>-69.109571099999997</c:v>
                </c:pt>
                <c:pt idx="301">
                  <c:v>-69.072436119000002</c:v>
                </c:pt>
                <c:pt idx="302">
                  <c:v>-69.0480096</c:v>
                </c:pt>
                <c:pt idx="303">
                  <c:v>-69.035644399999995</c:v>
                </c:pt>
                <c:pt idx="304">
                  <c:v>-69.015466727999993</c:v>
                </c:pt>
                <c:pt idx="305">
                  <c:v>-68.974632020000001</c:v>
                </c:pt>
                <c:pt idx="306">
                  <c:v>-68.914495987999999</c:v>
                </c:pt>
                <c:pt idx="307">
                  <c:v>-68.894488706000004</c:v>
                </c:pt>
                <c:pt idx="308">
                  <c:v>-68.875659404000004</c:v>
                </c:pt>
                <c:pt idx="309">
                  <c:v>-68.853423379000006</c:v>
                </c:pt>
                <c:pt idx="310">
                  <c:v>-68.807277420000005</c:v>
                </c:pt>
                <c:pt idx="311">
                  <c:v>-68.757398854000002</c:v>
                </c:pt>
                <c:pt idx="312">
                  <c:v>-68.707869599999995</c:v>
                </c:pt>
                <c:pt idx="313">
                  <c:v>-68.677003021000004</c:v>
                </c:pt>
                <c:pt idx="314">
                  <c:v>-68.641882586000008</c:v>
                </c:pt>
                <c:pt idx="315">
                  <c:v>-68.595365814999994</c:v>
                </c:pt>
                <c:pt idx="316">
                  <c:v>-68.572091396000005</c:v>
                </c:pt>
                <c:pt idx="317">
                  <c:v>-68.552008065999999</c:v>
                </c:pt>
                <c:pt idx="318">
                  <c:v>-68.507506202000002</c:v>
                </c:pt>
                <c:pt idx="319">
                  <c:v>-68.455345143000002</c:v>
                </c:pt>
                <c:pt idx="320">
                  <c:v>-68.414383360000002</c:v>
                </c:pt>
                <c:pt idx="321">
                  <c:v>-68.389729231000004</c:v>
                </c:pt>
                <c:pt idx="322">
                  <c:v>-68.373780253999996</c:v>
                </c:pt>
                <c:pt idx="323">
                  <c:v>-68.359833538000004</c:v>
                </c:pt>
                <c:pt idx="324">
                  <c:v>-68.325970560000002</c:v>
                </c:pt>
                <c:pt idx="325">
                  <c:v>-68.310106724999997</c:v>
                </c:pt>
                <c:pt idx="326">
                  <c:v>-68.278093792000007</c:v>
                </c:pt>
                <c:pt idx="327">
                  <c:v>-68.258009802999993</c:v>
                </c:pt>
                <c:pt idx="328">
                  <c:v>-68.166251599999995</c:v>
                </c:pt>
                <c:pt idx="329">
                  <c:v>-68.13018219300001</c:v>
                </c:pt>
                <c:pt idx="330">
                  <c:v>-68.094214409999992</c:v>
                </c:pt>
                <c:pt idx="331">
                  <c:v>-68.052543373999995</c:v>
                </c:pt>
                <c:pt idx="332">
                  <c:v>-68.027361427999992</c:v>
                </c:pt>
                <c:pt idx="333">
                  <c:v>-68.009253608000009</c:v>
                </c:pt>
                <c:pt idx="334">
                  <c:v>-67.957845931999998</c:v>
                </c:pt>
                <c:pt idx="335">
                  <c:v>-67.936512745000002</c:v>
                </c:pt>
                <c:pt idx="336">
                  <c:v>-67.905317127999993</c:v>
                </c:pt>
                <c:pt idx="337">
                  <c:v>-67.862355339000004</c:v>
                </c:pt>
                <c:pt idx="338">
                  <c:v>-67.836949598000004</c:v>
                </c:pt>
                <c:pt idx="339">
                  <c:v>-67.817642269999993</c:v>
                </c:pt>
                <c:pt idx="340">
                  <c:v>-67.794288539999997</c:v>
                </c:pt>
                <c:pt idx="341">
                  <c:v>-67.766067301999996</c:v>
                </c:pt>
                <c:pt idx="342">
                  <c:v>-67.732626929999995</c:v>
                </c:pt>
                <c:pt idx="343">
                  <c:v>-67.696056013000003</c:v>
                </c:pt>
                <c:pt idx="344">
                  <c:v>-67.649024320000009</c:v>
                </c:pt>
                <c:pt idx="345">
                  <c:v>-67.628115530000002</c:v>
                </c:pt>
                <c:pt idx="346">
                  <c:v>-67.585168483999993</c:v>
                </c:pt>
                <c:pt idx="347">
                  <c:v>-67.560375213</c:v>
                </c:pt>
                <c:pt idx="348">
                  <c:v>-67.521225388000005</c:v>
                </c:pt>
                <c:pt idx="349">
                  <c:v>-67.483775559999998</c:v>
                </c:pt>
                <c:pt idx="350">
                  <c:v>-67.465845999999999</c:v>
                </c:pt>
                <c:pt idx="351">
                  <c:v>-67.439715848999995</c:v>
                </c:pt>
                <c:pt idx="352">
                  <c:v>-67.413612647999997</c:v>
                </c:pt>
                <c:pt idx="353">
                  <c:v>-67.380093126000006</c:v>
                </c:pt>
                <c:pt idx="354">
                  <c:v>-67.337293086000003</c:v>
                </c:pt>
                <c:pt idx="355">
                  <c:v>-67.321350660000007</c:v>
                </c:pt>
                <c:pt idx="356">
                  <c:v>-67.301124591999994</c:v>
                </c:pt>
                <c:pt idx="357">
                  <c:v>-67.268515754000006</c:v>
                </c:pt>
                <c:pt idx="358">
                  <c:v>-67.234612376000001</c:v>
                </c:pt>
                <c:pt idx="359">
                  <c:v>-67.188269841000007</c:v>
                </c:pt>
                <c:pt idx="360">
                  <c:v>-67.162612159999995</c:v>
                </c:pt>
                <c:pt idx="361">
                  <c:v>-67.153102079000007</c:v>
                </c:pt>
                <c:pt idx="362">
                  <c:v>-67.117308702000003</c:v>
                </c:pt>
                <c:pt idx="363">
                  <c:v>-67.099614424999999</c:v>
                </c:pt>
                <c:pt idx="364">
                  <c:v>-67.061996147999992</c:v>
                </c:pt>
                <c:pt idx="365">
                  <c:v>-67.041056374999997</c:v>
                </c:pt>
                <c:pt idx="366">
                  <c:v>-66.994781439999997</c:v>
                </c:pt>
                <c:pt idx="367">
                  <c:v>-66.954475728000006</c:v>
                </c:pt>
                <c:pt idx="368">
                  <c:v>-66.938436920000001</c:v>
                </c:pt>
                <c:pt idx="369">
                  <c:v>-66.913454529000006</c:v>
                </c:pt>
                <c:pt idx="370">
                  <c:v>-66.887849000000003</c:v>
                </c:pt>
                <c:pt idx="371">
                  <c:v>-66.828337083000008</c:v>
                </c:pt>
                <c:pt idx="372">
                  <c:v>-66.754965623999993</c:v>
                </c:pt>
                <c:pt idx="373">
                  <c:v>-66.703901182999999</c:v>
                </c:pt>
                <c:pt idx="374">
                  <c:v>-66.694111509999999</c:v>
                </c:pt>
                <c:pt idx="375">
                  <c:v>-66.658684124999994</c:v>
                </c:pt>
                <c:pt idx="376">
                  <c:v>-66.644708320000007</c:v>
                </c:pt>
                <c:pt idx="377">
                  <c:v>-66.609631977999996</c:v>
                </c:pt>
                <c:pt idx="378">
                  <c:v>-66.543787879999996</c:v>
                </c:pt>
                <c:pt idx="379">
                  <c:v>-66.522310383000004</c:v>
                </c:pt>
                <c:pt idx="380">
                  <c:v>-66.502602840000009</c:v>
                </c:pt>
                <c:pt idx="381">
                  <c:v>-66.460658612000003</c:v>
                </c:pt>
                <c:pt idx="382">
                  <c:v>-66.411340270000011</c:v>
                </c:pt>
                <c:pt idx="383">
                  <c:v>-66.385835784999998</c:v>
                </c:pt>
                <c:pt idx="384">
                  <c:v>-66.366604056</c:v>
                </c:pt>
                <c:pt idx="385">
                  <c:v>-66.351314704999993</c:v>
                </c:pt>
                <c:pt idx="386">
                  <c:v>-66.329649779999997</c:v>
                </c:pt>
                <c:pt idx="387">
                  <c:v>-66.299980160000004</c:v>
                </c:pt>
                <c:pt idx="388">
                  <c:v>-66.28056304399999</c:v>
                </c:pt>
                <c:pt idx="389">
                  <c:v>-66.247690445999993</c:v>
                </c:pt>
                <c:pt idx="390">
                  <c:v>-66.23136959</c:v>
                </c:pt>
                <c:pt idx="391">
                  <c:v>-66.164333419999991</c:v>
                </c:pt>
                <c:pt idx="392">
                  <c:v>-66.137161191999994</c:v>
                </c:pt>
                <c:pt idx="393">
                  <c:v>-66.100462031999996</c:v>
                </c:pt>
                <c:pt idx="394">
                  <c:v>-66.057222249999995</c:v>
                </c:pt>
                <c:pt idx="395">
                  <c:v>-66.040360405000001</c:v>
                </c:pt>
                <c:pt idx="396">
                  <c:v>-66.012170792000006</c:v>
                </c:pt>
                <c:pt idx="397">
                  <c:v>-65.972987650000007</c:v>
                </c:pt>
                <c:pt idx="398">
                  <c:v>-65.946283531999995</c:v>
                </c:pt>
                <c:pt idx="399">
                  <c:v>-65.914100731999994</c:v>
                </c:pt>
                <c:pt idx="400">
                  <c:v>-65.898128</c:v>
                </c:pt>
                <c:pt idx="401">
                  <c:v>-65.864044336999996</c:v>
                </c:pt>
                <c:pt idx="402">
                  <c:v>-65.779064156000004</c:v>
                </c:pt>
                <c:pt idx="403">
                  <c:v>-65.754846935999993</c:v>
                </c:pt>
                <c:pt idx="404">
                  <c:v>-65.693750555999998</c:v>
                </c:pt>
                <c:pt idx="405">
                  <c:v>-65.654440980000004</c:v>
                </c:pt>
                <c:pt idx="406">
                  <c:v>-65.619193945999996</c:v>
                </c:pt>
                <c:pt idx="407">
                  <c:v>-65.595622586000005</c:v>
                </c:pt>
                <c:pt idx="408">
                  <c:v>-65.541028863999998</c:v>
                </c:pt>
                <c:pt idx="409">
                  <c:v>-65.519286551000008</c:v>
                </c:pt>
                <c:pt idx="410">
                  <c:v>-65.502404550000008</c:v>
                </c:pt>
                <c:pt idx="411">
                  <c:v>-65.486810654999999</c:v>
                </c:pt>
                <c:pt idx="412">
                  <c:v>-65.469374012000003</c:v>
                </c:pt>
                <c:pt idx="413">
                  <c:v>-65.432460899000006</c:v>
                </c:pt>
                <c:pt idx="414">
                  <c:v>-65.409927547999999</c:v>
                </c:pt>
                <c:pt idx="415">
                  <c:v>-65.352521405000005</c:v>
                </c:pt>
                <c:pt idx="416">
                  <c:v>-65.3110724</c:v>
                </c:pt>
                <c:pt idx="417">
                  <c:v>-65.245377519999991</c:v>
                </c:pt>
                <c:pt idx="418">
                  <c:v>-65.196859107999998</c:v>
                </c:pt>
                <c:pt idx="419">
                  <c:v>-65.160380803999999</c:v>
                </c:pt>
                <c:pt idx="420">
                  <c:v>-65.126776079999999</c:v>
                </c:pt>
                <c:pt idx="421">
                  <c:v>-65.100182167</c:v>
                </c:pt>
                <c:pt idx="422">
                  <c:v>-65.065120428</c:v>
                </c:pt>
                <c:pt idx="423">
                  <c:v>-65.039214629</c:v>
                </c:pt>
                <c:pt idx="424">
                  <c:v>-64.973121136000003</c:v>
                </c:pt>
                <c:pt idx="425">
                  <c:v>-64.946133250000003</c:v>
                </c:pt>
                <c:pt idx="426">
                  <c:v>-64.923486519999997</c:v>
                </c:pt>
                <c:pt idx="427">
                  <c:v>-64.844461240000001</c:v>
                </c:pt>
                <c:pt idx="428">
                  <c:v>-64.803601603999994</c:v>
                </c:pt>
                <c:pt idx="429">
                  <c:v>-64.775785313</c:v>
                </c:pt>
                <c:pt idx="430">
                  <c:v>-64.745821140000004</c:v>
                </c:pt>
                <c:pt idx="431">
                  <c:v>-64.719610924999998</c:v>
                </c:pt>
                <c:pt idx="432">
                  <c:v>-64.707841376000005</c:v>
                </c:pt>
                <c:pt idx="433">
                  <c:v>-64.623717030999998</c:v>
                </c:pt>
                <c:pt idx="434">
                  <c:v>-64.600802353999995</c:v>
                </c:pt>
                <c:pt idx="435">
                  <c:v>-64.575809239999998</c:v>
                </c:pt>
                <c:pt idx="436">
                  <c:v>-64.52417667200001</c:v>
                </c:pt>
                <c:pt idx="437">
                  <c:v>-64.505207632999998</c:v>
                </c:pt>
                <c:pt idx="438">
                  <c:v>-64.46989519200001</c:v>
                </c:pt>
                <c:pt idx="439">
                  <c:v>-64.444435646999992</c:v>
                </c:pt>
                <c:pt idx="440">
                  <c:v>-64.418409600000004</c:v>
                </c:pt>
                <c:pt idx="441">
                  <c:v>-64.364013028000002</c:v>
                </c:pt>
                <c:pt idx="442">
                  <c:v>-64.31732959</c:v>
                </c:pt>
                <c:pt idx="443">
                  <c:v>-64.262728365000001</c:v>
                </c:pt>
                <c:pt idx="444">
                  <c:v>-64.247954911999997</c:v>
                </c:pt>
                <c:pt idx="445">
                  <c:v>-64.184270984999998</c:v>
                </c:pt>
                <c:pt idx="446">
                  <c:v>-64.159785053999997</c:v>
                </c:pt>
                <c:pt idx="447">
                  <c:v>-64.133272574999992</c:v>
                </c:pt>
                <c:pt idx="448">
                  <c:v>-64.105390192000002</c:v>
                </c:pt>
                <c:pt idx="449">
                  <c:v>-64.049533959999991</c:v>
                </c:pt>
                <c:pt idx="450">
                  <c:v>-63.998994799999998</c:v>
                </c:pt>
                <c:pt idx="451">
                  <c:v>-63.928876256999999</c:v>
                </c:pt>
                <c:pt idx="452">
                  <c:v>-63.904916899999996</c:v>
                </c:pt>
                <c:pt idx="453">
                  <c:v>-63.879804479000001</c:v>
                </c:pt>
                <c:pt idx="454">
                  <c:v>-63.840534355999999</c:v>
                </c:pt>
                <c:pt idx="455">
                  <c:v>-63.813441679999997</c:v>
                </c:pt>
                <c:pt idx="456">
                  <c:v>-63.781806664000001</c:v>
                </c:pt>
                <c:pt idx="457">
                  <c:v>-63.743661243000005</c:v>
                </c:pt>
                <c:pt idx="458">
                  <c:v>-63.727641794</c:v>
                </c:pt>
                <c:pt idx="459">
                  <c:v>-63.690803871</c:v>
                </c:pt>
                <c:pt idx="460">
                  <c:v>-63.627659799999996</c:v>
                </c:pt>
                <c:pt idx="461">
                  <c:v>-63.589530552999996</c:v>
                </c:pt>
                <c:pt idx="462">
                  <c:v>-63.539328103999999</c:v>
                </c:pt>
                <c:pt idx="463">
                  <c:v>-63.524336910999999</c:v>
                </c:pt>
                <c:pt idx="464">
                  <c:v>-63.504624415999999</c:v>
                </c:pt>
                <c:pt idx="465">
                  <c:v>-63.477816480000001</c:v>
                </c:pt>
                <c:pt idx="466">
                  <c:v>-63.439386980000002</c:v>
                </c:pt>
                <c:pt idx="467">
                  <c:v>-63.394059198999997</c:v>
                </c:pt>
                <c:pt idx="468">
                  <c:v>-63.354433763999999</c:v>
                </c:pt>
                <c:pt idx="469">
                  <c:v>-63.322128692</c:v>
                </c:pt>
                <c:pt idx="470">
                  <c:v>-63.295731590000003</c:v>
                </c:pt>
                <c:pt idx="471">
                  <c:v>-63.270553337999999</c:v>
                </c:pt>
                <c:pt idx="472">
                  <c:v>-63.248544119999998</c:v>
                </c:pt>
                <c:pt idx="473">
                  <c:v>-63.217844184999997</c:v>
                </c:pt>
                <c:pt idx="474">
                  <c:v>-63.179408099999996</c:v>
                </c:pt>
                <c:pt idx="475">
                  <c:v>-63.166240349999995</c:v>
                </c:pt>
                <c:pt idx="476">
                  <c:v>-63.112898776000002</c:v>
                </c:pt>
                <c:pt idx="477">
                  <c:v>-63.090677761000002</c:v>
                </c:pt>
                <c:pt idx="478">
                  <c:v>-63.059373692000001</c:v>
                </c:pt>
                <c:pt idx="479">
                  <c:v>-63.023078219000006</c:v>
                </c:pt>
                <c:pt idx="480">
                  <c:v>-62.947721199999997</c:v>
                </c:pt>
                <c:pt idx="481">
                  <c:v>-62.901610147</c:v>
                </c:pt>
                <c:pt idx="482">
                  <c:v>-62.878790975999998</c:v>
                </c:pt>
                <c:pt idx="483">
                  <c:v>-62.836802909999996</c:v>
                </c:pt>
                <c:pt idx="484">
                  <c:v>-62.795207284</c:v>
                </c:pt>
                <c:pt idx="485">
                  <c:v>-62.771335164999996</c:v>
                </c:pt>
                <c:pt idx="486">
                  <c:v>-62.728013251999997</c:v>
                </c:pt>
                <c:pt idx="487">
                  <c:v>-62.714838639</c:v>
                </c:pt>
                <c:pt idx="488">
                  <c:v>-62.704539711999999</c:v>
                </c:pt>
                <c:pt idx="489">
                  <c:v>-62.671184623000002</c:v>
                </c:pt>
                <c:pt idx="490">
                  <c:v>-62.644443549999998</c:v>
                </c:pt>
                <c:pt idx="491">
                  <c:v>-62.55348205</c:v>
                </c:pt>
                <c:pt idx="492">
                  <c:v>-62.516141288</c:v>
                </c:pt>
                <c:pt idx="493">
                  <c:v>-62.485106576999996</c:v>
                </c:pt>
                <c:pt idx="494">
                  <c:v>-62.390820636000001</c:v>
                </c:pt>
                <c:pt idx="495">
                  <c:v>-62.36291816</c:v>
                </c:pt>
                <c:pt idx="496">
                  <c:v>-62.344767144000002</c:v>
                </c:pt>
                <c:pt idx="497">
                  <c:v>-62.304007693999999</c:v>
                </c:pt>
                <c:pt idx="498">
                  <c:v>-62.266707264000004</c:v>
                </c:pt>
                <c:pt idx="499">
                  <c:v>-62.207043298000002</c:v>
                </c:pt>
                <c:pt idx="500">
                  <c:v>-62.190097000000002</c:v>
                </c:pt>
                <c:pt idx="501">
                  <c:v>-62.126854284000004</c:v>
                </c:pt>
                <c:pt idx="502">
                  <c:v>-62.064377200000003</c:v>
                </c:pt>
                <c:pt idx="503">
                  <c:v>-62.034437909000005</c:v>
                </c:pt>
                <c:pt idx="504">
                  <c:v>-61.975276127999997</c:v>
                </c:pt>
                <c:pt idx="505">
                  <c:v>-61.939392789999999</c:v>
                </c:pt>
                <c:pt idx="506">
                  <c:v>-61.925356430000001</c:v>
                </c:pt>
                <c:pt idx="507">
                  <c:v>-61.908781501</c:v>
                </c:pt>
                <c:pt idx="508">
                  <c:v>-61.896461008000003</c:v>
                </c:pt>
                <c:pt idx="509">
                  <c:v>-61.868045824999996</c:v>
                </c:pt>
                <c:pt idx="510">
                  <c:v>-61.827322070000001</c:v>
                </c:pt>
                <c:pt idx="511">
                  <c:v>-61.794189490000001</c:v>
                </c:pt>
                <c:pt idx="512">
                  <c:v>-61.766698768000005</c:v>
                </c:pt>
                <c:pt idx="513">
                  <c:v>-61.745818618000001</c:v>
                </c:pt>
                <c:pt idx="514">
                  <c:v>-61.70023965</c:v>
                </c:pt>
                <c:pt idx="515">
                  <c:v>-61.630634244999996</c:v>
                </c:pt>
                <c:pt idx="516">
                  <c:v>-61.571761760000001</c:v>
                </c:pt>
                <c:pt idx="517">
                  <c:v>-61.482088355000002</c:v>
                </c:pt>
                <c:pt idx="518">
                  <c:v>-61.442424080000002</c:v>
                </c:pt>
                <c:pt idx="519">
                  <c:v>-61.384197175000004</c:v>
                </c:pt>
                <c:pt idx="520">
                  <c:v>-61.352123480000003</c:v>
                </c:pt>
                <c:pt idx="521">
                  <c:v>-61.337601235999998</c:v>
                </c:pt>
                <c:pt idx="522">
                  <c:v>-61.255325364000001</c:v>
                </c:pt>
                <c:pt idx="523">
                  <c:v>-61.218252869999986</c:v>
                </c:pt>
                <c:pt idx="524">
                  <c:v>-61.178166503999996</c:v>
                </c:pt>
                <c:pt idx="525">
                  <c:v>-61.145568450000006</c:v>
                </c:pt>
                <c:pt idx="526">
                  <c:v>-61.112675107999998</c:v>
                </c:pt>
                <c:pt idx="527">
                  <c:v>-61.081284377999999</c:v>
                </c:pt>
                <c:pt idx="528">
                  <c:v>-61.066440415999999</c:v>
                </c:pt>
                <c:pt idx="529">
                  <c:v>-61.057060086</c:v>
                </c:pt>
                <c:pt idx="530">
                  <c:v>-61.034230139999998</c:v>
                </c:pt>
                <c:pt idx="531">
                  <c:v>-60.972054303999997</c:v>
                </c:pt>
                <c:pt idx="532">
                  <c:v>-60.940854951999995</c:v>
                </c:pt>
                <c:pt idx="533">
                  <c:v>-60.865427382999997</c:v>
                </c:pt>
                <c:pt idx="534">
                  <c:v>-60.839079935999997</c:v>
                </c:pt>
                <c:pt idx="535">
                  <c:v>-60.805480375000002</c:v>
                </c:pt>
                <c:pt idx="536">
                  <c:v>-60.751754632000001</c:v>
                </c:pt>
                <c:pt idx="537">
                  <c:v>-60.724820805</c:v>
                </c:pt>
                <c:pt idx="538">
                  <c:v>-60.690169593999997</c:v>
                </c:pt>
                <c:pt idx="539">
                  <c:v>-60.662347290999996</c:v>
                </c:pt>
                <c:pt idx="540">
                  <c:v>-60.6234283</c:v>
                </c:pt>
                <c:pt idx="541">
                  <c:v>-60.580471912999997</c:v>
                </c:pt>
                <c:pt idx="542">
                  <c:v>-60.545075521999998</c:v>
                </c:pt>
                <c:pt idx="543">
                  <c:v>-60.493054642999994</c:v>
                </c:pt>
                <c:pt idx="544">
                  <c:v>-60.465911087999999</c:v>
                </c:pt>
                <c:pt idx="545">
                  <c:v>-60.424233950000001</c:v>
                </c:pt>
                <c:pt idx="546">
                  <c:v>-60.388689545999995</c:v>
                </c:pt>
                <c:pt idx="547">
                  <c:v>-60.357409790999988</c:v>
                </c:pt>
                <c:pt idx="548">
                  <c:v>-60.326190007999998</c:v>
                </c:pt>
                <c:pt idx="549">
                  <c:v>-60.284697299000001</c:v>
                </c:pt>
                <c:pt idx="550">
                  <c:v>-60.203416699999998</c:v>
                </c:pt>
                <c:pt idx="551">
                  <c:v>-60.167330561</c:v>
                </c:pt>
                <c:pt idx="552">
                  <c:v>-60.103503351999997</c:v>
                </c:pt>
                <c:pt idx="553">
                  <c:v>-60.081085195999997</c:v>
                </c:pt>
                <c:pt idx="554">
                  <c:v>-59.996599621999998</c:v>
                </c:pt>
                <c:pt idx="555">
                  <c:v>-59.961243095</c:v>
                </c:pt>
                <c:pt idx="556">
                  <c:v>-59.940368112000002</c:v>
                </c:pt>
                <c:pt idx="557">
                  <c:v>-59.884382583999994</c:v>
                </c:pt>
                <c:pt idx="558">
                  <c:v>-59.86102202</c:v>
                </c:pt>
                <c:pt idx="559">
                  <c:v>-59.819517271000002</c:v>
                </c:pt>
                <c:pt idx="560">
                  <c:v>-59.767632999999996</c:v>
                </c:pt>
                <c:pt idx="561">
                  <c:v>-59.730159977</c:v>
                </c:pt>
                <c:pt idx="562">
                  <c:v>-59.711567269999996</c:v>
                </c:pt>
                <c:pt idx="563">
                  <c:v>-59.680133517000002</c:v>
                </c:pt>
                <c:pt idx="564">
                  <c:v>-59.655932540000002</c:v>
                </c:pt>
                <c:pt idx="565">
                  <c:v>-59.599288315000003</c:v>
                </c:pt>
                <c:pt idx="566">
                  <c:v>-59.559500837999998</c:v>
                </c:pt>
                <c:pt idx="567">
                  <c:v>-59.505228340000009</c:v>
                </c:pt>
                <c:pt idx="568">
                  <c:v>-59.447438648000009</c:v>
                </c:pt>
                <c:pt idx="569">
                  <c:v>-59.401710268999999</c:v>
                </c:pt>
                <c:pt idx="570">
                  <c:v>-59.369540360000002</c:v>
                </c:pt>
                <c:pt idx="571">
                  <c:v>-59.301339317</c:v>
                </c:pt>
                <c:pt idx="572">
                  <c:v>-59.271898747999998</c:v>
                </c:pt>
                <c:pt idx="573">
                  <c:v>-59.230822445000001</c:v>
                </c:pt>
                <c:pt idx="574">
                  <c:v>-59.199919376000004</c:v>
                </c:pt>
                <c:pt idx="575">
                  <c:v>-59.145337975000004</c:v>
                </c:pt>
                <c:pt idx="576">
                  <c:v>-59.101173607999996</c:v>
                </c:pt>
                <c:pt idx="577">
                  <c:v>-59.044387648000004</c:v>
                </c:pt>
                <c:pt idx="578">
                  <c:v>-58.985313590000004</c:v>
                </c:pt>
                <c:pt idx="579">
                  <c:v>-58.940421251000004</c:v>
                </c:pt>
                <c:pt idx="580">
                  <c:v>-58.877079120000005</c:v>
                </c:pt>
                <c:pt idx="581">
                  <c:v>-58.825876382000004</c:v>
                </c:pt>
                <c:pt idx="582">
                  <c:v>-58.785314332000013</c:v>
                </c:pt>
                <c:pt idx="583">
                  <c:v>-58.748709521000002</c:v>
                </c:pt>
                <c:pt idx="584">
                  <c:v>-58.693444247999999</c:v>
                </c:pt>
                <c:pt idx="585">
                  <c:v>-58.630732694999999</c:v>
                </c:pt>
                <c:pt idx="586">
                  <c:v>-58.615075558000001</c:v>
                </c:pt>
                <c:pt idx="587">
                  <c:v>-58.596788253999996</c:v>
                </c:pt>
                <c:pt idx="588">
                  <c:v>-58.554074215999997</c:v>
                </c:pt>
                <c:pt idx="589">
                  <c:v>-58.543657883999998</c:v>
                </c:pt>
                <c:pt idx="590">
                  <c:v>-58.507365920000005</c:v>
                </c:pt>
                <c:pt idx="591">
                  <c:v>-58.491487356000007</c:v>
                </c:pt>
                <c:pt idx="592">
                  <c:v>-58.448007864000004</c:v>
                </c:pt>
                <c:pt idx="593">
                  <c:v>-58.408030814999996</c:v>
                </c:pt>
                <c:pt idx="594">
                  <c:v>-58.368362350000005</c:v>
                </c:pt>
                <c:pt idx="595">
                  <c:v>-58.315015670000001</c:v>
                </c:pt>
                <c:pt idx="596">
                  <c:v>-58.2862905</c:v>
                </c:pt>
                <c:pt idx="597">
                  <c:v>-58.254893468000006</c:v>
                </c:pt>
                <c:pt idx="598">
                  <c:v>-58.230097010000001</c:v>
                </c:pt>
                <c:pt idx="599">
                  <c:v>-58.160885974999999</c:v>
                </c:pt>
                <c:pt idx="600">
                  <c:v>-58.110502399999994</c:v>
                </c:pt>
                <c:pt idx="601">
                  <c:v>-58.016266838</c:v>
                </c:pt>
                <c:pt idx="602">
                  <c:v>-57.995302647999999</c:v>
                </c:pt>
                <c:pt idx="603">
                  <c:v>-57.969607736</c:v>
                </c:pt>
                <c:pt idx="604">
                  <c:v>-57.915835048000005</c:v>
                </c:pt>
                <c:pt idx="605">
                  <c:v>-57.860492704999999</c:v>
                </c:pt>
                <c:pt idx="606">
                  <c:v>-57.801642208000004</c:v>
                </c:pt>
                <c:pt idx="607">
                  <c:v>-57.756968227999998</c:v>
                </c:pt>
                <c:pt idx="608">
                  <c:v>-57.732940343999999</c:v>
                </c:pt>
                <c:pt idx="609">
                  <c:v>-57.710437043999995</c:v>
                </c:pt>
                <c:pt idx="610">
                  <c:v>-57.668312499999999</c:v>
                </c:pt>
                <c:pt idx="611">
                  <c:v>-57.643456522999998</c:v>
                </c:pt>
                <c:pt idx="612">
                  <c:v>-57.629193992000005</c:v>
                </c:pt>
                <c:pt idx="613">
                  <c:v>-57.578471219999997</c:v>
                </c:pt>
                <c:pt idx="614">
                  <c:v>-57.554209858</c:v>
                </c:pt>
                <c:pt idx="615">
                  <c:v>-57.497829680000002</c:v>
                </c:pt>
                <c:pt idx="616">
                  <c:v>-57.399450168000001</c:v>
                </c:pt>
                <c:pt idx="617">
                  <c:v>-57.338792237000007</c:v>
                </c:pt>
                <c:pt idx="618">
                  <c:v>-57.300695697999998</c:v>
                </c:pt>
                <c:pt idx="619">
                  <c:v>-57.271530399</c:v>
                </c:pt>
                <c:pt idx="620">
                  <c:v>-57.241427900000005</c:v>
                </c:pt>
                <c:pt idx="621">
                  <c:v>-57.159217187000003</c:v>
                </c:pt>
                <c:pt idx="622">
                  <c:v>-57.137086363999998</c:v>
                </c:pt>
                <c:pt idx="623">
                  <c:v>-57.066615597000002</c:v>
                </c:pt>
                <c:pt idx="624">
                  <c:v>-57.014679063999999</c:v>
                </c:pt>
                <c:pt idx="625">
                  <c:v>-56.963692875</c:v>
                </c:pt>
                <c:pt idx="626">
                  <c:v>-56.920353914000003</c:v>
                </c:pt>
                <c:pt idx="627">
                  <c:v>-56.889735527999996</c:v>
                </c:pt>
                <c:pt idx="628">
                  <c:v>-56.838387632000007</c:v>
                </c:pt>
                <c:pt idx="629">
                  <c:v>-56.785633548</c:v>
                </c:pt>
                <c:pt idx="630">
                  <c:v>-56.739207309999998</c:v>
                </c:pt>
                <c:pt idx="631">
                  <c:v>-56.708021365999997</c:v>
                </c:pt>
                <c:pt idx="632">
                  <c:v>-56.670268472000004</c:v>
                </c:pt>
                <c:pt idx="633">
                  <c:v>-56.648668124999993</c:v>
                </c:pt>
                <c:pt idx="634">
                  <c:v>-56.624871128000002</c:v>
                </c:pt>
                <c:pt idx="635">
                  <c:v>-56.568838565</c:v>
                </c:pt>
                <c:pt idx="636">
                  <c:v>-56.474423708000003</c:v>
                </c:pt>
                <c:pt idx="637">
                  <c:v>-56.447904497000003</c:v>
                </c:pt>
                <c:pt idx="638">
                  <c:v>-56.386285000000001</c:v>
                </c:pt>
                <c:pt idx="639">
                  <c:v>-56.353372008999997</c:v>
                </c:pt>
                <c:pt idx="640">
                  <c:v>-56.325586960000003</c:v>
                </c:pt>
                <c:pt idx="641">
                  <c:v>-56.265823861000001</c:v>
                </c:pt>
                <c:pt idx="642">
                  <c:v>-56.219205031999998</c:v>
                </c:pt>
                <c:pt idx="643">
                  <c:v>-56.168168523999995</c:v>
                </c:pt>
                <c:pt idx="644">
                  <c:v>-56.151520759999997</c:v>
                </c:pt>
                <c:pt idx="645">
                  <c:v>-56.099497294999999</c:v>
                </c:pt>
                <c:pt idx="646">
                  <c:v>-56.076739009999997</c:v>
                </c:pt>
                <c:pt idx="647">
                  <c:v>-56.046096314000003</c:v>
                </c:pt>
                <c:pt idx="648">
                  <c:v>-55.983208119999993</c:v>
                </c:pt>
                <c:pt idx="649">
                  <c:v>-55.933959623</c:v>
                </c:pt>
                <c:pt idx="650">
                  <c:v>-55.896179549999999</c:v>
                </c:pt>
                <c:pt idx="651">
                  <c:v>-55.832526700999999</c:v>
                </c:pt>
                <c:pt idx="652">
                  <c:v>-55.790833744000004</c:v>
                </c:pt>
                <c:pt idx="653">
                  <c:v>-55.751320030000002</c:v>
                </c:pt>
                <c:pt idx="654">
                  <c:v>-55.69585962</c:v>
                </c:pt>
                <c:pt idx="655">
                  <c:v>-55.666886704999996</c:v>
                </c:pt>
                <c:pt idx="656">
                  <c:v>-55.606751719999998</c:v>
                </c:pt>
                <c:pt idx="657">
                  <c:v>-55.522871586000001</c:v>
                </c:pt>
                <c:pt idx="658">
                  <c:v>-55.488902983999999</c:v>
                </c:pt>
                <c:pt idx="659">
                  <c:v>-55.454245194000002</c:v>
                </c:pt>
                <c:pt idx="660">
                  <c:v>-55.41203368</c:v>
                </c:pt>
                <c:pt idx="661">
                  <c:v>-55.392937601999996</c:v>
                </c:pt>
                <c:pt idx="662">
                  <c:v>-55.367948739999996</c:v>
                </c:pt>
                <c:pt idx="663">
                  <c:v>-55.340252851999999</c:v>
                </c:pt>
                <c:pt idx="664">
                  <c:v>-55.288790488000004</c:v>
                </c:pt>
                <c:pt idx="665">
                  <c:v>-55.249071149999999</c:v>
                </c:pt>
                <c:pt idx="666">
                  <c:v>-55.219418259999998</c:v>
                </c:pt>
                <c:pt idx="667">
                  <c:v>-55.154983187999996</c:v>
                </c:pt>
                <c:pt idx="668">
                  <c:v>-55.106207707999999</c:v>
                </c:pt>
                <c:pt idx="669">
                  <c:v>-55.072022375000003</c:v>
                </c:pt>
                <c:pt idx="670">
                  <c:v>-55.031088789999991</c:v>
                </c:pt>
                <c:pt idx="671">
                  <c:v>-54.978870082</c:v>
                </c:pt>
                <c:pt idx="672">
                  <c:v>-54.931479871999997</c:v>
                </c:pt>
                <c:pt idx="673">
                  <c:v>-54.886549713000001</c:v>
                </c:pt>
                <c:pt idx="674">
                  <c:v>-54.854694433999995</c:v>
                </c:pt>
                <c:pt idx="675">
                  <c:v>-54.846046549999997</c:v>
                </c:pt>
                <c:pt idx="676">
                  <c:v>-54.814448587999998</c:v>
                </c:pt>
                <c:pt idx="677">
                  <c:v>-54.776639911999993</c:v>
                </c:pt>
                <c:pt idx="678">
                  <c:v>-54.720748014000002</c:v>
                </c:pt>
                <c:pt idx="679">
                  <c:v>-54.702841958</c:v>
                </c:pt>
                <c:pt idx="680">
                  <c:v>-54.654338719999998</c:v>
                </c:pt>
                <c:pt idx="681">
                  <c:v>-54.629755735000003</c:v>
                </c:pt>
                <c:pt idx="682">
                  <c:v>-54.589393879999996</c:v>
                </c:pt>
                <c:pt idx="683">
                  <c:v>-54.556764223999991</c:v>
                </c:pt>
                <c:pt idx="684">
                  <c:v>-54.518663623999998</c:v>
                </c:pt>
                <c:pt idx="685">
                  <c:v>-54.474016544999998</c:v>
                </c:pt>
                <c:pt idx="686">
                  <c:v>-54.432256365999997</c:v>
                </c:pt>
                <c:pt idx="687">
                  <c:v>-54.384602342000001</c:v>
                </c:pt>
                <c:pt idx="688">
                  <c:v>-54.370691735999998</c:v>
                </c:pt>
                <c:pt idx="689">
                  <c:v>-54.313131732000016</c:v>
                </c:pt>
                <c:pt idx="690">
                  <c:v>-54.21771356</c:v>
                </c:pt>
                <c:pt idx="691">
                  <c:v>-54.181017735000005</c:v>
                </c:pt>
                <c:pt idx="692">
                  <c:v>-54.08800712</c:v>
                </c:pt>
                <c:pt idx="693">
                  <c:v>-54.023828305999999</c:v>
                </c:pt>
                <c:pt idx="694">
                  <c:v>-53.984741878000001</c:v>
                </c:pt>
                <c:pt idx="695">
                  <c:v>-53.955731880000002</c:v>
                </c:pt>
                <c:pt idx="696">
                  <c:v>-53.914104640000005</c:v>
                </c:pt>
                <c:pt idx="697">
                  <c:v>-53.853809814999998</c:v>
                </c:pt>
                <c:pt idx="698">
                  <c:v>-53.829212980000001</c:v>
                </c:pt>
                <c:pt idx="699">
                  <c:v>-53.787656165999998</c:v>
                </c:pt>
                <c:pt idx="700">
                  <c:v>-53.762655899999999</c:v>
                </c:pt>
                <c:pt idx="701">
                  <c:v>-53.755596930000003</c:v>
                </c:pt>
                <c:pt idx="702">
                  <c:v>-53.725059342000002</c:v>
                </c:pt>
                <c:pt idx="703">
                  <c:v>-53.696254041000003</c:v>
                </c:pt>
                <c:pt idx="704">
                  <c:v>-53.650946080000004</c:v>
                </c:pt>
                <c:pt idx="705">
                  <c:v>-53.607250410000006</c:v>
                </c:pt>
                <c:pt idx="706">
                  <c:v>-53.537712257999999</c:v>
                </c:pt>
                <c:pt idx="707">
                  <c:v>-53.515560337000004</c:v>
                </c:pt>
                <c:pt idx="708">
                  <c:v>-53.466100083999997</c:v>
                </c:pt>
                <c:pt idx="709">
                  <c:v>-53.447223733000001</c:v>
                </c:pt>
                <c:pt idx="710">
                  <c:v>-53.40386007</c:v>
                </c:pt>
                <c:pt idx="711">
                  <c:v>-53.37072139</c:v>
                </c:pt>
                <c:pt idx="712">
                  <c:v>-53.343687144</c:v>
                </c:pt>
                <c:pt idx="713">
                  <c:v>-53.281161908000001</c:v>
                </c:pt>
                <c:pt idx="714">
                  <c:v>-53.248473081999997</c:v>
                </c:pt>
                <c:pt idx="715">
                  <c:v>-53.215020795000001</c:v>
                </c:pt>
                <c:pt idx="716">
                  <c:v>-53.167353308000003</c:v>
                </c:pt>
                <c:pt idx="717">
                  <c:v>-53.120329263000002</c:v>
                </c:pt>
                <c:pt idx="718">
                  <c:v>-53.074161336000003</c:v>
                </c:pt>
                <c:pt idx="719">
                  <c:v>-53.047316813000002</c:v>
                </c:pt>
                <c:pt idx="720">
                  <c:v>-53.020040000000002</c:v>
                </c:pt>
                <c:pt idx="721">
                  <c:v>-52.978049411999997</c:v>
                </c:pt>
                <c:pt idx="722">
                  <c:v>-52.954533939999997</c:v>
                </c:pt>
                <c:pt idx="723">
                  <c:v>-52.929835361999999</c:v>
                </c:pt>
                <c:pt idx="724">
                  <c:v>-52.894260360000004</c:v>
                </c:pt>
                <c:pt idx="725">
                  <c:v>-52.875809574999998</c:v>
                </c:pt>
                <c:pt idx="726">
                  <c:v>-52.823012415999997</c:v>
                </c:pt>
                <c:pt idx="727">
                  <c:v>-52.785688643</c:v>
                </c:pt>
                <c:pt idx="728">
                  <c:v>-52.770095791999999</c:v>
                </c:pt>
                <c:pt idx="729">
                  <c:v>-52.736047759000002</c:v>
                </c:pt>
                <c:pt idx="730">
                  <c:v>-52.686167350000005</c:v>
                </c:pt>
                <c:pt idx="731">
                  <c:v>-52.635086836000006</c:v>
                </c:pt>
                <c:pt idx="732">
                  <c:v>-52.573409648000002</c:v>
                </c:pt>
                <c:pt idx="733">
                  <c:v>-52.550122575000003</c:v>
                </c:pt>
                <c:pt idx="734">
                  <c:v>-52.535801769999999</c:v>
                </c:pt>
                <c:pt idx="735">
                  <c:v>-52.505748175000001</c:v>
                </c:pt>
                <c:pt idx="736">
                  <c:v>-52.466358384000003</c:v>
                </c:pt>
                <c:pt idx="737">
                  <c:v>-52.434804307</c:v>
                </c:pt>
                <c:pt idx="738">
                  <c:v>-52.413643192000002</c:v>
                </c:pt>
                <c:pt idx="739">
                  <c:v>-52.395378734000005</c:v>
                </c:pt>
                <c:pt idx="740">
                  <c:v>-52.3199106</c:v>
                </c:pt>
                <c:pt idx="741">
                  <c:v>-52.277349514000001</c:v>
                </c:pt>
                <c:pt idx="742">
                  <c:v>-52.241114020000005</c:v>
                </c:pt>
                <c:pt idx="743">
                  <c:v>-52.194268602999998</c:v>
                </c:pt>
                <c:pt idx="744">
                  <c:v>-52.148980055999999</c:v>
                </c:pt>
                <c:pt idx="745">
                  <c:v>-52.129387999999999</c:v>
                </c:pt>
                <c:pt idx="746">
                  <c:v>-52.098744496000002</c:v>
                </c:pt>
                <c:pt idx="747">
                  <c:v>-52.069419435999997</c:v>
                </c:pt>
                <c:pt idx="748">
                  <c:v>-52.034974471999995</c:v>
                </c:pt>
                <c:pt idx="749">
                  <c:v>-52.015067275</c:v>
                </c:pt>
                <c:pt idx="750">
                  <c:v>-51.993940500000001</c:v>
                </c:pt>
                <c:pt idx="751">
                  <c:v>-51.979924846000003</c:v>
                </c:pt>
                <c:pt idx="752">
                  <c:v>-51.952243232000001</c:v>
                </c:pt>
                <c:pt idx="753">
                  <c:v>-51.93543347</c:v>
                </c:pt>
                <c:pt idx="754">
                  <c:v>-51.887473299999996</c:v>
                </c:pt>
                <c:pt idx="755">
                  <c:v>-51.84769695</c:v>
                </c:pt>
                <c:pt idx="756">
                  <c:v>-51.816887995999998</c:v>
                </c:pt>
                <c:pt idx="757">
                  <c:v>-51.777280973000003</c:v>
                </c:pt>
                <c:pt idx="758">
                  <c:v>-51.750897928000001</c:v>
                </c:pt>
                <c:pt idx="759">
                  <c:v>-51.737048317999999</c:v>
                </c:pt>
                <c:pt idx="760">
                  <c:v>-51.697561759999999</c:v>
                </c:pt>
                <c:pt idx="761">
                  <c:v>-51.640992566999998</c:v>
                </c:pt>
                <c:pt idx="762">
                  <c:v>-51.581108841999999</c:v>
                </c:pt>
                <c:pt idx="763">
                  <c:v>-51.549418572999997</c:v>
                </c:pt>
                <c:pt idx="764">
                  <c:v>-51.488277287999999</c:v>
                </c:pt>
                <c:pt idx="765">
                  <c:v>-51.482126650000005</c:v>
                </c:pt>
                <c:pt idx="766">
                  <c:v>-51.424251044000002</c:v>
                </c:pt>
                <c:pt idx="767">
                  <c:v>-51.408066261999998</c:v>
                </c:pt>
                <c:pt idx="768">
                  <c:v>-51.385786680000002</c:v>
                </c:pt>
                <c:pt idx="769">
                  <c:v>-51.348759273999995</c:v>
                </c:pt>
                <c:pt idx="770">
                  <c:v>-51.312199710000002</c:v>
                </c:pt>
                <c:pt idx="771">
                  <c:v>-51.277266767</c:v>
                </c:pt>
                <c:pt idx="772">
                  <c:v>-51.241420220000002</c:v>
                </c:pt>
                <c:pt idx="773">
                  <c:v>-51.177270954999997</c:v>
                </c:pt>
                <c:pt idx="774">
                  <c:v>-51.13619113</c:v>
                </c:pt>
                <c:pt idx="775">
                  <c:v>-51.090672625000003</c:v>
                </c:pt>
                <c:pt idx="776">
                  <c:v>-51.032639943999996</c:v>
                </c:pt>
                <c:pt idx="777">
                  <c:v>-51.002264501999996</c:v>
                </c:pt>
                <c:pt idx="778">
                  <c:v>-50.941534537999999</c:v>
                </c:pt>
                <c:pt idx="779">
                  <c:v>-50.926146216999996</c:v>
                </c:pt>
                <c:pt idx="780">
                  <c:v>-50.901238159999998</c:v>
                </c:pt>
                <c:pt idx="781">
                  <c:v>-50.839144558999998</c:v>
                </c:pt>
                <c:pt idx="782">
                  <c:v>-50.79697496</c:v>
                </c:pt>
                <c:pt idx="783">
                  <c:v>-50.746096832999996</c:v>
                </c:pt>
                <c:pt idx="784">
                  <c:v>-50.691376831999996</c:v>
                </c:pt>
                <c:pt idx="785">
                  <c:v>-50.649330419999998</c:v>
                </c:pt>
                <c:pt idx="786">
                  <c:v>-50.620154145999997</c:v>
                </c:pt>
                <c:pt idx="787">
                  <c:v>-50.589784714000004</c:v>
                </c:pt>
                <c:pt idx="788">
                  <c:v>-50.560388936000003</c:v>
                </c:pt>
                <c:pt idx="789">
                  <c:v>-50.506825732999992</c:v>
                </c:pt>
                <c:pt idx="790">
                  <c:v>-50.446369599999997</c:v>
                </c:pt>
                <c:pt idx="791">
                  <c:v>-50.393083187999999</c:v>
                </c:pt>
                <c:pt idx="792">
                  <c:v>-50.375246224000001</c:v>
                </c:pt>
                <c:pt idx="793">
                  <c:v>-50.356297083999998</c:v>
                </c:pt>
                <c:pt idx="794">
                  <c:v>-50.320658032000004</c:v>
                </c:pt>
                <c:pt idx="795">
                  <c:v>-50.265423609999992</c:v>
                </c:pt>
                <c:pt idx="796">
                  <c:v>-50.212131799999995</c:v>
                </c:pt>
                <c:pt idx="797">
                  <c:v>-50.150099729999994</c:v>
                </c:pt>
                <c:pt idx="798">
                  <c:v>-50.102177699999999</c:v>
                </c:pt>
                <c:pt idx="799">
                  <c:v>-50.070390912000001</c:v>
                </c:pt>
                <c:pt idx="800">
                  <c:v>-50.041915199999998</c:v>
                </c:pt>
                <c:pt idx="801">
                  <c:v>-49.988353525000001</c:v>
                </c:pt>
                <c:pt idx="802">
                  <c:v>-49.946889064000004</c:v>
                </c:pt>
                <c:pt idx="803">
                  <c:v>-49.872781408999998</c:v>
                </c:pt>
                <c:pt idx="804">
                  <c:v>-49.840168839999997</c:v>
                </c:pt>
                <c:pt idx="805">
                  <c:v>-49.814453544999999</c:v>
                </c:pt>
                <c:pt idx="806">
                  <c:v>-49.795359216000001</c:v>
                </c:pt>
                <c:pt idx="807">
                  <c:v>-49.753376836999998</c:v>
                </c:pt>
                <c:pt idx="808">
                  <c:v>-49.730713527999995</c:v>
                </c:pt>
                <c:pt idx="809">
                  <c:v>-49.678746526999994</c:v>
                </c:pt>
                <c:pt idx="810">
                  <c:v>-49.65825589</c:v>
                </c:pt>
                <c:pt idx="811">
                  <c:v>-49.619933259999996</c:v>
                </c:pt>
                <c:pt idx="812">
                  <c:v>-49.584186104000004</c:v>
                </c:pt>
                <c:pt idx="813">
                  <c:v>-49.502739244000004</c:v>
                </c:pt>
                <c:pt idx="814">
                  <c:v>-49.441624470000001</c:v>
                </c:pt>
                <c:pt idx="815">
                  <c:v>-49.420838119999999</c:v>
                </c:pt>
                <c:pt idx="816">
                  <c:v>-49.360289639999998</c:v>
                </c:pt>
                <c:pt idx="817">
                  <c:v>-49.330937922000004</c:v>
                </c:pt>
                <c:pt idx="818">
                  <c:v>-49.307610946000004</c:v>
                </c:pt>
                <c:pt idx="819">
                  <c:v>-49.263505897999998</c:v>
                </c:pt>
                <c:pt idx="820">
                  <c:v>-49.196050900000017</c:v>
                </c:pt>
                <c:pt idx="821">
                  <c:v>-49.130806325999998</c:v>
                </c:pt>
                <c:pt idx="822">
                  <c:v>-49.045302758000005</c:v>
                </c:pt>
                <c:pt idx="823">
                  <c:v>-49.006385326</c:v>
                </c:pt>
                <c:pt idx="824">
                  <c:v>-48.963183960000002</c:v>
                </c:pt>
                <c:pt idx="825">
                  <c:v>-48.938236724999996</c:v>
                </c:pt>
                <c:pt idx="826">
                  <c:v>-48.891677644000005</c:v>
                </c:pt>
                <c:pt idx="827">
                  <c:v>-48.807239957</c:v>
                </c:pt>
                <c:pt idx="828">
                  <c:v>-48.784379468000004</c:v>
                </c:pt>
                <c:pt idx="829">
                  <c:v>-48.74607063600002</c:v>
                </c:pt>
                <c:pt idx="830">
                  <c:v>-48.6922189</c:v>
                </c:pt>
                <c:pt idx="831">
                  <c:v>-48.645058166000005</c:v>
                </c:pt>
                <c:pt idx="832">
                  <c:v>-48.597647824000006</c:v>
                </c:pt>
                <c:pt idx="833">
                  <c:v>-48.543870106</c:v>
                </c:pt>
                <c:pt idx="834">
                  <c:v>-48.517030347999999</c:v>
                </c:pt>
                <c:pt idx="835">
                  <c:v>-48.47873062</c:v>
                </c:pt>
                <c:pt idx="836">
                  <c:v>-48.465829408000005</c:v>
                </c:pt>
                <c:pt idx="837">
                  <c:v>-48.427943950000007</c:v>
                </c:pt>
                <c:pt idx="838">
                  <c:v>-48.344864419999993</c:v>
                </c:pt>
                <c:pt idx="839">
                  <c:v>-48.308996351999994</c:v>
                </c:pt>
                <c:pt idx="840">
                  <c:v>-48.216714160000002</c:v>
                </c:pt>
                <c:pt idx="841">
                  <c:v>-48.176430605</c:v>
                </c:pt>
                <c:pt idx="842">
                  <c:v>-48.147992598000002</c:v>
                </c:pt>
                <c:pt idx="843">
                  <c:v>-48.089076136000003</c:v>
                </c:pt>
                <c:pt idx="844">
                  <c:v>-48.061146792000002</c:v>
                </c:pt>
                <c:pt idx="845">
                  <c:v>-47.973672964999999</c:v>
                </c:pt>
                <c:pt idx="846">
                  <c:v>-47.941843456000008</c:v>
                </c:pt>
                <c:pt idx="847">
                  <c:v>-47.903117351999995</c:v>
                </c:pt>
                <c:pt idx="848">
                  <c:v>-47.857461527999995</c:v>
                </c:pt>
                <c:pt idx="849">
                  <c:v>-47.822888983000006</c:v>
                </c:pt>
                <c:pt idx="850">
                  <c:v>-47.763671850000001</c:v>
                </c:pt>
                <c:pt idx="851">
                  <c:v>-47.733924909999999</c:v>
                </c:pt>
                <c:pt idx="852">
                  <c:v>-47.718414508000002</c:v>
                </c:pt>
                <c:pt idx="853">
                  <c:v>-47.694027843999997</c:v>
                </c:pt>
                <c:pt idx="854">
                  <c:v>-47.640553042000001</c:v>
                </c:pt>
                <c:pt idx="855">
                  <c:v>-47.610866909999999</c:v>
                </c:pt>
                <c:pt idx="856">
                  <c:v>-47.551246888000001</c:v>
                </c:pt>
                <c:pt idx="857">
                  <c:v>-47.519021379999998</c:v>
                </c:pt>
                <c:pt idx="858">
                  <c:v>-47.478924534000001</c:v>
                </c:pt>
                <c:pt idx="859">
                  <c:v>-47.451212304999999</c:v>
                </c:pt>
                <c:pt idx="860">
                  <c:v>-47.429171219999994</c:v>
                </c:pt>
                <c:pt idx="861">
                  <c:v>-47.398992306999993</c:v>
                </c:pt>
                <c:pt idx="862">
                  <c:v>-47.357251822000002</c:v>
                </c:pt>
                <c:pt idx="863">
                  <c:v>-47.346599546</c:v>
                </c:pt>
                <c:pt idx="864">
                  <c:v>-47.306138447999999</c:v>
                </c:pt>
                <c:pt idx="865">
                  <c:v>-47.294922179999993</c:v>
                </c:pt>
                <c:pt idx="866">
                  <c:v>-47.220855817999997</c:v>
                </c:pt>
                <c:pt idx="867">
                  <c:v>-47.186163712999999</c:v>
                </c:pt>
                <c:pt idx="868">
                  <c:v>-47.158514712000006</c:v>
                </c:pt>
                <c:pt idx="869">
                  <c:v>-47.097504153999999</c:v>
                </c:pt>
                <c:pt idx="870">
                  <c:v>-47.048128839999997</c:v>
                </c:pt>
                <c:pt idx="871">
                  <c:v>-46.989089027000006</c:v>
                </c:pt>
                <c:pt idx="872">
                  <c:v>-46.936968232000005</c:v>
                </c:pt>
                <c:pt idx="873">
                  <c:v>-46.867970545999988</c:v>
                </c:pt>
                <c:pt idx="874">
                  <c:v>-46.769732019999992</c:v>
                </c:pt>
                <c:pt idx="875">
                  <c:v>-46.724751499999996</c:v>
                </c:pt>
                <c:pt idx="876">
                  <c:v>-46.680676856000005</c:v>
                </c:pt>
                <c:pt idx="877">
                  <c:v>-46.582354588999998</c:v>
                </c:pt>
                <c:pt idx="878">
                  <c:v>-46.556948377999994</c:v>
                </c:pt>
                <c:pt idx="879">
                  <c:v>-46.444183064999997</c:v>
                </c:pt>
                <c:pt idx="880">
                  <c:v>-46.405010880000006</c:v>
                </c:pt>
                <c:pt idx="881">
                  <c:v>-46.36970342</c:v>
                </c:pt>
                <c:pt idx="882">
                  <c:v>-46.256419229999999</c:v>
                </c:pt>
                <c:pt idx="883">
                  <c:v>-46.197666820999999</c:v>
                </c:pt>
                <c:pt idx="884">
                  <c:v>-46.150572744000002</c:v>
                </c:pt>
                <c:pt idx="885">
                  <c:v>-46.081945709999999</c:v>
                </c:pt>
                <c:pt idx="886">
                  <c:v>-46.048916159999997</c:v>
                </c:pt>
                <c:pt idx="887">
                  <c:v>-45.995967893</c:v>
                </c:pt>
                <c:pt idx="888">
                  <c:v>-45.960079864000001</c:v>
                </c:pt>
                <c:pt idx="889">
                  <c:v>-45.929676264000001</c:v>
                </c:pt>
                <c:pt idx="890">
                  <c:v>-45.88034639</c:v>
                </c:pt>
                <c:pt idx="891">
                  <c:v>-45.849901351</c:v>
                </c:pt>
                <c:pt idx="892">
                  <c:v>-45.725143343999996</c:v>
                </c:pt>
                <c:pt idx="893">
                  <c:v>-45.690156010999999</c:v>
                </c:pt>
                <c:pt idx="894">
                  <c:v>-45.665441676000007</c:v>
                </c:pt>
                <c:pt idx="895">
                  <c:v>-45.620429999999992</c:v>
                </c:pt>
                <c:pt idx="896">
                  <c:v>-45.603154655999994</c:v>
                </c:pt>
                <c:pt idx="897">
                  <c:v>-45.550255331000002</c:v>
                </c:pt>
                <c:pt idx="898">
                  <c:v>-45.491028749999998</c:v>
                </c:pt>
                <c:pt idx="899">
                  <c:v>-45.453034281999997</c:v>
                </c:pt>
                <c:pt idx="900">
                  <c:v>-45.405060999999996</c:v>
                </c:pt>
                <c:pt idx="901">
                  <c:v>-45.339591320000004</c:v>
                </c:pt>
                <c:pt idx="902">
                  <c:v>-45.313841326000002</c:v>
                </c:pt>
                <c:pt idx="903">
                  <c:v>-45.258184025000013</c:v>
                </c:pt>
                <c:pt idx="904">
                  <c:v>-45.167315559999999</c:v>
                </c:pt>
                <c:pt idx="905">
                  <c:v>-45.132805265000002</c:v>
                </c:pt>
                <c:pt idx="906">
                  <c:v>-45.092908393999998</c:v>
                </c:pt>
                <c:pt idx="907">
                  <c:v>-45.004214029000003</c:v>
                </c:pt>
                <c:pt idx="908">
                  <c:v>-44.949763731999994</c:v>
                </c:pt>
                <c:pt idx="909">
                  <c:v>-44.813505629999995</c:v>
                </c:pt>
                <c:pt idx="910">
                  <c:v>-44.728262649999998</c:v>
                </c:pt>
                <c:pt idx="911">
                  <c:v>-44.641168040000004</c:v>
                </c:pt>
                <c:pt idx="912">
                  <c:v>-44.480146848000004</c:v>
                </c:pt>
                <c:pt idx="913">
                  <c:v>-44.429121879999997</c:v>
                </c:pt>
                <c:pt idx="914">
                  <c:v>-44.406341024</c:v>
                </c:pt>
                <c:pt idx="915">
                  <c:v>-44.365162295000005</c:v>
                </c:pt>
                <c:pt idx="916">
                  <c:v>-44.283354844000002</c:v>
                </c:pt>
                <c:pt idx="917">
                  <c:v>-44.238131022999994</c:v>
                </c:pt>
                <c:pt idx="918">
                  <c:v>-44.172155257999982</c:v>
                </c:pt>
                <c:pt idx="919">
                  <c:v>-44.050241062999994</c:v>
                </c:pt>
                <c:pt idx="920">
                  <c:v>-43.994619559999997</c:v>
                </c:pt>
                <c:pt idx="921">
                  <c:v>-43.946972430999999</c:v>
                </c:pt>
                <c:pt idx="922">
                  <c:v>-43.900531979999975</c:v>
                </c:pt>
                <c:pt idx="923">
                  <c:v>-43.823441264000003</c:v>
                </c:pt>
                <c:pt idx="924">
                  <c:v>-43.717777311999996</c:v>
                </c:pt>
                <c:pt idx="925">
                  <c:v>-43.610275524999999</c:v>
                </c:pt>
                <c:pt idx="926">
                  <c:v>-43.564124623999994</c:v>
                </c:pt>
                <c:pt idx="927">
                  <c:v>-43.489378237000004</c:v>
                </c:pt>
                <c:pt idx="928">
                  <c:v>-43.444410183999999</c:v>
                </c:pt>
                <c:pt idx="929">
                  <c:v>-43.314203763000002</c:v>
                </c:pt>
                <c:pt idx="930">
                  <c:v>-43.146801549999985</c:v>
                </c:pt>
                <c:pt idx="931">
                  <c:v>-43.072391983000003</c:v>
                </c:pt>
                <c:pt idx="932">
                  <c:v>-42.937984964000002</c:v>
                </c:pt>
                <c:pt idx="933">
                  <c:v>-42.864844544999997</c:v>
                </c:pt>
                <c:pt idx="934">
                  <c:v>-42.76494434</c:v>
                </c:pt>
                <c:pt idx="935">
                  <c:v>-42.743142449999993</c:v>
                </c:pt>
                <c:pt idx="936">
                  <c:v>-42.674685263999997</c:v>
                </c:pt>
                <c:pt idx="937">
                  <c:v>-42.631509471000001</c:v>
                </c:pt>
                <c:pt idx="938">
                  <c:v>-42.594173240000003</c:v>
                </c:pt>
                <c:pt idx="939">
                  <c:v>-42.481766861000004</c:v>
                </c:pt>
                <c:pt idx="940">
                  <c:v>-42.386893360000002</c:v>
                </c:pt>
                <c:pt idx="941">
                  <c:v>-42.299307146000011</c:v>
                </c:pt>
                <c:pt idx="942">
                  <c:v>-42.269345213999998</c:v>
                </c:pt>
                <c:pt idx="943">
                  <c:v>-42.166489284999997</c:v>
                </c:pt>
                <c:pt idx="944">
                  <c:v>-42.110222104000002</c:v>
                </c:pt>
                <c:pt idx="945">
                  <c:v>-42.050852740000018</c:v>
                </c:pt>
                <c:pt idx="946">
                  <c:v>-41.954650270000002</c:v>
                </c:pt>
                <c:pt idx="947">
                  <c:v>-41.902776867</c:v>
                </c:pt>
                <c:pt idx="948">
                  <c:v>-41.808805024000002</c:v>
                </c:pt>
                <c:pt idx="949">
                  <c:v>-41.770582134000001</c:v>
                </c:pt>
                <c:pt idx="950">
                  <c:v>-41.685041149999989</c:v>
                </c:pt>
                <c:pt idx="951">
                  <c:v>-41.566397992999995</c:v>
                </c:pt>
                <c:pt idx="952">
                  <c:v>-41.496356496000004</c:v>
                </c:pt>
                <c:pt idx="953">
                  <c:v>-41.337668571000009</c:v>
                </c:pt>
                <c:pt idx="954">
                  <c:v>-41.225325590000004</c:v>
                </c:pt>
                <c:pt idx="955">
                  <c:v>-41.069576754999993</c:v>
                </c:pt>
                <c:pt idx="956">
                  <c:v>-40.913754964000006</c:v>
                </c:pt>
                <c:pt idx="957">
                  <c:v>-40.780764109000017</c:v>
                </c:pt>
                <c:pt idx="958">
                  <c:v>-40.664041474000008</c:v>
                </c:pt>
                <c:pt idx="959">
                  <c:v>-40.622975064999999</c:v>
                </c:pt>
                <c:pt idx="960">
                  <c:v>-40.573552919999997</c:v>
                </c:pt>
                <c:pt idx="961">
                  <c:v>-40.539592650000003</c:v>
                </c:pt>
                <c:pt idx="962">
                  <c:v>-40.345485536000005</c:v>
                </c:pt>
                <c:pt idx="963">
                  <c:v>-40.216349688999962</c:v>
                </c:pt>
                <c:pt idx="964">
                  <c:v>-39.93132962</c:v>
                </c:pt>
                <c:pt idx="965">
                  <c:v>-39.823498875000006</c:v>
                </c:pt>
                <c:pt idx="966">
                  <c:v>-39.669165170000007</c:v>
                </c:pt>
                <c:pt idx="967">
                  <c:v>-39.565290742000009</c:v>
                </c:pt>
                <c:pt idx="968">
                  <c:v>-39.423716551999981</c:v>
                </c:pt>
                <c:pt idx="969">
                  <c:v>-39.112553377000005</c:v>
                </c:pt>
                <c:pt idx="970">
                  <c:v>-38.854234690000013</c:v>
                </c:pt>
                <c:pt idx="971">
                  <c:v>-38.69117566000002</c:v>
                </c:pt>
                <c:pt idx="972">
                  <c:v>-38.569913079999999</c:v>
                </c:pt>
                <c:pt idx="973">
                  <c:v>-38.485010185</c:v>
                </c:pt>
                <c:pt idx="974">
                  <c:v>-38.385851358000004</c:v>
                </c:pt>
                <c:pt idx="975">
                  <c:v>-38.218096824999996</c:v>
                </c:pt>
                <c:pt idx="976">
                  <c:v>-37.979605655999997</c:v>
                </c:pt>
                <c:pt idx="977">
                  <c:v>-37.66806907399998</c:v>
                </c:pt>
                <c:pt idx="978">
                  <c:v>-37.434039166000005</c:v>
                </c:pt>
                <c:pt idx="979">
                  <c:v>-37.192546199000027</c:v>
                </c:pt>
                <c:pt idx="980">
                  <c:v>-36.983625140000015</c:v>
                </c:pt>
                <c:pt idx="981">
                  <c:v>-36.747975599999997</c:v>
                </c:pt>
                <c:pt idx="982">
                  <c:v>-36.545243782</c:v>
                </c:pt>
                <c:pt idx="983">
                  <c:v>-36.050142801000007</c:v>
                </c:pt>
                <c:pt idx="984">
                  <c:v>-35.904291936000014</c:v>
                </c:pt>
                <c:pt idx="985">
                  <c:v>-35.598267269999972</c:v>
                </c:pt>
                <c:pt idx="986">
                  <c:v>-35.313013185999992</c:v>
                </c:pt>
                <c:pt idx="987">
                  <c:v>-35.111670535000002</c:v>
                </c:pt>
                <c:pt idx="988">
                  <c:v>-34.893324900000025</c:v>
                </c:pt>
                <c:pt idx="989">
                  <c:v>-34.514741806000004</c:v>
                </c:pt>
                <c:pt idx="990">
                  <c:v>-34.001985389999987</c:v>
                </c:pt>
                <c:pt idx="991">
                  <c:v>-33.682575321000002</c:v>
                </c:pt>
                <c:pt idx="992">
                  <c:v>-33.51687316000001</c:v>
                </c:pt>
                <c:pt idx="993">
                  <c:v>-33.167746598000008</c:v>
                </c:pt>
                <c:pt idx="994">
                  <c:v>-32.712176357999851</c:v>
                </c:pt>
                <c:pt idx="995">
                  <c:v>-31.767953294999987</c:v>
                </c:pt>
                <c:pt idx="996">
                  <c:v>-31.285183012000029</c:v>
                </c:pt>
                <c:pt idx="997">
                  <c:v>-29.623311410000095</c:v>
                </c:pt>
                <c:pt idx="998">
                  <c:v>-28.296125223999955</c:v>
                </c:pt>
                <c:pt idx="999">
                  <c:v>-25.921820370999797</c:v>
                </c:pt>
                <c:pt idx="1000">
                  <c:v>-14.997439999999999</c:v>
                </c:pt>
              </c:numCache>
            </c:numRef>
          </c:xVal>
          <c:yVal>
            <c:numRef>
              <c:f>'[NR-U indoor sub7 calibration_final_v3.xlsx](25,50,25,50), UE RSSI'!$A$2:$A$1003</c:f>
              <c:numCache>
                <c:formatCode>General</c:formatCode>
                <c:ptCount val="1002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604-44F4-959C-D40C165816D5}"/>
            </c:ext>
          </c:extLst>
        </c:ser>
        <c:ser>
          <c:idx val="2"/>
          <c:order val="2"/>
          <c:tx>
            <c:strRef>
              <c:f>'[NR-U indoor sub7 calibration_final_v3.xlsx](25,50,25,50), UE RSSI'!$D$1</c:f>
              <c:strCache>
                <c:ptCount val="1"/>
                <c:pt idx="0">
                  <c:v>Broadcom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calibration_final_v3.xlsx](25,50,25,50), UE RSSI'!$D$2:$D$1002</c:f>
              <c:numCache>
                <c:formatCode>0.00</c:formatCode>
                <c:ptCount val="1001"/>
                <c:pt idx="0">
                  <c:v>-81.999988999999999</c:v>
                </c:pt>
                <c:pt idx="1">
                  <c:v>-81.877718999999999</c:v>
                </c:pt>
                <c:pt idx="2">
                  <c:v>-81.712924000000001</c:v>
                </c:pt>
                <c:pt idx="3">
                  <c:v>-81.617787000000007</c:v>
                </c:pt>
                <c:pt idx="4">
                  <c:v>-81.490308999999996</c:v>
                </c:pt>
                <c:pt idx="5">
                  <c:v>-81.373518000000004</c:v>
                </c:pt>
                <c:pt idx="6">
                  <c:v>-81.287330999999995</c:v>
                </c:pt>
                <c:pt idx="7">
                  <c:v>-81.183339000000004</c:v>
                </c:pt>
                <c:pt idx="8">
                  <c:v>-81.080459000000005</c:v>
                </c:pt>
                <c:pt idx="9">
                  <c:v>-81.001695999999995</c:v>
                </c:pt>
                <c:pt idx="10">
                  <c:v>-80.901112999999995</c:v>
                </c:pt>
                <c:pt idx="11">
                  <c:v>-80.804996000000003</c:v>
                </c:pt>
                <c:pt idx="12">
                  <c:v>-80.704099999999997</c:v>
                </c:pt>
                <c:pt idx="13">
                  <c:v>-80.607613999999998</c:v>
                </c:pt>
                <c:pt idx="14">
                  <c:v>-80.535236999999995</c:v>
                </c:pt>
                <c:pt idx="15">
                  <c:v>-80.432051999999999</c:v>
                </c:pt>
                <c:pt idx="16">
                  <c:v>-80.321038000000001</c:v>
                </c:pt>
                <c:pt idx="17">
                  <c:v>-80.249705000000006</c:v>
                </c:pt>
                <c:pt idx="18">
                  <c:v>-80.177413000000001</c:v>
                </c:pt>
                <c:pt idx="19">
                  <c:v>-80.082138999999998</c:v>
                </c:pt>
                <c:pt idx="20">
                  <c:v>-80.009376000000003</c:v>
                </c:pt>
                <c:pt idx="21">
                  <c:v>-79.938066000000006</c:v>
                </c:pt>
                <c:pt idx="22">
                  <c:v>-79.8245</c:v>
                </c:pt>
                <c:pt idx="23">
                  <c:v>-79.719841000000002</c:v>
                </c:pt>
                <c:pt idx="24">
                  <c:v>-79.637508999999994</c:v>
                </c:pt>
                <c:pt idx="25">
                  <c:v>-79.561300000000003</c:v>
                </c:pt>
                <c:pt idx="26">
                  <c:v>-79.487988000000001</c:v>
                </c:pt>
                <c:pt idx="27">
                  <c:v>-79.427143000000001</c:v>
                </c:pt>
                <c:pt idx="28">
                  <c:v>-79.353679999999997</c:v>
                </c:pt>
                <c:pt idx="29">
                  <c:v>-79.282415999999998</c:v>
                </c:pt>
                <c:pt idx="30">
                  <c:v>-79.205275</c:v>
                </c:pt>
                <c:pt idx="31">
                  <c:v>-79.142318000000003</c:v>
                </c:pt>
                <c:pt idx="32">
                  <c:v>-79.078051000000002</c:v>
                </c:pt>
                <c:pt idx="33">
                  <c:v>-78.985868999999994</c:v>
                </c:pt>
                <c:pt idx="34">
                  <c:v>-78.923044000000004</c:v>
                </c:pt>
                <c:pt idx="35">
                  <c:v>-78.867728999999997</c:v>
                </c:pt>
                <c:pt idx="36">
                  <c:v>-78.793270000000007</c:v>
                </c:pt>
                <c:pt idx="37">
                  <c:v>-78.719825999999998</c:v>
                </c:pt>
                <c:pt idx="38">
                  <c:v>-78.662688000000003</c:v>
                </c:pt>
                <c:pt idx="39">
                  <c:v>-78.589128000000002</c:v>
                </c:pt>
                <c:pt idx="40">
                  <c:v>-78.531126</c:v>
                </c:pt>
                <c:pt idx="41">
                  <c:v>-78.487452000000005</c:v>
                </c:pt>
                <c:pt idx="42">
                  <c:v>-78.417944000000006</c:v>
                </c:pt>
                <c:pt idx="43">
                  <c:v>-78.371556999999996</c:v>
                </c:pt>
                <c:pt idx="44">
                  <c:v>-78.306341000000003</c:v>
                </c:pt>
                <c:pt idx="45">
                  <c:v>-78.226003000000006</c:v>
                </c:pt>
                <c:pt idx="46">
                  <c:v>-78.173456999999999</c:v>
                </c:pt>
                <c:pt idx="47">
                  <c:v>-78.089434999999995</c:v>
                </c:pt>
                <c:pt idx="48">
                  <c:v>-78.026777999999993</c:v>
                </c:pt>
                <c:pt idx="49">
                  <c:v>-77.986483000000007</c:v>
                </c:pt>
                <c:pt idx="50">
                  <c:v>-77.903503999999998</c:v>
                </c:pt>
                <c:pt idx="51">
                  <c:v>-77.858664000000005</c:v>
                </c:pt>
                <c:pt idx="52">
                  <c:v>-77.806327999999993</c:v>
                </c:pt>
                <c:pt idx="53">
                  <c:v>-77.743784000000005</c:v>
                </c:pt>
                <c:pt idx="54">
                  <c:v>-77.670541</c:v>
                </c:pt>
                <c:pt idx="55">
                  <c:v>-77.601965000000007</c:v>
                </c:pt>
                <c:pt idx="56">
                  <c:v>-77.543294000000003</c:v>
                </c:pt>
                <c:pt idx="57">
                  <c:v>-77.489681000000004</c:v>
                </c:pt>
                <c:pt idx="58">
                  <c:v>-77.424920999999998</c:v>
                </c:pt>
                <c:pt idx="59">
                  <c:v>-77.360226999999995</c:v>
                </c:pt>
                <c:pt idx="60">
                  <c:v>-77.307868999999997</c:v>
                </c:pt>
                <c:pt idx="61">
                  <c:v>-77.253587999999993</c:v>
                </c:pt>
                <c:pt idx="62">
                  <c:v>-77.202624</c:v>
                </c:pt>
                <c:pt idx="63">
                  <c:v>-77.140495000000001</c:v>
                </c:pt>
                <c:pt idx="64">
                  <c:v>-77.087906000000004</c:v>
                </c:pt>
                <c:pt idx="65">
                  <c:v>-77.037953999999999</c:v>
                </c:pt>
                <c:pt idx="66">
                  <c:v>-76.994467999999998</c:v>
                </c:pt>
                <c:pt idx="67">
                  <c:v>-76.952841000000006</c:v>
                </c:pt>
                <c:pt idx="68">
                  <c:v>-76.904089999999997</c:v>
                </c:pt>
                <c:pt idx="69">
                  <c:v>-76.853406000000007</c:v>
                </c:pt>
                <c:pt idx="70">
                  <c:v>-76.799699000000004</c:v>
                </c:pt>
                <c:pt idx="71">
                  <c:v>-76.767140999999995</c:v>
                </c:pt>
                <c:pt idx="72">
                  <c:v>-76.728025000000002</c:v>
                </c:pt>
                <c:pt idx="73">
                  <c:v>-76.693899999999999</c:v>
                </c:pt>
                <c:pt idx="74">
                  <c:v>-76.636233000000004</c:v>
                </c:pt>
                <c:pt idx="75">
                  <c:v>-76.585497000000004</c:v>
                </c:pt>
                <c:pt idx="76">
                  <c:v>-76.547957999999994</c:v>
                </c:pt>
                <c:pt idx="77">
                  <c:v>-76.504651999999993</c:v>
                </c:pt>
                <c:pt idx="78">
                  <c:v>-76.4542</c:v>
                </c:pt>
                <c:pt idx="79">
                  <c:v>-76.411935999999997</c:v>
                </c:pt>
                <c:pt idx="80">
                  <c:v>-76.365573999999995</c:v>
                </c:pt>
                <c:pt idx="81">
                  <c:v>-76.318934999999996</c:v>
                </c:pt>
                <c:pt idx="82">
                  <c:v>-76.269440000000003</c:v>
                </c:pt>
                <c:pt idx="83">
                  <c:v>-76.214271999999994</c:v>
                </c:pt>
                <c:pt idx="84">
                  <c:v>-76.165987000000001</c:v>
                </c:pt>
                <c:pt idx="85">
                  <c:v>-76.125867999999997</c:v>
                </c:pt>
                <c:pt idx="86">
                  <c:v>-76.088898</c:v>
                </c:pt>
                <c:pt idx="87">
                  <c:v>-76.055098000000001</c:v>
                </c:pt>
                <c:pt idx="88">
                  <c:v>-76.003020000000006</c:v>
                </c:pt>
                <c:pt idx="89">
                  <c:v>-75.968350000000001</c:v>
                </c:pt>
                <c:pt idx="90">
                  <c:v>-75.921391999999997</c:v>
                </c:pt>
                <c:pt idx="91">
                  <c:v>-75.874975000000006</c:v>
                </c:pt>
                <c:pt idx="92">
                  <c:v>-75.835792999999995</c:v>
                </c:pt>
                <c:pt idx="93">
                  <c:v>-75.789505000000005</c:v>
                </c:pt>
                <c:pt idx="94">
                  <c:v>-75.739818</c:v>
                </c:pt>
                <c:pt idx="95">
                  <c:v>-75.690698999999995</c:v>
                </c:pt>
                <c:pt idx="96">
                  <c:v>-75.655091999999996</c:v>
                </c:pt>
                <c:pt idx="97">
                  <c:v>-75.606693000000007</c:v>
                </c:pt>
                <c:pt idx="98">
                  <c:v>-75.543982</c:v>
                </c:pt>
                <c:pt idx="99">
                  <c:v>-75.496399999999994</c:v>
                </c:pt>
                <c:pt idx="100">
                  <c:v>-75.434291999999999</c:v>
                </c:pt>
                <c:pt idx="101">
                  <c:v>-75.397564000000003</c:v>
                </c:pt>
                <c:pt idx="102">
                  <c:v>-75.355787000000007</c:v>
                </c:pt>
                <c:pt idx="103">
                  <c:v>-75.319784999999996</c:v>
                </c:pt>
                <c:pt idx="104">
                  <c:v>-75.274677999999994</c:v>
                </c:pt>
                <c:pt idx="105">
                  <c:v>-75.233541000000002</c:v>
                </c:pt>
                <c:pt idx="106">
                  <c:v>-75.194074999999998</c:v>
                </c:pt>
                <c:pt idx="107">
                  <c:v>-75.158564999999996</c:v>
                </c:pt>
                <c:pt idx="108">
                  <c:v>-75.120966999999993</c:v>
                </c:pt>
                <c:pt idx="109">
                  <c:v>-75.080070000000006</c:v>
                </c:pt>
                <c:pt idx="110">
                  <c:v>-75.04092</c:v>
                </c:pt>
                <c:pt idx="111">
                  <c:v>-75.008087000000003</c:v>
                </c:pt>
                <c:pt idx="112">
                  <c:v>-74.961644000000007</c:v>
                </c:pt>
                <c:pt idx="113">
                  <c:v>-74.926073000000002</c:v>
                </c:pt>
                <c:pt idx="114">
                  <c:v>-74.883441000000005</c:v>
                </c:pt>
                <c:pt idx="115">
                  <c:v>-74.845303000000001</c:v>
                </c:pt>
                <c:pt idx="116">
                  <c:v>-74.812939</c:v>
                </c:pt>
                <c:pt idx="117">
                  <c:v>-74.780300999999994</c:v>
                </c:pt>
                <c:pt idx="118">
                  <c:v>-74.748244999999997</c:v>
                </c:pt>
                <c:pt idx="119">
                  <c:v>-74.695957000000007</c:v>
                </c:pt>
                <c:pt idx="120">
                  <c:v>-74.654608999999994</c:v>
                </c:pt>
                <c:pt idx="121">
                  <c:v>-74.603931000000003</c:v>
                </c:pt>
                <c:pt idx="122">
                  <c:v>-74.568680000000001</c:v>
                </c:pt>
                <c:pt idx="123">
                  <c:v>-74.528336999999993</c:v>
                </c:pt>
                <c:pt idx="124">
                  <c:v>-74.490789000000007</c:v>
                </c:pt>
                <c:pt idx="125">
                  <c:v>-74.444475999999995</c:v>
                </c:pt>
                <c:pt idx="126">
                  <c:v>-74.416352000000003</c:v>
                </c:pt>
                <c:pt idx="127">
                  <c:v>-74.381801999999993</c:v>
                </c:pt>
                <c:pt idx="128">
                  <c:v>-74.326786999999996</c:v>
                </c:pt>
                <c:pt idx="129">
                  <c:v>-74.289270000000002</c:v>
                </c:pt>
                <c:pt idx="130">
                  <c:v>-74.253371000000001</c:v>
                </c:pt>
                <c:pt idx="131">
                  <c:v>-74.219558000000006</c:v>
                </c:pt>
                <c:pt idx="132">
                  <c:v>-74.160314999999997</c:v>
                </c:pt>
                <c:pt idx="133">
                  <c:v>-74.122691000000003</c:v>
                </c:pt>
                <c:pt idx="134">
                  <c:v>-74.092698999999996</c:v>
                </c:pt>
                <c:pt idx="135">
                  <c:v>-74.050197999999995</c:v>
                </c:pt>
                <c:pt idx="136">
                  <c:v>-74.016403999999994</c:v>
                </c:pt>
                <c:pt idx="137">
                  <c:v>-73.973219</c:v>
                </c:pt>
                <c:pt idx="138">
                  <c:v>-73.939869000000002</c:v>
                </c:pt>
                <c:pt idx="139">
                  <c:v>-73.893752000000006</c:v>
                </c:pt>
                <c:pt idx="140">
                  <c:v>-73.856938999999997</c:v>
                </c:pt>
                <c:pt idx="141">
                  <c:v>-73.834704000000002</c:v>
                </c:pt>
                <c:pt idx="142">
                  <c:v>-73.797077000000002</c:v>
                </c:pt>
                <c:pt idx="143">
                  <c:v>-73.761818000000005</c:v>
                </c:pt>
                <c:pt idx="144">
                  <c:v>-73.715864999999994</c:v>
                </c:pt>
                <c:pt idx="145">
                  <c:v>-73.674064000000001</c:v>
                </c:pt>
                <c:pt idx="146">
                  <c:v>-73.638807999999997</c:v>
                </c:pt>
                <c:pt idx="147">
                  <c:v>-73.604540999999998</c:v>
                </c:pt>
                <c:pt idx="148">
                  <c:v>-73.549619000000007</c:v>
                </c:pt>
                <c:pt idx="149">
                  <c:v>-73.519084000000007</c:v>
                </c:pt>
                <c:pt idx="150">
                  <c:v>-73.487333000000007</c:v>
                </c:pt>
                <c:pt idx="151">
                  <c:v>-73.451235999999994</c:v>
                </c:pt>
                <c:pt idx="152">
                  <c:v>-73.408364000000006</c:v>
                </c:pt>
                <c:pt idx="153">
                  <c:v>-73.369951</c:v>
                </c:pt>
                <c:pt idx="154">
                  <c:v>-73.330071000000004</c:v>
                </c:pt>
                <c:pt idx="155">
                  <c:v>-73.298416000000003</c:v>
                </c:pt>
                <c:pt idx="156">
                  <c:v>-73.266048999999995</c:v>
                </c:pt>
                <c:pt idx="157">
                  <c:v>-73.223213999999999</c:v>
                </c:pt>
                <c:pt idx="158">
                  <c:v>-73.198697999999993</c:v>
                </c:pt>
                <c:pt idx="159">
                  <c:v>-73.171867000000006</c:v>
                </c:pt>
                <c:pt idx="160">
                  <c:v>-73.141806000000003</c:v>
                </c:pt>
                <c:pt idx="161">
                  <c:v>-73.112271000000007</c:v>
                </c:pt>
                <c:pt idx="162">
                  <c:v>-73.075237000000001</c:v>
                </c:pt>
                <c:pt idx="163">
                  <c:v>-73.033123000000003</c:v>
                </c:pt>
                <c:pt idx="164">
                  <c:v>-72.990970000000004</c:v>
                </c:pt>
                <c:pt idx="165">
                  <c:v>-72.948913000000005</c:v>
                </c:pt>
                <c:pt idx="166">
                  <c:v>-72.906304000000006</c:v>
                </c:pt>
                <c:pt idx="167">
                  <c:v>-72.868392999999998</c:v>
                </c:pt>
                <c:pt idx="168">
                  <c:v>-72.833473999999995</c:v>
                </c:pt>
                <c:pt idx="169">
                  <c:v>-72.800597999999994</c:v>
                </c:pt>
                <c:pt idx="170">
                  <c:v>-72.770049999999998</c:v>
                </c:pt>
                <c:pt idx="171">
                  <c:v>-72.736956000000006</c:v>
                </c:pt>
                <c:pt idx="172">
                  <c:v>-72.709351999999996</c:v>
                </c:pt>
                <c:pt idx="173">
                  <c:v>-72.673601000000005</c:v>
                </c:pt>
                <c:pt idx="174">
                  <c:v>-72.640443000000005</c:v>
                </c:pt>
                <c:pt idx="175">
                  <c:v>-72.606917999999993</c:v>
                </c:pt>
                <c:pt idx="176">
                  <c:v>-72.558814999999996</c:v>
                </c:pt>
                <c:pt idx="177">
                  <c:v>-72.526636999999994</c:v>
                </c:pt>
                <c:pt idx="178">
                  <c:v>-72.495915999999994</c:v>
                </c:pt>
                <c:pt idx="179">
                  <c:v>-72.455105000000003</c:v>
                </c:pt>
                <c:pt idx="180">
                  <c:v>-72.419584999999998</c:v>
                </c:pt>
                <c:pt idx="181">
                  <c:v>-72.385361000000003</c:v>
                </c:pt>
                <c:pt idx="182">
                  <c:v>-72.344748999999993</c:v>
                </c:pt>
                <c:pt idx="183">
                  <c:v>-72.311532</c:v>
                </c:pt>
                <c:pt idx="184">
                  <c:v>-72.282487000000003</c:v>
                </c:pt>
                <c:pt idx="185">
                  <c:v>-72.252307000000002</c:v>
                </c:pt>
                <c:pt idx="186">
                  <c:v>-72.211529999999996</c:v>
                </c:pt>
                <c:pt idx="187">
                  <c:v>-72.181115000000005</c:v>
                </c:pt>
                <c:pt idx="188">
                  <c:v>-72.144279999999995</c:v>
                </c:pt>
                <c:pt idx="189">
                  <c:v>-72.113079999999997</c:v>
                </c:pt>
                <c:pt idx="190">
                  <c:v>-72.080983000000003</c:v>
                </c:pt>
                <c:pt idx="191">
                  <c:v>-72.036096999999998</c:v>
                </c:pt>
                <c:pt idx="192">
                  <c:v>-72.006693999999996</c:v>
                </c:pt>
                <c:pt idx="193">
                  <c:v>-71.972183999999999</c:v>
                </c:pt>
                <c:pt idx="194">
                  <c:v>-71.943196999999998</c:v>
                </c:pt>
                <c:pt idx="195">
                  <c:v>-71.912555999999995</c:v>
                </c:pt>
                <c:pt idx="196">
                  <c:v>-71.871554000000003</c:v>
                </c:pt>
                <c:pt idx="197">
                  <c:v>-71.834090000000003</c:v>
                </c:pt>
                <c:pt idx="198">
                  <c:v>-71.797470000000004</c:v>
                </c:pt>
                <c:pt idx="199">
                  <c:v>-71.764037999999999</c:v>
                </c:pt>
                <c:pt idx="200">
                  <c:v>-71.729574</c:v>
                </c:pt>
                <c:pt idx="201">
                  <c:v>-71.698772000000005</c:v>
                </c:pt>
                <c:pt idx="202">
                  <c:v>-71.663368000000006</c:v>
                </c:pt>
                <c:pt idx="203">
                  <c:v>-71.639775999999998</c:v>
                </c:pt>
                <c:pt idx="204">
                  <c:v>-71.610178000000005</c:v>
                </c:pt>
                <c:pt idx="205">
                  <c:v>-71.578197000000003</c:v>
                </c:pt>
                <c:pt idx="206">
                  <c:v>-71.551540000000003</c:v>
                </c:pt>
                <c:pt idx="207">
                  <c:v>-71.524429999999995</c:v>
                </c:pt>
                <c:pt idx="208">
                  <c:v>-71.496290000000002</c:v>
                </c:pt>
                <c:pt idx="209">
                  <c:v>-71.457806000000005</c:v>
                </c:pt>
                <c:pt idx="210">
                  <c:v>-71.425521000000003</c:v>
                </c:pt>
                <c:pt idx="211">
                  <c:v>-71.397615000000002</c:v>
                </c:pt>
                <c:pt idx="212">
                  <c:v>-71.364977999999994</c:v>
                </c:pt>
                <c:pt idx="213">
                  <c:v>-71.332545999999994</c:v>
                </c:pt>
                <c:pt idx="214">
                  <c:v>-71.295700999999994</c:v>
                </c:pt>
                <c:pt idx="215">
                  <c:v>-71.262998999999994</c:v>
                </c:pt>
                <c:pt idx="216">
                  <c:v>-71.228943999999998</c:v>
                </c:pt>
                <c:pt idx="217">
                  <c:v>-71.202939000000001</c:v>
                </c:pt>
                <c:pt idx="218">
                  <c:v>-71.175708</c:v>
                </c:pt>
                <c:pt idx="219">
                  <c:v>-71.141177999999996</c:v>
                </c:pt>
                <c:pt idx="220">
                  <c:v>-71.110149000000007</c:v>
                </c:pt>
                <c:pt idx="221">
                  <c:v>-71.069106000000005</c:v>
                </c:pt>
                <c:pt idx="222">
                  <c:v>-71.034485000000004</c:v>
                </c:pt>
                <c:pt idx="223">
                  <c:v>-71.006782000000001</c:v>
                </c:pt>
                <c:pt idx="224">
                  <c:v>-70.984793999999994</c:v>
                </c:pt>
                <c:pt idx="225">
                  <c:v>-70.948311000000004</c:v>
                </c:pt>
                <c:pt idx="226">
                  <c:v>-70.916887000000003</c:v>
                </c:pt>
                <c:pt idx="227">
                  <c:v>-70.890309999999999</c:v>
                </c:pt>
                <c:pt idx="228">
                  <c:v>-70.859573999999995</c:v>
                </c:pt>
                <c:pt idx="229">
                  <c:v>-70.825379999999996</c:v>
                </c:pt>
                <c:pt idx="230">
                  <c:v>-70.782730000000001</c:v>
                </c:pt>
                <c:pt idx="231">
                  <c:v>-70.748777000000004</c:v>
                </c:pt>
                <c:pt idx="232">
                  <c:v>-70.709479999999999</c:v>
                </c:pt>
                <c:pt idx="233">
                  <c:v>-70.681438</c:v>
                </c:pt>
                <c:pt idx="234">
                  <c:v>-70.649771999999999</c:v>
                </c:pt>
                <c:pt idx="235">
                  <c:v>-70.613988000000006</c:v>
                </c:pt>
                <c:pt idx="236">
                  <c:v>-70.591344000000007</c:v>
                </c:pt>
                <c:pt idx="237">
                  <c:v>-70.565862999999993</c:v>
                </c:pt>
                <c:pt idx="238">
                  <c:v>-70.532719999999998</c:v>
                </c:pt>
                <c:pt idx="239">
                  <c:v>-70.508598000000006</c:v>
                </c:pt>
                <c:pt idx="240">
                  <c:v>-70.469237000000007</c:v>
                </c:pt>
                <c:pt idx="241">
                  <c:v>-70.442133999999996</c:v>
                </c:pt>
                <c:pt idx="242">
                  <c:v>-70.408056000000002</c:v>
                </c:pt>
                <c:pt idx="243">
                  <c:v>-70.383607999999995</c:v>
                </c:pt>
                <c:pt idx="244">
                  <c:v>-70.350830000000002</c:v>
                </c:pt>
                <c:pt idx="245">
                  <c:v>-70.313584000000006</c:v>
                </c:pt>
                <c:pt idx="246">
                  <c:v>-70.270394999999994</c:v>
                </c:pt>
                <c:pt idx="247">
                  <c:v>-70.229211000000006</c:v>
                </c:pt>
                <c:pt idx="248">
                  <c:v>-70.185654</c:v>
                </c:pt>
                <c:pt idx="249">
                  <c:v>-70.149412999999996</c:v>
                </c:pt>
                <c:pt idx="250">
                  <c:v>-70.114452999999997</c:v>
                </c:pt>
                <c:pt idx="251">
                  <c:v>-70.089595000000003</c:v>
                </c:pt>
                <c:pt idx="252">
                  <c:v>-70.064456000000007</c:v>
                </c:pt>
                <c:pt idx="253">
                  <c:v>-70.023978999999997</c:v>
                </c:pt>
                <c:pt idx="254">
                  <c:v>-69.995596000000006</c:v>
                </c:pt>
                <c:pt idx="255">
                  <c:v>-69.963755000000006</c:v>
                </c:pt>
                <c:pt idx="256">
                  <c:v>-69.933186000000006</c:v>
                </c:pt>
                <c:pt idx="257">
                  <c:v>-69.907122999999999</c:v>
                </c:pt>
                <c:pt idx="258">
                  <c:v>-69.875158999999996</c:v>
                </c:pt>
                <c:pt idx="259">
                  <c:v>-69.844453999999999</c:v>
                </c:pt>
                <c:pt idx="260">
                  <c:v>-69.812899000000002</c:v>
                </c:pt>
                <c:pt idx="261">
                  <c:v>-69.784588999999997</c:v>
                </c:pt>
                <c:pt idx="262">
                  <c:v>-69.763802999999996</c:v>
                </c:pt>
                <c:pt idx="263">
                  <c:v>-69.728716000000006</c:v>
                </c:pt>
                <c:pt idx="264">
                  <c:v>-69.693314999999998</c:v>
                </c:pt>
                <c:pt idx="265">
                  <c:v>-69.666927999999999</c:v>
                </c:pt>
                <c:pt idx="266">
                  <c:v>-69.634963999999997</c:v>
                </c:pt>
                <c:pt idx="267">
                  <c:v>-69.598102999999995</c:v>
                </c:pt>
                <c:pt idx="268">
                  <c:v>-69.571696000000003</c:v>
                </c:pt>
                <c:pt idx="269">
                  <c:v>-69.541452000000007</c:v>
                </c:pt>
                <c:pt idx="270">
                  <c:v>-69.506214999999997</c:v>
                </c:pt>
                <c:pt idx="271">
                  <c:v>-69.482546999999997</c:v>
                </c:pt>
                <c:pt idx="272">
                  <c:v>-69.447182999999995</c:v>
                </c:pt>
                <c:pt idx="273">
                  <c:v>-69.422737999999995</c:v>
                </c:pt>
                <c:pt idx="274">
                  <c:v>-69.390235000000004</c:v>
                </c:pt>
                <c:pt idx="275">
                  <c:v>-69.358868000000001</c:v>
                </c:pt>
                <c:pt idx="276">
                  <c:v>-69.327894000000001</c:v>
                </c:pt>
                <c:pt idx="277">
                  <c:v>-69.301210999999995</c:v>
                </c:pt>
                <c:pt idx="278">
                  <c:v>-69.281729999999996</c:v>
                </c:pt>
                <c:pt idx="279">
                  <c:v>-69.259945000000002</c:v>
                </c:pt>
                <c:pt idx="280">
                  <c:v>-69.234683000000004</c:v>
                </c:pt>
                <c:pt idx="281">
                  <c:v>-69.201669999999993</c:v>
                </c:pt>
                <c:pt idx="282">
                  <c:v>-69.159661999999997</c:v>
                </c:pt>
                <c:pt idx="283">
                  <c:v>-69.118664999999993</c:v>
                </c:pt>
                <c:pt idx="284">
                  <c:v>-69.087288999999998</c:v>
                </c:pt>
                <c:pt idx="285">
                  <c:v>-69.054946999999999</c:v>
                </c:pt>
                <c:pt idx="286">
                  <c:v>-69.023075000000006</c:v>
                </c:pt>
                <c:pt idx="287">
                  <c:v>-68.986675000000005</c:v>
                </c:pt>
                <c:pt idx="288">
                  <c:v>-68.960313999999997</c:v>
                </c:pt>
                <c:pt idx="289">
                  <c:v>-68.934027999999998</c:v>
                </c:pt>
                <c:pt idx="290">
                  <c:v>-68.900998000000001</c:v>
                </c:pt>
                <c:pt idx="291">
                  <c:v>-68.874309999999994</c:v>
                </c:pt>
                <c:pt idx="292">
                  <c:v>-68.846113000000003</c:v>
                </c:pt>
                <c:pt idx="293">
                  <c:v>-68.819086999999996</c:v>
                </c:pt>
                <c:pt idx="294">
                  <c:v>-68.790702999999993</c:v>
                </c:pt>
                <c:pt idx="295">
                  <c:v>-68.762052999999995</c:v>
                </c:pt>
                <c:pt idx="296">
                  <c:v>-68.721547999999999</c:v>
                </c:pt>
                <c:pt idx="297">
                  <c:v>-68.695907000000005</c:v>
                </c:pt>
                <c:pt idx="298">
                  <c:v>-68.663432</c:v>
                </c:pt>
                <c:pt idx="299">
                  <c:v>-68.631275000000002</c:v>
                </c:pt>
                <c:pt idx="300">
                  <c:v>-68.606182000000004</c:v>
                </c:pt>
                <c:pt idx="301">
                  <c:v>-68.568950999999998</c:v>
                </c:pt>
                <c:pt idx="302">
                  <c:v>-68.538211000000004</c:v>
                </c:pt>
                <c:pt idx="303">
                  <c:v>-68.505463000000006</c:v>
                </c:pt>
                <c:pt idx="304">
                  <c:v>-68.473849000000001</c:v>
                </c:pt>
                <c:pt idx="305">
                  <c:v>-68.431349999999995</c:v>
                </c:pt>
                <c:pt idx="306">
                  <c:v>-68.402742000000003</c:v>
                </c:pt>
                <c:pt idx="307">
                  <c:v>-68.378742000000003</c:v>
                </c:pt>
                <c:pt idx="308">
                  <c:v>-68.353030000000004</c:v>
                </c:pt>
                <c:pt idx="309">
                  <c:v>-68.319091</c:v>
                </c:pt>
                <c:pt idx="310">
                  <c:v>-68.288870000000003</c:v>
                </c:pt>
                <c:pt idx="311">
                  <c:v>-68.262567000000004</c:v>
                </c:pt>
                <c:pt idx="312">
                  <c:v>-68.235510000000005</c:v>
                </c:pt>
                <c:pt idx="313">
                  <c:v>-68.209345999999996</c:v>
                </c:pt>
                <c:pt idx="314">
                  <c:v>-68.181167000000002</c:v>
                </c:pt>
                <c:pt idx="315">
                  <c:v>-68.152797000000007</c:v>
                </c:pt>
                <c:pt idx="316">
                  <c:v>-68.128568999999999</c:v>
                </c:pt>
                <c:pt idx="317">
                  <c:v>-68.095573000000002</c:v>
                </c:pt>
                <c:pt idx="318">
                  <c:v>-68.067779000000002</c:v>
                </c:pt>
                <c:pt idx="319">
                  <c:v>-68.033697000000004</c:v>
                </c:pt>
                <c:pt idx="320">
                  <c:v>-68.001655</c:v>
                </c:pt>
                <c:pt idx="321">
                  <c:v>-67.978554000000003</c:v>
                </c:pt>
                <c:pt idx="322">
                  <c:v>-67.948036000000002</c:v>
                </c:pt>
                <c:pt idx="323">
                  <c:v>-67.911627999999993</c:v>
                </c:pt>
                <c:pt idx="324">
                  <c:v>-67.877452000000005</c:v>
                </c:pt>
                <c:pt idx="325">
                  <c:v>-67.846513999999999</c:v>
                </c:pt>
                <c:pt idx="326">
                  <c:v>-67.815347000000003</c:v>
                </c:pt>
                <c:pt idx="327">
                  <c:v>-67.785132000000004</c:v>
                </c:pt>
                <c:pt idx="328">
                  <c:v>-67.755384000000006</c:v>
                </c:pt>
                <c:pt idx="329">
                  <c:v>-67.731266000000005</c:v>
                </c:pt>
                <c:pt idx="330">
                  <c:v>-67.706113999999999</c:v>
                </c:pt>
                <c:pt idx="331">
                  <c:v>-67.673950000000005</c:v>
                </c:pt>
                <c:pt idx="332">
                  <c:v>-67.637720000000002</c:v>
                </c:pt>
                <c:pt idx="333">
                  <c:v>-67.602564000000001</c:v>
                </c:pt>
                <c:pt idx="334">
                  <c:v>-67.571731</c:v>
                </c:pt>
                <c:pt idx="335">
                  <c:v>-67.554258000000004</c:v>
                </c:pt>
                <c:pt idx="336">
                  <c:v>-67.528499999999994</c:v>
                </c:pt>
                <c:pt idx="337">
                  <c:v>-67.497223000000005</c:v>
                </c:pt>
                <c:pt idx="338">
                  <c:v>-67.467304999999996</c:v>
                </c:pt>
                <c:pt idx="339">
                  <c:v>-67.443940999999995</c:v>
                </c:pt>
                <c:pt idx="340">
                  <c:v>-67.404007000000007</c:v>
                </c:pt>
                <c:pt idx="341">
                  <c:v>-67.370788000000005</c:v>
                </c:pt>
                <c:pt idx="342">
                  <c:v>-67.343711999999996</c:v>
                </c:pt>
                <c:pt idx="343">
                  <c:v>-67.321821999999997</c:v>
                </c:pt>
                <c:pt idx="344">
                  <c:v>-67.301220000000001</c:v>
                </c:pt>
                <c:pt idx="345">
                  <c:v>-67.274479999999997</c:v>
                </c:pt>
                <c:pt idx="346">
                  <c:v>-67.245659000000003</c:v>
                </c:pt>
                <c:pt idx="347">
                  <c:v>-67.206480999999997</c:v>
                </c:pt>
                <c:pt idx="348">
                  <c:v>-67.174717000000001</c:v>
                </c:pt>
                <c:pt idx="349">
                  <c:v>-67.149973000000003</c:v>
                </c:pt>
                <c:pt idx="350">
                  <c:v>-67.119535999999997</c:v>
                </c:pt>
                <c:pt idx="351">
                  <c:v>-67.087582999999995</c:v>
                </c:pt>
                <c:pt idx="352">
                  <c:v>-67.053068999999994</c:v>
                </c:pt>
                <c:pt idx="353">
                  <c:v>-67.020416999999995</c:v>
                </c:pt>
                <c:pt idx="354">
                  <c:v>-66.990018000000006</c:v>
                </c:pt>
                <c:pt idx="355">
                  <c:v>-66.964963999999995</c:v>
                </c:pt>
                <c:pt idx="356">
                  <c:v>-66.934128999999999</c:v>
                </c:pt>
                <c:pt idx="357">
                  <c:v>-66.902214000000001</c:v>
                </c:pt>
                <c:pt idx="358">
                  <c:v>-66.874279000000001</c:v>
                </c:pt>
                <c:pt idx="359">
                  <c:v>-66.835121000000001</c:v>
                </c:pt>
                <c:pt idx="360">
                  <c:v>-66.806855999999996</c:v>
                </c:pt>
                <c:pt idx="361">
                  <c:v>-66.774309000000002</c:v>
                </c:pt>
                <c:pt idx="362">
                  <c:v>-66.748154999999997</c:v>
                </c:pt>
                <c:pt idx="363">
                  <c:v>-66.721354000000005</c:v>
                </c:pt>
                <c:pt idx="364">
                  <c:v>-66.690034999999995</c:v>
                </c:pt>
                <c:pt idx="365">
                  <c:v>-66.649411000000001</c:v>
                </c:pt>
                <c:pt idx="366">
                  <c:v>-66.612864999999999</c:v>
                </c:pt>
                <c:pt idx="367">
                  <c:v>-66.583280000000002</c:v>
                </c:pt>
                <c:pt idx="368">
                  <c:v>-66.545659000000001</c:v>
                </c:pt>
                <c:pt idx="369">
                  <c:v>-66.518127000000007</c:v>
                </c:pt>
                <c:pt idx="370">
                  <c:v>-66.489773</c:v>
                </c:pt>
                <c:pt idx="371">
                  <c:v>-66.471295999999995</c:v>
                </c:pt>
                <c:pt idx="372">
                  <c:v>-66.426080999999996</c:v>
                </c:pt>
                <c:pt idx="373">
                  <c:v>-66.399440999999996</c:v>
                </c:pt>
                <c:pt idx="374">
                  <c:v>-66.364266999999998</c:v>
                </c:pt>
                <c:pt idx="375">
                  <c:v>-66.334463</c:v>
                </c:pt>
                <c:pt idx="376">
                  <c:v>-66.299610000000001</c:v>
                </c:pt>
                <c:pt idx="377">
                  <c:v>-66.274184000000005</c:v>
                </c:pt>
                <c:pt idx="378">
                  <c:v>-66.249041000000005</c:v>
                </c:pt>
                <c:pt idx="379">
                  <c:v>-66.214757000000006</c:v>
                </c:pt>
                <c:pt idx="380">
                  <c:v>-66.183341999999996</c:v>
                </c:pt>
                <c:pt idx="381">
                  <c:v>-66.153109000000001</c:v>
                </c:pt>
                <c:pt idx="382">
                  <c:v>-66.121556999999996</c:v>
                </c:pt>
                <c:pt idx="383">
                  <c:v>-66.088245999999998</c:v>
                </c:pt>
                <c:pt idx="384">
                  <c:v>-66.060631000000001</c:v>
                </c:pt>
                <c:pt idx="385">
                  <c:v>-66.020792999999998</c:v>
                </c:pt>
                <c:pt idx="386">
                  <c:v>-65.971919999999997</c:v>
                </c:pt>
                <c:pt idx="387">
                  <c:v>-65.942850000000007</c:v>
                </c:pt>
                <c:pt idx="388">
                  <c:v>-65.913876999999999</c:v>
                </c:pt>
                <c:pt idx="389">
                  <c:v>-65.878690000000006</c:v>
                </c:pt>
                <c:pt idx="390">
                  <c:v>-65.849812999999997</c:v>
                </c:pt>
                <c:pt idx="391">
                  <c:v>-65.799628999999996</c:v>
                </c:pt>
                <c:pt idx="392">
                  <c:v>-65.756017</c:v>
                </c:pt>
                <c:pt idx="393">
                  <c:v>-65.708673000000005</c:v>
                </c:pt>
                <c:pt idx="394">
                  <c:v>-65.667343000000002</c:v>
                </c:pt>
                <c:pt idx="395">
                  <c:v>-65.628730000000004</c:v>
                </c:pt>
                <c:pt idx="396">
                  <c:v>-65.600453000000002</c:v>
                </c:pt>
                <c:pt idx="397">
                  <c:v>-65.571873999999994</c:v>
                </c:pt>
                <c:pt idx="398">
                  <c:v>-65.534621999999999</c:v>
                </c:pt>
                <c:pt idx="399">
                  <c:v>-65.507776000000007</c:v>
                </c:pt>
                <c:pt idx="400">
                  <c:v>-65.466676000000007</c:v>
                </c:pt>
                <c:pt idx="401">
                  <c:v>-65.439909</c:v>
                </c:pt>
                <c:pt idx="402">
                  <c:v>-65.402524</c:v>
                </c:pt>
                <c:pt idx="403">
                  <c:v>-65.363791000000006</c:v>
                </c:pt>
                <c:pt idx="404">
                  <c:v>-65.326350000000005</c:v>
                </c:pt>
                <c:pt idx="405">
                  <c:v>-65.297307000000004</c:v>
                </c:pt>
                <c:pt idx="406">
                  <c:v>-65.260531</c:v>
                </c:pt>
                <c:pt idx="407">
                  <c:v>-65.210407000000004</c:v>
                </c:pt>
                <c:pt idx="408">
                  <c:v>-65.183068000000006</c:v>
                </c:pt>
                <c:pt idx="409">
                  <c:v>-65.153013000000001</c:v>
                </c:pt>
                <c:pt idx="410">
                  <c:v>-65.127549000000002</c:v>
                </c:pt>
                <c:pt idx="411">
                  <c:v>-65.100064000000003</c:v>
                </c:pt>
                <c:pt idx="412">
                  <c:v>-65.065214999999995</c:v>
                </c:pt>
                <c:pt idx="413">
                  <c:v>-65.037636000000006</c:v>
                </c:pt>
                <c:pt idx="414">
                  <c:v>-65.004078000000007</c:v>
                </c:pt>
                <c:pt idx="415">
                  <c:v>-64.965486999999996</c:v>
                </c:pt>
                <c:pt idx="416">
                  <c:v>-64.931880000000007</c:v>
                </c:pt>
                <c:pt idx="417">
                  <c:v>-64.894186000000005</c:v>
                </c:pt>
                <c:pt idx="418">
                  <c:v>-64.862336999999997</c:v>
                </c:pt>
                <c:pt idx="419">
                  <c:v>-64.830073999999996</c:v>
                </c:pt>
                <c:pt idx="420">
                  <c:v>-64.792800999999997</c:v>
                </c:pt>
                <c:pt idx="421">
                  <c:v>-64.760542000000001</c:v>
                </c:pt>
                <c:pt idx="422">
                  <c:v>-64.725913000000006</c:v>
                </c:pt>
                <c:pt idx="423">
                  <c:v>-64.693325000000002</c:v>
                </c:pt>
                <c:pt idx="424">
                  <c:v>-64.658608000000001</c:v>
                </c:pt>
                <c:pt idx="425">
                  <c:v>-64.629874000000001</c:v>
                </c:pt>
                <c:pt idx="426">
                  <c:v>-64.599829</c:v>
                </c:pt>
                <c:pt idx="427">
                  <c:v>-64.573542000000003</c:v>
                </c:pt>
                <c:pt idx="428">
                  <c:v>-64.534053</c:v>
                </c:pt>
                <c:pt idx="429">
                  <c:v>-64.497879999999995</c:v>
                </c:pt>
                <c:pt idx="430">
                  <c:v>-64.470982000000006</c:v>
                </c:pt>
                <c:pt idx="431">
                  <c:v>-64.443710999999993</c:v>
                </c:pt>
                <c:pt idx="432">
                  <c:v>-64.413409999999999</c:v>
                </c:pt>
                <c:pt idx="433">
                  <c:v>-64.367925</c:v>
                </c:pt>
                <c:pt idx="434">
                  <c:v>-64.335763999999998</c:v>
                </c:pt>
                <c:pt idx="435">
                  <c:v>-64.305837999999994</c:v>
                </c:pt>
                <c:pt idx="436">
                  <c:v>-64.265433000000002</c:v>
                </c:pt>
                <c:pt idx="437">
                  <c:v>-64.224113000000003</c:v>
                </c:pt>
                <c:pt idx="438">
                  <c:v>-64.190168999999997</c:v>
                </c:pt>
                <c:pt idx="439">
                  <c:v>-64.151233000000005</c:v>
                </c:pt>
                <c:pt idx="440">
                  <c:v>-64.115409</c:v>
                </c:pt>
                <c:pt idx="441">
                  <c:v>-64.093817999999999</c:v>
                </c:pt>
                <c:pt idx="442">
                  <c:v>-64.063597000000001</c:v>
                </c:pt>
                <c:pt idx="443">
                  <c:v>-64.038076000000004</c:v>
                </c:pt>
                <c:pt idx="444">
                  <c:v>-64.004205999999996</c:v>
                </c:pt>
                <c:pt idx="445">
                  <c:v>-63.947110000000002</c:v>
                </c:pt>
                <c:pt idx="446">
                  <c:v>-63.907330999999999</c:v>
                </c:pt>
                <c:pt idx="447">
                  <c:v>-63.875563</c:v>
                </c:pt>
                <c:pt idx="448">
                  <c:v>-63.835335000000001</c:v>
                </c:pt>
                <c:pt idx="449">
                  <c:v>-63.803615999999998</c:v>
                </c:pt>
                <c:pt idx="450">
                  <c:v>-63.766565</c:v>
                </c:pt>
                <c:pt idx="451">
                  <c:v>-63.726081000000001</c:v>
                </c:pt>
                <c:pt idx="452">
                  <c:v>-63.696835</c:v>
                </c:pt>
                <c:pt idx="453">
                  <c:v>-63.659395000000004</c:v>
                </c:pt>
                <c:pt idx="454">
                  <c:v>-63.628528000000003</c:v>
                </c:pt>
                <c:pt idx="455">
                  <c:v>-63.601430000000001</c:v>
                </c:pt>
                <c:pt idx="456">
                  <c:v>-63.560426999999997</c:v>
                </c:pt>
                <c:pt idx="457">
                  <c:v>-63.531253</c:v>
                </c:pt>
                <c:pt idx="458">
                  <c:v>-63.488861999999997</c:v>
                </c:pt>
                <c:pt idx="459">
                  <c:v>-63.446631000000004</c:v>
                </c:pt>
                <c:pt idx="460">
                  <c:v>-63.397945999999997</c:v>
                </c:pt>
                <c:pt idx="461">
                  <c:v>-63.356296</c:v>
                </c:pt>
                <c:pt idx="462">
                  <c:v>-63.323815000000003</c:v>
                </c:pt>
                <c:pt idx="463">
                  <c:v>-63.283887</c:v>
                </c:pt>
                <c:pt idx="464">
                  <c:v>-63.24371</c:v>
                </c:pt>
                <c:pt idx="465">
                  <c:v>-63.199061</c:v>
                </c:pt>
                <c:pt idx="466">
                  <c:v>-63.162545999999999</c:v>
                </c:pt>
                <c:pt idx="467">
                  <c:v>-63.129930999999999</c:v>
                </c:pt>
                <c:pt idx="468">
                  <c:v>-63.093789999999998</c:v>
                </c:pt>
                <c:pt idx="469">
                  <c:v>-63.053598999999998</c:v>
                </c:pt>
                <c:pt idx="470">
                  <c:v>-63.017344000000001</c:v>
                </c:pt>
                <c:pt idx="471">
                  <c:v>-62.976590000000002</c:v>
                </c:pt>
                <c:pt idx="472">
                  <c:v>-62.933857000000003</c:v>
                </c:pt>
                <c:pt idx="473">
                  <c:v>-62.900475999999998</c:v>
                </c:pt>
                <c:pt idx="474">
                  <c:v>-62.865696999999997</c:v>
                </c:pt>
                <c:pt idx="475">
                  <c:v>-62.819249999999997</c:v>
                </c:pt>
                <c:pt idx="476">
                  <c:v>-62.776181999999999</c:v>
                </c:pt>
                <c:pt idx="477">
                  <c:v>-62.7423</c:v>
                </c:pt>
                <c:pt idx="478">
                  <c:v>-62.712243000000001</c:v>
                </c:pt>
                <c:pt idx="479">
                  <c:v>-62.673540000000003</c:v>
                </c:pt>
                <c:pt idx="480">
                  <c:v>-62.629899999999999</c:v>
                </c:pt>
                <c:pt idx="481">
                  <c:v>-62.603107000000001</c:v>
                </c:pt>
                <c:pt idx="482">
                  <c:v>-62.575767999999997</c:v>
                </c:pt>
                <c:pt idx="483">
                  <c:v>-62.542039000000003</c:v>
                </c:pt>
                <c:pt idx="484">
                  <c:v>-62.500515999999998</c:v>
                </c:pt>
                <c:pt idx="485">
                  <c:v>-62.462293000000003</c:v>
                </c:pt>
                <c:pt idx="486">
                  <c:v>-62.426166000000002</c:v>
                </c:pt>
                <c:pt idx="487">
                  <c:v>-62.401674999999997</c:v>
                </c:pt>
                <c:pt idx="488">
                  <c:v>-62.365445999999999</c:v>
                </c:pt>
                <c:pt idx="489">
                  <c:v>-62.335189</c:v>
                </c:pt>
                <c:pt idx="490">
                  <c:v>-62.295893</c:v>
                </c:pt>
                <c:pt idx="491">
                  <c:v>-62.265659999999997</c:v>
                </c:pt>
                <c:pt idx="492">
                  <c:v>-62.234009999999998</c:v>
                </c:pt>
                <c:pt idx="493">
                  <c:v>-62.189528000000003</c:v>
                </c:pt>
                <c:pt idx="494">
                  <c:v>-62.149977999999997</c:v>
                </c:pt>
                <c:pt idx="495">
                  <c:v>-62.121930999999996</c:v>
                </c:pt>
                <c:pt idx="496">
                  <c:v>-62.091490999999998</c:v>
                </c:pt>
                <c:pt idx="497">
                  <c:v>-62.044066000000001</c:v>
                </c:pt>
                <c:pt idx="498">
                  <c:v>-62.006853</c:v>
                </c:pt>
                <c:pt idx="499">
                  <c:v>-61.966028000000001</c:v>
                </c:pt>
                <c:pt idx="500">
                  <c:v>-61.928821999999997</c:v>
                </c:pt>
                <c:pt idx="501">
                  <c:v>-61.88796</c:v>
                </c:pt>
                <c:pt idx="502">
                  <c:v>-61.8553</c:v>
                </c:pt>
                <c:pt idx="503">
                  <c:v>-61.822952999999998</c:v>
                </c:pt>
                <c:pt idx="504">
                  <c:v>-61.778351000000001</c:v>
                </c:pt>
                <c:pt idx="505">
                  <c:v>-61.735574999999997</c:v>
                </c:pt>
                <c:pt idx="506">
                  <c:v>-61.705931999999997</c:v>
                </c:pt>
                <c:pt idx="507">
                  <c:v>-61.656618999999999</c:v>
                </c:pt>
                <c:pt idx="508">
                  <c:v>-61.622585000000001</c:v>
                </c:pt>
                <c:pt idx="509">
                  <c:v>-61.578558000000001</c:v>
                </c:pt>
                <c:pt idx="510">
                  <c:v>-61.537320000000001</c:v>
                </c:pt>
                <c:pt idx="511">
                  <c:v>-61.511167</c:v>
                </c:pt>
                <c:pt idx="512">
                  <c:v>-61.472109000000003</c:v>
                </c:pt>
                <c:pt idx="513">
                  <c:v>-61.433813999999998</c:v>
                </c:pt>
                <c:pt idx="514">
                  <c:v>-61.398392000000001</c:v>
                </c:pt>
                <c:pt idx="515">
                  <c:v>-61.361789999999999</c:v>
                </c:pt>
                <c:pt idx="516">
                  <c:v>-61.320813999999999</c:v>
                </c:pt>
                <c:pt idx="517">
                  <c:v>-61.274813000000002</c:v>
                </c:pt>
                <c:pt idx="518">
                  <c:v>-61.229709999999997</c:v>
                </c:pt>
                <c:pt idx="519">
                  <c:v>-61.183365999999999</c:v>
                </c:pt>
                <c:pt idx="520">
                  <c:v>-61.151316999999999</c:v>
                </c:pt>
                <c:pt idx="521">
                  <c:v>-61.111109999999996</c:v>
                </c:pt>
                <c:pt idx="522">
                  <c:v>-61.056429999999999</c:v>
                </c:pt>
                <c:pt idx="523">
                  <c:v>-61.024475000000002</c:v>
                </c:pt>
                <c:pt idx="524">
                  <c:v>-60.996930999999996</c:v>
                </c:pt>
                <c:pt idx="525">
                  <c:v>-60.950890999999999</c:v>
                </c:pt>
                <c:pt idx="526">
                  <c:v>-60.915945000000001</c:v>
                </c:pt>
                <c:pt idx="527">
                  <c:v>-60.876961000000001</c:v>
                </c:pt>
                <c:pt idx="528">
                  <c:v>-60.837221999999997</c:v>
                </c:pt>
                <c:pt idx="529">
                  <c:v>-60.803697</c:v>
                </c:pt>
                <c:pt idx="530">
                  <c:v>-60.755119000000001</c:v>
                </c:pt>
                <c:pt idx="531">
                  <c:v>-60.713267000000002</c:v>
                </c:pt>
                <c:pt idx="532">
                  <c:v>-60.66845</c:v>
                </c:pt>
                <c:pt idx="533">
                  <c:v>-60.639496000000001</c:v>
                </c:pt>
                <c:pt idx="534">
                  <c:v>-60.600475000000003</c:v>
                </c:pt>
                <c:pt idx="535">
                  <c:v>-60.560851</c:v>
                </c:pt>
                <c:pt idx="536">
                  <c:v>-60.521270999999999</c:v>
                </c:pt>
                <c:pt idx="537">
                  <c:v>-60.495339000000001</c:v>
                </c:pt>
                <c:pt idx="538">
                  <c:v>-60.452786000000003</c:v>
                </c:pt>
                <c:pt idx="539">
                  <c:v>-60.406174999999998</c:v>
                </c:pt>
                <c:pt idx="540">
                  <c:v>-60.366045</c:v>
                </c:pt>
                <c:pt idx="541">
                  <c:v>-60.327398000000002</c:v>
                </c:pt>
                <c:pt idx="542">
                  <c:v>-60.279483999999997</c:v>
                </c:pt>
                <c:pt idx="543">
                  <c:v>-60.228371000000003</c:v>
                </c:pt>
                <c:pt idx="544">
                  <c:v>-60.182617999999998</c:v>
                </c:pt>
                <c:pt idx="545">
                  <c:v>-60.136299000000001</c:v>
                </c:pt>
                <c:pt idx="546">
                  <c:v>-60.081375000000001</c:v>
                </c:pt>
                <c:pt idx="547">
                  <c:v>-60.033079000000001</c:v>
                </c:pt>
                <c:pt idx="548">
                  <c:v>-59.996969</c:v>
                </c:pt>
                <c:pt idx="549">
                  <c:v>-59.963169999999998</c:v>
                </c:pt>
                <c:pt idx="550">
                  <c:v>-59.925234000000003</c:v>
                </c:pt>
                <c:pt idx="551">
                  <c:v>-59.890002000000003</c:v>
                </c:pt>
                <c:pt idx="552">
                  <c:v>-59.843606999999999</c:v>
                </c:pt>
                <c:pt idx="553">
                  <c:v>-59.800156000000001</c:v>
                </c:pt>
                <c:pt idx="554">
                  <c:v>-59.750436999999998</c:v>
                </c:pt>
                <c:pt idx="555">
                  <c:v>-59.69661</c:v>
                </c:pt>
                <c:pt idx="556">
                  <c:v>-59.659252000000002</c:v>
                </c:pt>
                <c:pt idx="557">
                  <c:v>-59.609251</c:v>
                </c:pt>
                <c:pt idx="558">
                  <c:v>-59.558179000000003</c:v>
                </c:pt>
                <c:pt idx="559">
                  <c:v>-59.493540000000003</c:v>
                </c:pt>
                <c:pt idx="560">
                  <c:v>-59.459375999999999</c:v>
                </c:pt>
                <c:pt idx="561">
                  <c:v>-59.415230999999999</c:v>
                </c:pt>
                <c:pt idx="562">
                  <c:v>-59.368371000000003</c:v>
                </c:pt>
                <c:pt idx="563">
                  <c:v>-59.324440000000003</c:v>
                </c:pt>
                <c:pt idx="564">
                  <c:v>-59.290837000000003</c:v>
                </c:pt>
                <c:pt idx="565">
                  <c:v>-59.254089</c:v>
                </c:pt>
                <c:pt idx="566">
                  <c:v>-59.214497999999999</c:v>
                </c:pt>
                <c:pt idx="567">
                  <c:v>-59.165081999999998</c:v>
                </c:pt>
                <c:pt idx="568">
                  <c:v>-59.126683</c:v>
                </c:pt>
                <c:pt idx="569">
                  <c:v>-59.089754999999997</c:v>
                </c:pt>
                <c:pt idx="570">
                  <c:v>-59.053218000000001</c:v>
                </c:pt>
                <c:pt idx="571">
                  <c:v>-59.011422000000003</c:v>
                </c:pt>
                <c:pt idx="572">
                  <c:v>-58.957186999999998</c:v>
                </c:pt>
                <c:pt idx="573">
                  <c:v>-58.912708000000002</c:v>
                </c:pt>
                <c:pt idx="574">
                  <c:v>-58.871605000000002</c:v>
                </c:pt>
                <c:pt idx="575">
                  <c:v>-58.805678</c:v>
                </c:pt>
                <c:pt idx="576">
                  <c:v>-58.770339999999997</c:v>
                </c:pt>
                <c:pt idx="577">
                  <c:v>-58.719223</c:v>
                </c:pt>
                <c:pt idx="578">
                  <c:v>-58.688898000000002</c:v>
                </c:pt>
                <c:pt idx="579">
                  <c:v>-58.655492000000002</c:v>
                </c:pt>
                <c:pt idx="580">
                  <c:v>-58.615206000000001</c:v>
                </c:pt>
                <c:pt idx="581">
                  <c:v>-58.572085000000001</c:v>
                </c:pt>
                <c:pt idx="582">
                  <c:v>-58.525557999999997</c:v>
                </c:pt>
                <c:pt idx="583">
                  <c:v>-58.482931999999998</c:v>
                </c:pt>
                <c:pt idx="584">
                  <c:v>-58.438262999999999</c:v>
                </c:pt>
                <c:pt idx="585">
                  <c:v>-58.398865999999998</c:v>
                </c:pt>
                <c:pt idx="586">
                  <c:v>-58.354453999999997</c:v>
                </c:pt>
                <c:pt idx="587">
                  <c:v>-58.309448000000003</c:v>
                </c:pt>
                <c:pt idx="588">
                  <c:v>-58.261127000000002</c:v>
                </c:pt>
                <c:pt idx="589">
                  <c:v>-58.220334000000001</c:v>
                </c:pt>
                <c:pt idx="590">
                  <c:v>-58.179440999999997</c:v>
                </c:pt>
                <c:pt idx="591">
                  <c:v>-58.133046999999998</c:v>
                </c:pt>
                <c:pt idx="592">
                  <c:v>-58.092914</c:v>
                </c:pt>
                <c:pt idx="593">
                  <c:v>-58.051929999999999</c:v>
                </c:pt>
                <c:pt idx="594">
                  <c:v>-57.999226999999998</c:v>
                </c:pt>
                <c:pt idx="595">
                  <c:v>-57.959508</c:v>
                </c:pt>
                <c:pt idx="596">
                  <c:v>-57.921368000000001</c:v>
                </c:pt>
                <c:pt idx="597">
                  <c:v>-57.87979</c:v>
                </c:pt>
                <c:pt idx="598">
                  <c:v>-57.837665999999999</c:v>
                </c:pt>
                <c:pt idx="599">
                  <c:v>-57.805639999999997</c:v>
                </c:pt>
                <c:pt idx="600">
                  <c:v>-57.773372999999999</c:v>
                </c:pt>
                <c:pt idx="601">
                  <c:v>-57.734163000000002</c:v>
                </c:pt>
                <c:pt idx="602">
                  <c:v>-57.693823999999999</c:v>
                </c:pt>
                <c:pt idx="603">
                  <c:v>-57.667138999999999</c:v>
                </c:pt>
                <c:pt idx="604">
                  <c:v>-57.634993000000001</c:v>
                </c:pt>
                <c:pt idx="605">
                  <c:v>-57.584479999999999</c:v>
                </c:pt>
                <c:pt idx="606">
                  <c:v>-57.545414999999998</c:v>
                </c:pt>
                <c:pt idx="607">
                  <c:v>-57.5092</c:v>
                </c:pt>
                <c:pt idx="608">
                  <c:v>-57.465251000000002</c:v>
                </c:pt>
                <c:pt idx="609">
                  <c:v>-57.424703000000001</c:v>
                </c:pt>
                <c:pt idx="610">
                  <c:v>-57.372248999999996</c:v>
                </c:pt>
                <c:pt idx="611">
                  <c:v>-57.335856999999997</c:v>
                </c:pt>
                <c:pt idx="612">
                  <c:v>-57.305950000000003</c:v>
                </c:pt>
                <c:pt idx="613">
                  <c:v>-57.258059000000003</c:v>
                </c:pt>
                <c:pt idx="614">
                  <c:v>-57.225831999999997</c:v>
                </c:pt>
                <c:pt idx="615">
                  <c:v>-57.175078999999997</c:v>
                </c:pt>
                <c:pt idx="616">
                  <c:v>-57.130588000000003</c:v>
                </c:pt>
                <c:pt idx="617">
                  <c:v>-57.084865000000001</c:v>
                </c:pt>
                <c:pt idx="618">
                  <c:v>-57.036951000000002</c:v>
                </c:pt>
                <c:pt idx="619">
                  <c:v>-57.002608000000002</c:v>
                </c:pt>
                <c:pt idx="620">
                  <c:v>-56.954334000000003</c:v>
                </c:pt>
                <c:pt idx="621">
                  <c:v>-56.921295999999998</c:v>
                </c:pt>
                <c:pt idx="622">
                  <c:v>-56.878849000000002</c:v>
                </c:pt>
                <c:pt idx="623">
                  <c:v>-56.830872999999997</c:v>
                </c:pt>
                <c:pt idx="624">
                  <c:v>-56.782124000000003</c:v>
                </c:pt>
                <c:pt idx="625">
                  <c:v>-56.732914000000001</c:v>
                </c:pt>
                <c:pt idx="626">
                  <c:v>-56.684862000000003</c:v>
                </c:pt>
                <c:pt idx="627">
                  <c:v>-56.641168999999998</c:v>
                </c:pt>
                <c:pt idx="628">
                  <c:v>-56.589941000000003</c:v>
                </c:pt>
                <c:pt idx="629">
                  <c:v>-56.559666</c:v>
                </c:pt>
                <c:pt idx="630">
                  <c:v>-56.525604000000001</c:v>
                </c:pt>
                <c:pt idx="631">
                  <c:v>-56.496186000000002</c:v>
                </c:pt>
                <c:pt idx="632">
                  <c:v>-56.457211999999998</c:v>
                </c:pt>
                <c:pt idx="633">
                  <c:v>-56.417417999999998</c:v>
                </c:pt>
                <c:pt idx="634">
                  <c:v>-56.379390999999998</c:v>
                </c:pt>
                <c:pt idx="635">
                  <c:v>-56.319512000000003</c:v>
                </c:pt>
                <c:pt idx="636">
                  <c:v>-56.287596999999998</c:v>
                </c:pt>
                <c:pt idx="637">
                  <c:v>-56.241554000000001</c:v>
                </c:pt>
                <c:pt idx="638">
                  <c:v>-56.203333999999998</c:v>
                </c:pt>
                <c:pt idx="639">
                  <c:v>-56.148977000000002</c:v>
                </c:pt>
                <c:pt idx="640">
                  <c:v>-56.107325000000003</c:v>
                </c:pt>
                <c:pt idx="641">
                  <c:v>-56.065835</c:v>
                </c:pt>
                <c:pt idx="642">
                  <c:v>-56.027548000000003</c:v>
                </c:pt>
                <c:pt idx="643">
                  <c:v>-55.989877</c:v>
                </c:pt>
                <c:pt idx="644">
                  <c:v>-55.938747999999997</c:v>
                </c:pt>
                <c:pt idx="645">
                  <c:v>-55.906393999999999</c:v>
                </c:pt>
                <c:pt idx="646">
                  <c:v>-55.859448999999998</c:v>
                </c:pt>
                <c:pt idx="647">
                  <c:v>-55.810946999999999</c:v>
                </c:pt>
                <c:pt idx="648">
                  <c:v>-55.786678000000002</c:v>
                </c:pt>
                <c:pt idx="649">
                  <c:v>-55.755175000000001</c:v>
                </c:pt>
                <c:pt idx="650">
                  <c:v>-55.703090000000003</c:v>
                </c:pt>
                <c:pt idx="651">
                  <c:v>-55.661104000000002</c:v>
                </c:pt>
                <c:pt idx="652">
                  <c:v>-55.604134000000002</c:v>
                </c:pt>
                <c:pt idx="653">
                  <c:v>-55.556479000000003</c:v>
                </c:pt>
                <c:pt idx="654">
                  <c:v>-55.50065</c:v>
                </c:pt>
                <c:pt idx="655">
                  <c:v>-55.470714000000001</c:v>
                </c:pt>
                <c:pt idx="656">
                  <c:v>-55.422179</c:v>
                </c:pt>
                <c:pt idx="657">
                  <c:v>-55.373812999999998</c:v>
                </c:pt>
                <c:pt idx="658">
                  <c:v>-55.334249</c:v>
                </c:pt>
                <c:pt idx="659">
                  <c:v>-55.284154000000001</c:v>
                </c:pt>
                <c:pt idx="660">
                  <c:v>-55.240831999999997</c:v>
                </c:pt>
                <c:pt idx="661">
                  <c:v>-55.196582999999997</c:v>
                </c:pt>
                <c:pt idx="662">
                  <c:v>-55.158928000000003</c:v>
                </c:pt>
                <c:pt idx="663">
                  <c:v>-55.121879999999997</c:v>
                </c:pt>
                <c:pt idx="664">
                  <c:v>-55.075020000000002</c:v>
                </c:pt>
                <c:pt idx="665">
                  <c:v>-55.040761000000003</c:v>
                </c:pt>
                <c:pt idx="666">
                  <c:v>-54.983156999999999</c:v>
                </c:pt>
                <c:pt idx="667">
                  <c:v>-54.951709000000001</c:v>
                </c:pt>
                <c:pt idx="668">
                  <c:v>-54.910412999999998</c:v>
                </c:pt>
                <c:pt idx="669">
                  <c:v>-54.875830000000001</c:v>
                </c:pt>
                <c:pt idx="670">
                  <c:v>-54.822071000000001</c:v>
                </c:pt>
                <c:pt idx="671">
                  <c:v>-54.780090999999999</c:v>
                </c:pt>
                <c:pt idx="672">
                  <c:v>-54.743675000000003</c:v>
                </c:pt>
                <c:pt idx="673">
                  <c:v>-54.705275</c:v>
                </c:pt>
                <c:pt idx="674">
                  <c:v>-54.672812999999998</c:v>
                </c:pt>
                <c:pt idx="675">
                  <c:v>-54.634666000000003</c:v>
                </c:pt>
                <c:pt idx="676">
                  <c:v>-54.605339000000001</c:v>
                </c:pt>
                <c:pt idx="677">
                  <c:v>-54.572831999999998</c:v>
                </c:pt>
                <c:pt idx="678">
                  <c:v>-54.534852000000001</c:v>
                </c:pt>
                <c:pt idx="679">
                  <c:v>-54.491877000000002</c:v>
                </c:pt>
                <c:pt idx="680">
                  <c:v>-54.443528999999998</c:v>
                </c:pt>
                <c:pt idx="681">
                  <c:v>-54.398752999999999</c:v>
                </c:pt>
                <c:pt idx="682">
                  <c:v>-54.352992999999998</c:v>
                </c:pt>
                <c:pt idx="683">
                  <c:v>-54.307698000000002</c:v>
                </c:pt>
                <c:pt idx="684">
                  <c:v>-54.269101999999997</c:v>
                </c:pt>
                <c:pt idx="685">
                  <c:v>-54.237603</c:v>
                </c:pt>
                <c:pt idx="686">
                  <c:v>-54.196084999999997</c:v>
                </c:pt>
                <c:pt idx="687">
                  <c:v>-54.154601999999997</c:v>
                </c:pt>
                <c:pt idx="688">
                  <c:v>-54.113582999999998</c:v>
                </c:pt>
                <c:pt idx="689">
                  <c:v>-54.070762000000002</c:v>
                </c:pt>
                <c:pt idx="690">
                  <c:v>-54.026300999999997</c:v>
                </c:pt>
                <c:pt idx="691">
                  <c:v>-53.978884000000001</c:v>
                </c:pt>
                <c:pt idx="692">
                  <c:v>-53.935954000000002</c:v>
                </c:pt>
                <c:pt idx="693">
                  <c:v>-53.882500999999998</c:v>
                </c:pt>
                <c:pt idx="694">
                  <c:v>-53.852162</c:v>
                </c:pt>
                <c:pt idx="695">
                  <c:v>-53.79504</c:v>
                </c:pt>
                <c:pt idx="696">
                  <c:v>-53.749222000000003</c:v>
                </c:pt>
                <c:pt idx="697">
                  <c:v>-53.723058000000002</c:v>
                </c:pt>
                <c:pt idx="698">
                  <c:v>-53.683083000000003</c:v>
                </c:pt>
                <c:pt idx="699">
                  <c:v>-53.647286999999999</c:v>
                </c:pt>
                <c:pt idx="700">
                  <c:v>-53.602262000000003</c:v>
                </c:pt>
                <c:pt idx="701">
                  <c:v>-53.572515000000003</c:v>
                </c:pt>
                <c:pt idx="702">
                  <c:v>-53.517223999999999</c:v>
                </c:pt>
                <c:pt idx="703">
                  <c:v>-53.485306000000001</c:v>
                </c:pt>
                <c:pt idx="704">
                  <c:v>-53.444572999999998</c:v>
                </c:pt>
                <c:pt idx="705">
                  <c:v>-53.419668999999999</c:v>
                </c:pt>
                <c:pt idx="706">
                  <c:v>-53.385897999999997</c:v>
                </c:pt>
                <c:pt idx="707">
                  <c:v>-53.357809000000003</c:v>
                </c:pt>
                <c:pt idx="708">
                  <c:v>-53.313786999999998</c:v>
                </c:pt>
                <c:pt idx="709">
                  <c:v>-53.278596999999998</c:v>
                </c:pt>
                <c:pt idx="710">
                  <c:v>-53.249575</c:v>
                </c:pt>
                <c:pt idx="711">
                  <c:v>-53.199935000000004</c:v>
                </c:pt>
                <c:pt idx="712">
                  <c:v>-53.169536999999998</c:v>
                </c:pt>
                <c:pt idx="713">
                  <c:v>-53.139127000000002</c:v>
                </c:pt>
                <c:pt idx="714">
                  <c:v>-53.105305000000001</c:v>
                </c:pt>
                <c:pt idx="715">
                  <c:v>-53.055878999999997</c:v>
                </c:pt>
                <c:pt idx="716">
                  <c:v>-53.017063999999998</c:v>
                </c:pt>
                <c:pt idx="717">
                  <c:v>-52.975028000000002</c:v>
                </c:pt>
                <c:pt idx="718">
                  <c:v>-52.940054000000003</c:v>
                </c:pt>
                <c:pt idx="719">
                  <c:v>-52.894488000000003</c:v>
                </c:pt>
                <c:pt idx="720">
                  <c:v>-52.861305000000002</c:v>
                </c:pt>
                <c:pt idx="721">
                  <c:v>-52.816595999999997</c:v>
                </c:pt>
                <c:pt idx="722">
                  <c:v>-52.782634000000002</c:v>
                </c:pt>
                <c:pt idx="723">
                  <c:v>-52.752778999999997</c:v>
                </c:pt>
                <c:pt idx="724">
                  <c:v>-52.704847000000001</c:v>
                </c:pt>
                <c:pt idx="725">
                  <c:v>-52.669851999999999</c:v>
                </c:pt>
                <c:pt idx="726">
                  <c:v>-52.636184</c:v>
                </c:pt>
                <c:pt idx="727">
                  <c:v>-52.592851000000003</c:v>
                </c:pt>
                <c:pt idx="728">
                  <c:v>-52.554502999999997</c:v>
                </c:pt>
                <c:pt idx="729">
                  <c:v>-52.516739000000001</c:v>
                </c:pt>
                <c:pt idx="730">
                  <c:v>-52.482396999999999</c:v>
                </c:pt>
                <c:pt idx="731">
                  <c:v>-52.443736000000001</c:v>
                </c:pt>
                <c:pt idx="732">
                  <c:v>-52.398775000000001</c:v>
                </c:pt>
                <c:pt idx="733">
                  <c:v>-52.366073</c:v>
                </c:pt>
                <c:pt idx="734">
                  <c:v>-52.329459999999997</c:v>
                </c:pt>
                <c:pt idx="735">
                  <c:v>-52.288283999999997</c:v>
                </c:pt>
                <c:pt idx="736">
                  <c:v>-52.250436999999998</c:v>
                </c:pt>
                <c:pt idx="737">
                  <c:v>-52.214882000000003</c:v>
                </c:pt>
                <c:pt idx="738">
                  <c:v>-52.167141000000001</c:v>
                </c:pt>
                <c:pt idx="739">
                  <c:v>-52.122183</c:v>
                </c:pt>
                <c:pt idx="740">
                  <c:v>-52.082301000000001</c:v>
                </c:pt>
                <c:pt idx="741">
                  <c:v>-52.049596000000001</c:v>
                </c:pt>
                <c:pt idx="742">
                  <c:v>-52.011923000000003</c:v>
                </c:pt>
                <c:pt idx="743">
                  <c:v>-51.958427999999998</c:v>
                </c:pt>
                <c:pt idx="744">
                  <c:v>-51.910826999999998</c:v>
                </c:pt>
                <c:pt idx="745">
                  <c:v>-51.884027000000003</c:v>
                </c:pt>
                <c:pt idx="746">
                  <c:v>-51.829740000000001</c:v>
                </c:pt>
                <c:pt idx="747">
                  <c:v>-51.791733000000001</c:v>
                </c:pt>
                <c:pt idx="748">
                  <c:v>-51.745086000000001</c:v>
                </c:pt>
                <c:pt idx="749">
                  <c:v>-51.708497000000001</c:v>
                </c:pt>
                <c:pt idx="750">
                  <c:v>-51.679979000000003</c:v>
                </c:pt>
                <c:pt idx="751">
                  <c:v>-51.642522</c:v>
                </c:pt>
                <c:pt idx="752">
                  <c:v>-51.592725000000002</c:v>
                </c:pt>
                <c:pt idx="753">
                  <c:v>-51.541021999999998</c:v>
                </c:pt>
                <c:pt idx="754">
                  <c:v>-51.507801000000001</c:v>
                </c:pt>
                <c:pt idx="755">
                  <c:v>-51.471229999999998</c:v>
                </c:pt>
                <c:pt idx="756">
                  <c:v>-51.433132000000001</c:v>
                </c:pt>
                <c:pt idx="757">
                  <c:v>-51.392527999999999</c:v>
                </c:pt>
                <c:pt idx="758">
                  <c:v>-51.363112999999998</c:v>
                </c:pt>
                <c:pt idx="759">
                  <c:v>-51.332194000000001</c:v>
                </c:pt>
                <c:pt idx="760">
                  <c:v>-51.302307999999996</c:v>
                </c:pt>
                <c:pt idx="761">
                  <c:v>-51.270487000000003</c:v>
                </c:pt>
                <c:pt idx="762">
                  <c:v>-51.235804000000002</c:v>
                </c:pt>
                <c:pt idx="763">
                  <c:v>-51.189425</c:v>
                </c:pt>
                <c:pt idx="764">
                  <c:v>-51.135618999999998</c:v>
                </c:pt>
                <c:pt idx="765">
                  <c:v>-51.086604000000001</c:v>
                </c:pt>
                <c:pt idx="766">
                  <c:v>-51.021388000000002</c:v>
                </c:pt>
                <c:pt idx="767">
                  <c:v>-50.983567999999998</c:v>
                </c:pt>
                <c:pt idx="768">
                  <c:v>-50.954906999999999</c:v>
                </c:pt>
                <c:pt idx="769">
                  <c:v>-50.929842000000001</c:v>
                </c:pt>
                <c:pt idx="770">
                  <c:v>-50.875720000000001</c:v>
                </c:pt>
                <c:pt idx="771">
                  <c:v>-50.82987</c:v>
                </c:pt>
                <c:pt idx="772">
                  <c:v>-50.773128999999997</c:v>
                </c:pt>
                <c:pt idx="773">
                  <c:v>-50.742899000000001</c:v>
                </c:pt>
                <c:pt idx="774">
                  <c:v>-50.706162999999997</c:v>
                </c:pt>
                <c:pt idx="775">
                  <c:v>-50.662702000000003</c:v>
                </c:pt>
                <c:pt idx="776">
                  <c:v>-50.625399000000002</c:v>
                </c:pt>
                <c:pt idx="777">
                  <c:v>-50.580452999999999</c:v>
                </c:pt>
                <c:pt idx="778">
                  <c:v>-50.543039</c:v>
                </c:pt>
                <c:pt idx="779">
                  <c:v>-50.494832000000002</c:v>
                </c:pt>
                <c:pt idx="780">
                  <c:v>-50.464024999999999</c:v>
                </c:pt>
                <c:pt idx="781">
                  <c:v>-50.422145999999998</c:v>
                </c:pt>
                <c:pt idx="782">
                  <c:v>-50.399898</c:v>
                </c:pt>
                <c:pt idx="783">
                  <c:v>-50.368440999999997</c:v>
                </c:pt>
                <c:pt idx="784">
                  <c:v>-50.342453999999996</c:v>
                </c:pt>
                <c:pt idx="785">
                  <c:v>-50.291139000000001</c:v>
                </c:pt>
                <c:pt idx="786">
                  <c:v>-50.250531000000002</c:v>
                </c:pt>
                <c:pt idx="787">
                  <c:v>-50.209977000000002</c:v>
                </c:pt>
                <c:pt idx="788">
                  <c:v>-50.162230000000001</c:v>
                </c:pt>
                <c:pt idx="789">
                  <c:v>-50.128675000000001</c:v>
                </c:pt>
                <c:pt idx="790">
                  <c:v>-50.097206</c:v>
                </c:pt>
                <c:pt idx="791">
                  <c:v>-50.062255</c:v>
                </c:pt>
                <c:pt idx="792">
                  <c:v>-50.030369</c:v>
                </c:pt>
                <c:pt idx="793">
                  <c:v>-49.989061999999997</c:v>
                </c:pt>
                <c:pt idx="794">
                  <c:v>-49.953786000000001</c:v>
                </c:pt>
                <c:pt idx="795">
                  <c:v>-49.914951000000002</c:v>
                </c:pt>
                <c:pt idx="796">
                  <c:v>-49.878660000000004</c:v>
                </c:pt>
                <c:pt idx="797">
                  <c:v>-49.846226000000001</c:v>
                </c:pt>
                <c:pt idx="798">
                  <c:v>-49.808486000000002</c:v>
                </c:pt>
                <c:pt idx="799">
                  <c:v>-49.765155999999998</c:v>
                </c:pt>
                <c:pt idx="800">
                  <c:v>-49.729717000000001</c:v>
                </c:pt>
                <c:pt idx="801">
                  <c:v>-49.695045999999998</c:v>
                </c:pt>
                <c:pt idx="802">
                  <c:v>-49.646667000000001</c:v>
                </c:pt>
                <c:pt idx="803">
                  <c:v>-49.602215000000001</c:v>
                </c:pt>
                <c:pt idx="804">
                  <c:v>-49.553432000000001</c:v>
                </c:pt>
                <c:pt idx="805">
                  <c:v>-49.519702000000002</c:v>
                </c:pt>
                <c:pt idx="806">
                  <c:v>-49.482429000000003</c:v>
                </c:pt>
                <c:pt idx="807">
                  <c:v>-49.450947999999997</c:v>
                </c:pt>
                <c:pt idx="808">
                  <c:v>-49.414053000000003</c:v>
                </c:pt>
                <c:pt idx="809">
                  <c:v>-49.367683</c:v>
                </c:pt>
                <c:pt idx="810">
                  <c:v>-49.337885999999997</c:v>
                </c:pt>
                <c:pt idx="811">
                  <c:v>-49.309145999999998</c:v>
                </c:pt>
                <c:pt idx="812">
                  <c:v>-49.262363999999998</c:v>
                </c:pt>
                <c:pt idx="813">
                  <c:v>-49.225788000000001</c:v>
                </c:pt>
                <c:pt idx="814">
                  <c:v>-49.180014</c:v>
                </c:pt>
                <c:pt idx="815">
                  <c:v>-49.138257000000003</c:v>
                </c:pt>
                <c:pt idx="816">
                  <c:v>-49.104647</c:v>
                </c:pt>
                <c:pt idx="817">
                  <c:v>-49.060544999999998</c:v>
                </c:pt>
                <c:pt idx="818">
                  <c:v>-49.027994999999997</c:v>
                </c:pt>
                <c:pt idx="819">
                  <c:v>-48.993189000000001</c:v>
                </c:pt>
                <c:pt idx="820">
                  <c:v>-48.96078</c:v>
                </c:pt>
                <c:pt idx="821">
                  <c:v>-48.908180999999999</c:v>
                </c:pt>
                <c:pt idx="822">
                  <c:v>-48.863007000000003</c:v>
                </c:pt>
                <c:pt idx="823">
                  <c:v>-48.813254000000001</c:v>
                </c:pt>
                <c:pt idx="824">
                  <c:v>-48.781868000000003</c:v>
                </c:pt>
                <c:pt idx="825">
                  <c:v>-48.717689</c:v>
                </c:pt>
                <c:pt idx="826">
                  <c:v>-48.673896999999997</c:v>
                </c:pt>
                <c:pt idx="827">
                  <c:v>-48.639679000000001</c:v>
                </c:pt>
                <c:pt idx="828">
                  <c:v>-48.598387000000002</c:v>
                </c:pt>
                <c:pt idx="829">
                  <c:v>-48.559480999999998</c:v>
                </c:pt>
                <c:pt idx="830">
                  <c:v>-48.516675999999997</c:v>
                </c:pt>
                <c:pt idx="831">
                  <c:v>-48.481602000000002</c:v>
                </c:pt>
                <c:pt idx="832">
                  <c:v>-48.442759000000002</c:v>
                </c:pt>
                <c:pt idx="833">
                  <c:v>-48.404857</c:v>
                </c:pt>
                <c:pt idx="834">
                  <c:v>-48.367102000000003</c:v>
                </c:pt>
                <c:pt idx="835">
                  <c:v>-48.334898000000003</c:v>
                </c:pt>
                <c:pt idx="836">
                  <c:v>-48.291159</c:v>
                </c:pt>
                <c:pt idx="837">
                  <c:v>-48.247089000000003</c:v>
                </c:pt>
                <c:pt idx="838">
                  <c:v>-48.188868999999997</c:v>
                </c:pt>
                <c:pt idx="839">
                  <c:v>-48.150677000000002</c:v>
                </c:pt>
                <c:pt idx="840">
                  <c:v>-48.088425999999998</c:v>
                </c:pt>
                <c:pt idx="841">
                  <c:v>-48.036926999999999</c:v>
                </c:pt>
                <c:pt idx="842">
                  <c:v>-47.988591</c:v>
                </c:pt>
                <c:pt idx="843">
                  <c:v>-47.943311000000001</c:v>
                </c:pt>
                <c:pt idx="844">
                  <c:v>-47.892550999999997</c:v>
                </c:pt>
                <c:pt idx="845">
                  <c:v>-47.855223000000002</c:v>
                </c:pt>
                <c:pt idx="846">
                  <c:v>-47.813796000000004</c:v>
                </c:pt>
                <c:pt idx="847">
                  <c:v>-47.771723999999999</c:v>
                </c:pt>
                <c:pt idx="848">
                  <c:v>-47.724460000000001</c:v>
                </c:pt>
                <c:pt idx="849">
                  <c:v>-47.681291999999999</c:v>
                </c:pt>
                <c:pt idx="850">
                  <c:v>-47.639181999999998</c:v>
                </c:pt>
                <c:pt idx="851">
                  <c:v>-47.590989</c:v>
                </c:pt>
                <c:pt idx="852">
                  <c:v>-47.556905999999998</c:v>
                </c:pt>
                <c:pt idx="853">
                  <c:v>-47.525261</c:v>
                </c:pt>
                <c:pt idx="854">
                  <c:v>-47.476556000000002</c:v>
                </c:pt>
                <c:pt idx="855">
                  <c:v>-47.441859000000001</c:v>
                </c:pt>
                <c:pt idx="856">
                  <c:v>-47.395749000000002</c:v>
                </c:pt>
                <c:pt idx="857">
                  <c:v>-47.335408999999999</c:v>
                </c:pt>
                <c:pt idx="858">
                  <c:v>-47.279614000000002</c:v>
                </c:pt>
                <c:pt idx="859">
                  <c:v>-47.230908999999997</c:v>
                </c:pt>
                <c:pt idx="860">
                  <c:v>-47.184241999999998</c:v>
                </c:pt>
                <c:pt idx="861">
                  <c:v>-47.142133999999999</c:v>
                </c:pt>
                <c:pt idx="862">
                  <c:v>-47.095584000000002</c:v>
                </c:pt>
                <c:pt idx="863">
                  <c:v>-47.028953999999999</c:v>
                </c:pt>
                <c:pt idx="864">
                  <c:v>-46.977525999999997</c:v>
                </c:pt>
                <c:pt idx="865">
                  <c:v>-46.935285999999998</c:v>
                </c:pt>
                <c:pt idx="866">
                  <c:v>-46.885804999999998</c:v>
                </c:pt>
                <c:pt idx="867">
                  <c:v>-46.833674000000002</c:v>
                </c:pt>
                <c:pt idx="868">
                  <c:v>-46.778084</c:v>
                </c:pt>
                <c:pt idx="869">
                  <c:v>-46.727218999999998</c:v>
                </c:pt>
                <c:pt idx="870">
                  <c:v>-46.683841999999999</c:v>
                </c:pt>
                <c:pt idx="871">
                  <c:v>-46.639870000000002</c:v>
                </c:pt>
                <c:pt idx="872">
                  <c:v>-46.581313000000002</c:v>
                </c:pt>
                <c:pt idx="873">
                  <c:v>-46.536520000000003</c:v>
                </c:pt>
                <c:pt idx="874">
                  <c:v>-46.477563000000004</c:v>
                </c:pt>
                <c:pt idx="875">
                  <c:v>-46.438949999999998</c:v>
                </c:pt>
                <c:pt idx="876">
                  <c:v>-46.375566999999997</c:v>
                </c:pt>
                <c:pt idx="877">
                  <c:v>-46.327782999999997</c:v>
                </c:pt>
                <c:pt idx="878">
                  <c:v>-46.287331000000002</c:v>
                </c:pt>
                <c:pt idx="879">
                  <c:v>-46.231375</c:v>
                </c:pt>
                <c:pt idx="880">
                  <c:v>-46.186557999999998</c:v>
                </c:pt>
                <c:pt idx="881">
                  <c:v>-46.135463000000001</c:v>
                </c:pt>
                <c:pt idx="882">
                  <c:v>-46.084240000000001</c:v>
                </c:pt>
                <c:pt idx="883">
                  <c:v>-46.036355</c:v>
                </c:pt>
                <c:pt idx="884">
                  <c:v>-45.984614999999998</c:v>
                </c:pt>
                <c:pt idx="885">
                  <c:v>-45.908023999999997</c:v>
                </c:pt>
                <c:pt idx="886">
                  <c:v>-45.865681000000002</c:v>
                </c:pt>
                <c:pt idx="887">
                  <c:v>-45.818790999999997</c:v>
                </c:pt>
                <c:pt idx="888">
                  <c:v>-45.780065</c:v>
                </c:pt>
                <c:pt idx="889">
                  <c:v>-45.719738</c:v>
                </c:pt>
                <c:pt idx="890">
                  <c:v>-45.679371000000003</c:v>
                </c:pt>
                <c:pt idx="891">
                  <c:v>-45.627184</c:v>
                </c:pt>
                <c:pt idx="892">
                  <c:v>-45.563090000000003</c:v>
                </c:pt>
                <c:pt idx="893">
                  <c:v>-45.505881000000002</c:v>
                </c:pt>
                <c:pt idx="894">
                  <c:v>-45.452568999999997</c:v>
                </c:pt>
                <c:pt idx="895">
                  <c:v>-45.389738000000001</c:v>
                </c:pt>
                <c:pt idx="896">
                  <c:v>-45.339709999999997</c:v>
                </c:pt>
                <c:pt idx="897">
                  <c:v>-45.278314999999999</c:v>
                </c:pt>
                <c:pt idx="898">
                  <c:v>-45.215187</c:v>
                </c:pt>
                <c:pt idx="899">
                  <c:v>-45.127383999999999</c:v>
                </c:pt>
                <c:pt idx="900">
                  <c:v>-45.074339999999999</c:v>
                </c:pt>
                <c:pt idx="901">
                  <c:v>-45.035057999999999</c:v>
                </c:pt>
                <c:pt idx="902">
                  <c:v>-44.985053000000001</c:v>
                </c:pt>
                <c:pt idx="903">
                  <c:v>-44.921832999999999</c:v>
                </c:pt>
                <c:pt idx="904">
                  <c:v>-44.862015</c:v>
                </c:pt>
                <c:pt idx="905">
                  <c:v>-44.782449999999997</c:v>
                </c:pt>
                <c:pt idx="906">
                  <c:v>-44.719228000000001</c:v>
                </c:pt>
                <c:pt idx="907">
                  <c:v>-44.661537000000003</c:v>
                </c:pt>
                <c:pt idx="908">
                  <c:v>-44.596632999999997</c:v>
                </c:pt>
                <c:pt idx="909">
                  <c:v>-44.516195000000003</c:v>
                </c:pt>
                <c:pt idx="910">
                  <c:v>-44.463447000000002</c:v>
                </c:pt>
                <c:pt idx="911">
                  <c:v>-44.404291000000001</c:v>
                </c:pt>
                <c:pt idx="912">
                  <c:v>-44.330942</c:v>
                </c:pt>
                <c:pt idx="913">
                  <c:v>-44.270434999999999</c:v>
                </c:pt>
                <c:pt idx="914">
                  <c:v>-44.210281000000002</c:v>
                </c:pt>
                <c:pt idx="915">
                  <c:v>-44.149766999999997</c:v>
                </c:pt>
                <c:pt idx="916">
                  <c:v>-44.08775</c:v>
                </c:pt>
                <c:pt idx="917">
                  <c:v>-44.027659</c:v>
                </c:pt>
                <c:pt idx="918">
                  <c:v>-43.959372000000002</c:v>
                </c:pt>
                <c:pt idx="919">
                  <c:v>-43.887554999999999</c:v>
                </c:pt>
                <c:pt idx="920">
                  <c:v>-43.828308999999997</c:v>
                </c:pt>
                <c:pt idx="921">
                  <c:v>-43.751249000000001</c:v>
                </c:pt>
                <c:pt idx="922">
                  <c:v>-43.683200999999997</c:v>
                </c:pt>
                <c:pt idx="923">
                  <c:v>-43.619045</c:v>
                </c:pt>
                <c:pt idx="924">
                  <c:v>-43.547880999999997</c:v>
                </c:pt>
                <c:pt idx="925">
                  <c:v>-43.478760000000001</c:v>
                </c:pt>
                <c:pt idx="926">
                  <c:v>-43.37865</c:v>
                </c:pt>
                <c:pt idx="927">
                  <c:v>-43.315033999999997</c:v>
                </c:pt>
                <c:pt idx="928">
                  <c:v>-43.238525000000003</c:v>
                </c:pt>
                <c:pt idx="929">
                  <c:v>-43.164476000000001</c:v>
                </c:pt>
                <c:pt idx="930">
                  <c:v>-43.106499999999997</c:v>
                </c:pt>
                <c:pt idx="931">
                  <c:v>-43.015158</c:v>
                </c:pt>
                <c:pt idx="932">
                  <c:v>-42.934806000000002</c:v>
                </c:pt>
                <c:pt idx="933">
                  <c:v>-42.835858999999999</c:v>
                </c:pt>
                <c:pt idx="934">
                  <c:v>-42.753359000000003</c:v>
                </c:pt>
                <c:pt idx="935">
                  <c:v>-42.646196000000003</c:v>
                </c:pt>
                <c:pt idx="936">
                  <c:v>-42.593859999999999</c:v>
                </c:pt>
                <c:pt idx="937">
                  <c:v>-42.504440000000002</c:v>
                </c:pt>
                <c:pt idx="938">
                  <c:v>-42.430284999999998</c:v>
                </c:pt>
                <c:pt idx="939">
                  <c:v>-42.325023999999999</c:v>
                </c:pt>
                <c:pt idx="940">
                  <c:v>-42.249718000000001</c:v>
                </c:pt>
                <c:pt idx="941">
                  <c:v>-42.175066000000001</c:v>
                </c:pt>
                <c:pt idx="942">
                  <c:v>-42.069864000000003</c:v>
                </c:pt>
                <c:pt idx="943">
                  <c:v>-41.982697000000002</c:v>
                </c:pt>
                <c:pt idx="944">
                  <c:v>-41.884630000000001</c:v>
                </c:pt>
                <c:pt idx="945">
                  <c:v>-41.780617999999997</c:v>
                </c:pt>
                <c:pt idx="946">
                  <c:v>-41.688932000000001</c:v>
                </c:pt>
                <c:pt idx="947">
                  <c:v>-41.609259999999999</c:v>
                </c:pt>
                <c:pt idx="948">
                  <c:v>-41.521909000000001</c:v>
                </c:pt>
                <c:pt idx="949">
                  <c:v>-41.451467999999998</c:v>
                </c:pt>
                <c:pt idx="950">
                  <c:v>-41.362305999999997</c:v>
                </c:pt>
                <c:pt idx="951">
                  <c:v>-41.271746</c:v>
                </c:pt>
                <c:pt idx="952">
                  <c:v>-41.174833999999997</c:v>
                </c:pt>
                <c:pt idx="953">
                  <c:v>-41.039779000000003</c:v>
                </c:pt>
                <c:pt idx="954">
                  <c:v>-40.946885999999999</c:v>
                </c:pt>
                <c:pt idx="955">
                  <c:v>-40.802647999999998</c:v>
                </c:pt>
                <c:pt idx="956">
                  <c:v>-40.679670999999999</c:v>
                </c:pt>
                <c:pt idx="957">
                  <c:v>-40.572308</c:v>
                </c:pt>
                <c:pt idx="958">
                  <c:v>-40.413257999999999</c:v>
                </c:pt>
                <c:pt idx="959">
                  <c:v>-40.270001999999998</c:v>
                </c:pt>
                <c:pt idx="960">
                  <c:v>-40.164982000000002</c:v>
                </c:pt>
                <c:pt idx="961">
                  <c:v>-40.069172000000002</c:v>
                </c:pt>
                <c:pt idx="962">
                  <c:v>-39.933056999999998</c:v>
                </c:pt>
                <c:pt idx="963">
                  <c:v>-39.831873000000002</c:v>
                </c:pt>
                <c:pt idx="964">
                  <c:v>-39.710048</c:v>
                </c:pt>
                <c:pt idx="965">
                  <c:v>-39.617592000000002</c:v>
                </c:pt>
                <c:pt idx="966">
                  <c:v>-39.465611000000003</c:v>
                </c:pt>
                <c:pt idx="967">
                  <c:v>-39.353915000000001</c:v>
                </c:pt>
                <c:pt idx="968">
                  <c:v>-39.155099999999997</c:v>
                </c:pt>
                <c:pt idx="969">
                  <c:v>-38.984434999999998</c:v>
                </c:pt>
                <c:pt idx="970">
                  <c:v>-38.838552</c:v>
                </c:pt>
                <c:pt idx="971">
                  <c:v>-38.676225000000002</c:v>
                </c:pt>
                <c:pt idx="972">
                  <c:v>-38.525399999999998</c:v>
                </c:pt>
                <c:pt idx="973">
                  <c:v>-38.348742999999999</c:v>
                </c:pt>
                <c:pt idx="974">
                  <c:v>-38.204875999999999</c:v>
                </c:pt>
                <c:pt idx="975">
                  <c:v>-38.048735999999998</c:v>
                </c:pt>
                <c:pt idx="976">
                  <c:v>-37.865788999999999</c:v>
                </c:pt>
                <c:pt idx="977">
                  <c:v>-37.694814000000001</c:v>
                </c:pt>
                <c:pt idx="978">
                  <c:v>-37.491318999999997</c:v>
                </c:pt>
                <c:pt idx="979">
                  <c:v>-37.263435000000001</c:v>
                </c:pt>
                <c:pt idx="980">
                  <c:v>-36.993549999999999</c:v>
                </c:pt>
                <c:pt idx="981">
                  <c:v>-36.782558999999999</c:v>
                </c:pt>
                <c:pt idx="982">
                  <c:v>-36.575603999999998</c:v>
                </c:pt>
                <c:pt idx="983">
                  <c:v>-36.309694999999998</c:v>
                </c:pt>
                <c:pt idx="984">
                  <c:v>-35.972870999999998</c:v>
                </c:pt>
                <c:pt idx="985">
                  <c:v>-35.579006999999997</c:v>
                </c:pt>
                <c:pt idx="986">
                  <c:v>-35.376300000000001</c:v>
                </c:pt>
                <c:pt idx="987">
                  <c:v>-35.120063999999999</c:v>
                </c:pt>
                <c:pt idx="988">
                  <c:v>-34.807797000000001</c:v>
                </c:pt>
                <c:pt idx="989">
                  <c:v>-34.50065</c:v>
                </c:pt>
                <c:pt idx="990">
                  <c:v>-34.089357999999997</c:v>
                </c:pt>
                <c:pt idx="991">
                  <c:v>-33.716661999999999</c:v>
                </c:pt>
                <c:pt idx="992">
                  <c:v>-33.409713000000004</c:v>
                </c:pt>
                <c:pt idx="993">
                  <c:v>-32.931359</c:v>
                </c:pt>
                <c:pt idx="994">
                  <c:v>-32.293452000000002</c:v>
                </c:pt>
                <c:pt idx="995">
                  <c:v>-31.873096</c:v>
                </c:pt>
                <c:pt idx="996">
                  <c:v>-31.073910000000001</c:v>
                </c:pt>
                <c:pt idx="997">
                  <c:v>-30.397779</c:v>
                </c:pt>
                <c:pt idx="998">
                  <c:v>-29.257614</c:v>
                </c:pt>
                <c:pt idx="999">
                  <c:v>-27.794311</c:v>
                </c:pt>
                <c:pt idx="1000">
                  <c:v>-22.488876000000001</c:v>
                </c:pt>
              </c:numCache>
            </c:numRef>
          </c:xVal>
          <c:yVal>
            <c:numRef>
              <c:f>'[NR-U indoor sub7 calibration_final_v3.xlsx](25,50,25,50),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604-44F4-959C-D40C165816D5}"/>
            </c:ext>
          </c:extLst>
        </c:ser>
        <c:ser>
          <c:idx val="3"/>
          <c:order val="3"/>
          <c:tx>
            <c:v>Intel</c:v>
          </c:tx>
          <c:marker>
            <c:symbol val="none"/>
          </c:marker>
          <c:xVal>
            <c:numRef>
              <c:f>'[NR-U indoor sub7 calibration_final_v3.xlsx](25,50,25,50), UE RSSI'!$E$2:$E$1002</c:f>
              <c:numCache>
                <c:formatCode>General</c:formatCode>
                <c:ptCount val="1001"/>
                <c:pt idx="0">
                  <c:v>-81.996558648991893</c:v>
                </c:pt>
                <c:pt idx="1">
                  <c:v>-81.893752071100494</c:v>
                </c:pt>
                <c:pt idx="2">
                  <c:v>-81.797937345657104</c:v>
                </c:pt>
                <c:pt idx="3">
                  <c:v>-81.755173721974103</c:v>
                </c:pt>
                <c:pt idx="4">
                  <c:v>-81.651845684753994</c:v>
                </c:pt>
                <c:pt idx="5">
                  <c:v>-81.584578548397602</c:v>
                </c:pt>
                <c:pt idx="6">
                  <c:v>-81.452265827695697</c:v>
                </c:pt>
                <c:pt idx="7">
                  <c:v>-81.3768073190477</c:v>
                </c:pt>
                <c:pt idx="8">
                  <c:v>-81.310562630882899</c:v>
                </c:pt>
                <c:pt idx="9">
                  <c:v>-81.2327039188295</c:v>
                </c:pt>
                <c:pt idx="10">
                  <c:v>-81.102919435770303</c:v>
                </c:pt>
                <c:pt idx="11">
                  <c:v>-80.987293366046501</c:v>
                </c:pt>
                <c:pt idx="12">
                  <c:v>-80.907364565652003</c:v>
                </c:pt>
                <c:pt idx="13">
                  <c:v>-80.771393309182301</c:v>
                </c:pt>
                <c:pt idx="14">
                  <c:v>-80.719624176222297</c:v>
                </c:pt>
                <c:pt idx="15">
                  <c:v>-80.6442489852775</c:v>
                </c:pt>
                <c:pt idx="16">
                  <c:v>-80.5960641720159</c:v>
                </c:pt>
                <c:pt idx="17">
                  <c:v>-80.534523363891097</c:v>
                </c:pt>
                <c:pt idx="18">
                  <c:v>-80.463057353456605</c:v>
                </c:pt>
                <c:pt idx="19">
                  <c:v>-80.385482808345301</c:v>
                </c:pt>
                <c:pt idx="20">
                  <c:v>-80.266326464122102</c:v>
                </c:pt>
                <c:pt idx="21">
                  <c:v>-80.189758185890796</c:v>
                </c:pt>
                <c:pt idx="22">
                  <c:v>-80.086618416922803</c:v>
                </c:pt>
                <c:pt idx="23">
                  <c:v>-80.010074319361493</c:v>
                </c:pt>
                <c:pt idx="24">
                  <c:v>-79.969504052289594</c:v>
                </c:pt>
                <c:pt idx="25">
                  <c:v>-79.946167950889802</c:v>
                </c:pt>
                <c:pt idx="26">
                  <c:v>-79.878895684451393</c:v>
                </c:pt>
                <c:pt idx="27">
                  <c:v>-79.8311728870964</c:v>
                </c:pt>
                <c:pt idx="28">
                  <c:v>-79.789344276684503</c:v>
                </c:pt>
                <c:pt idx="29">
                  <c:v>-79.697415763045299</c:v>
                </c:pt>
                <c:pt idx="30">
                  <c:v>-79.614883443750301</c:v>
                </c:pt>
                <c:pt idx="31">
                  <c:v>-79.560729234543899</c:v>
                </c:pt>
                <c:pt idx="32">
                  <c:v>-79.511473406161599</c:v>
                </c:pt>
                <c:pt idx="33">
                  <c:v>-79.470674748504507</c:v>
                </c:pt>
                <c:pt idx="34">
                  <c:v>-79.384899744267699</c:v>
                </c:pt>
                <c:pt idx="35">
                  <c:v>-79.314943617683397</c:v>
                </c:pt>
                <c:pt idx="36">
                  <c:v>-79.221355697562899</c:v>
                </c:pt>
                <c:pt idx="37">
                  <c:v>-79.128863344766103</c:v>
                </c:pt>
                <c:pt idx="38">
                  <c:v>-79.082693159659797</c:v>
                </c:pt>
                <c:pt idx="39">
                  <c:v>-79.011773437289705</c:v>
                </c:pt>
                <c:pt idx="40">
                  <c:v>-78.894920841528204</c:v>
                </c:pt>
                <c:pt idx="41">
                  <c:v>-78.8454084316826</c:v>
                </c:pt>
                <c:pt idx="42">
                  <c:v>-78.7874120305068</c:v>
                </c:pt>
                <c:pt idx="43">
                  <c:v>-78.7330093980935</c:v>
                </c:pt>
                <c:pt idx="44">
                  <c:v>-78.655885740826093</c:v>
                </c:pt>
                <c:pt idx="45">
                  <c:v>-78.604884722881195</c:v>
                </c:pt>
                <c:pt idx="46">
                  <c:v>-78.577899762987499</c:v>
                </c:pt>
                <c:pt idx="47">
                  <c:v>-78.514951745179104</c:v>
                </c:pt>
                <c:pt idx="48">
                  <c:v>-78.466531718846397</c:v>
                </c:pt>
                <c:pt idx="49">
                  <c:v>-78.401410246597393</c:v>
                </c:pt>
                <c:pt idx="50">
                  <c:v>-78.362152305848298</c:v>
                </c:pt>
                <c:pt idx="51">
                  <c:v>-78.284462750235207</c:v>
                </c:pt>
                <c:pt idx="52">
                  <c:v>-78.213422285106702</c:v>
                </c:pt>
                <c:pt idx="53">
                  <c:v>-78.164746746157306</c:v>
                </c:pt>
                <c:pt idx="54">
                  <c:v>-78.139593815594495</c:v>
                </c:pt>
                <c:pt idx="55">
                  <c:v>-78.093976655642706</c:v>
                </c:pt>
                <c:pt idx="56">
                  <c:v>-78.034310271317196</c:v>
                </c:pt>
                <c:pt idx="57">
                  <c:v>-77.994190642970807</c:v>
                </c:pt>
                <c:pt idx="58">
                  <c:v>-77.971466964245494</c:v>
                </c:pt>
                <c:pt idx="59">
                  <c:v>-77.929857847276807</c:v>
                </c:pt>
                <c:pt idx="60">
                  <c:v>-77.859549132330301</c:v>
                </c:pt>
                <c:pt idx="61">
                  <c:v>-77.8253620036933</c:v>
                </c:pt>
                <c:pt idx="62">
                  <c:v>-77.800774077218804</c:v>
                </c:pt>
                <c:pt idx="63">
                  <c:v>-77.768639866837205</c:v>
                </c:pt>
                <c:pt idx="64">
                  <c:v>-77.725329522996702</c:v>
                </c:pt>
                <c:pt idx="65">
                  <c:v>-77.673830837367106</c:v>
                </c:pt>
                <c:pt idx="66">
                  <c:v>-77.593512765152099</c:v>
                </c:pt>
                <c:pt idx="67">
                  <c:v>-77.553221003034295</c:v>
                </c:pt>
                <c:pt idx="68">
                  <c:v>-77.506118076401805</c:v>
                </c:pt>
                <c:pt idx="69">
                  <c:v>-77.435482279299606</c:v>
                </c:pt>
                <c:pt idx="70">
                  <c:v>-77.417790243156006</c:v>
                </c:pt>
                <c:pt idx="71">
                  <c:v>-77.362915784676005</c:v>
                </c:pt>
                <c:pt idx="72">
                  <c:v>-77.326915716092302</c:v>
                </c:pt>
                <c:pt idx="73">
                  <c:v>-77.289426040596595</c:v>
                </c:pt>
                <c:pt idx="74">
                  <c:v>-77.249027073734794</c:v>
                </c:pt>
                <c:pt idx="75">
                  <c:v>-77.200945212856993</c:v>
                </c:pt>
                <c:pt idx="76">
                  <c:v>-77.173725828913106</c:v>
                </c:pt>
                <c:pt idx="77">
                  <c:v>-77.110243421725997</c:v>
                </c:pt>
                <c:pt idx="78">
                  <c:v>-77.063860599410106</c:v>
                </c:pt>
                <c:pt idx="79">
                  <c:v>-77.015023753946807</c:v>
                </c:pt>
                <c:pt idx="80">
                  <c:v>-76.975689357908806</c:v>
                </c:pt>
                <c:pt idx="81">
                  <c:v>-76.944188690467996</c:v>
                </c:pt>
                <c:pt idx="82">
                  <c:v>-76.911842791206595</c:v>
                </c:pt>
                <c:pt idx="83">
                  <c:v>-76.872044979774103</c:v>
                </c:pt>
                <c:pt idx="84">
                  <c:v>-76.804355686152405</c:v>
                </c:pt>
                <c:pt idx="85">
                  <c:v>-76.776021164424805</c:v>
                </c:pt>
                <c:pt idx="86">
                  <c:v>-76.738450882933805</c:v>
                </c:pt>
                <c:pt idx="87">
                  <c:v>-76.711534481058095</c:v>
                </c:pt>
                <c:pt idx="88">
                  <c:v>-76.659152142956202</c:v>
                </c:pt>
                <c:pt idx="89">
                  <c:v>-76.6105206691186</c:v>
                </c:pt>
                <c:pt idx="90">
                  <c:v>-76.576037954366598</c:v>
                </c:pt>
                <c:pt idx="91">
                  <c:v>-76.522590151343707</c:v>
                </c:pt>
                <c:pt idx="92">
                  <c:v>-76.464939990424597</c:v>
                </c:pt>
                <c:pt idx="93">
                  <c:v>-76.430864994444207</c:v>
                </c:pt>
                <c:pt idx="94">
                  <c:v>-76.395335337980399</c:v>
                </c:pt>
                <c:pt idx="95">
                  <c:v>-76.361267987238406</c:v>
                </c:pt>
                <c:pt idx="96">
                  <c:v>-76.337821305962095</c:v>
                </c:pt>
                <c:pt idx="97">
                  <c:v>-76.309200180751702</c:v>
                </c:pt>
                <c:pt idx="98">
                  <c:v>-76.288351957879499</c:v>
                </c:pt>
                <c:pt idx="99">
                  <c:v>-76.252725237055202</c:v>
                </c:pt>
                <c:pt idx="100">
                  <c:v>-76.202083052152204</c:v>
                </c:pt>
                <c:pt idx="101">
                  <c:v>-76.160866027356306</c:v>
                </c:pt>
                <c:pt idx="102">
                  <c:v>-76.1136605650821</c:v>
                </c:pt>
                <c:pt idx="103">
                  <c:v>-76.0844057505265</c:v>
                </c:pt>
                <c:pt idx="104">
                  <c:v>-76.050122986707393</c:v>
                </c:pt>
                <c:pt idx="105">
                  <c:v>-76.025237723265406</c:v>
                </c:pt>
                <c:pt idx="106">
                  <c:v>-75.988656112007803</c:v>
                </c:pt>
                <c:pt idx="107">
                  <c:v>-75.964734987026205</c:v>
                </c:pt>
                <c:pt idx="108">
                  <c:v>-75.919968576579393</c:v>
                </c:pt>
                <c:pt idx="109">
                  <c:v>-75.898062228388298</c:v>
                </c:pt>
                <c:pt idx="110">
                  <c:v>-75.843056489485406</c:v>
                </c:pt>
                <c:pt idx="111">
                  <c:v>-75.810853006913405</c:v>
                </c:pt>
                <c:pt idx="112">
                  <c:v>-75.783283990478495</c:v>
                </c:pt>
                <c:pt idx="113">
                  <c:v>-75.766515083625606</c:v>
                </c:pt>
                <c:pt idx="114">
                  <c:v>-75.735258856281604</c:v>
                </c:pt>
                <c:pt idx="115">
                  <c:v>-75.711690647468501</c:v>
                </c:pt>
                <c:pt idx="116">
                  <c:v>-75.680734921600802</c:v>
                </c:pt>
                <c:pt idx="117">
                  <c:v>-75.624486779113099</c:v>
                </c:pt>
                <c:pt idx="118">
                  <c:v>-75.5690698267382</c:v>
                </c:pt>
                <c:pt idx="119">
                  <c:v>-75.540425687989099</c:v>
                </c:pt>
                <c:pt idx="120">
                  <c:v>-75.483956733374498</c:v>
                </c:pt>
                <c:pt idx="121">
                  <c:v>-75.416873083599597</c:v>
                </c:pt>
                <c:pt idx="122">
                  <c:v>-75.385167461799398</c:v>
                </c:pt>
                <c:pt idx="123">
                  <c:v>-75.320371411430997</c:v>
                </c:pt>
                <c:pt idx="124">
                  <c:v>-75.248528205186702</c:v>
                </c:pt>
                <c:pt idx="125">
                  <c:v>-75.219192885776707</c:v>
                </c:pt>
                <c:pt idx="126">
                  <c:v>-75.177934418253002</c:v>
                </c:pt>
                <c:pt idx="127">
                  <c:v>-75.103088111522496</c:v>
                </c:pt>
                <c:pt idx="128">
                  <c:v>-75.076392282760594</c:v>
                </c:pt>
                <c:pt idx="129">
                  <c:v>-75.0531951962585</c:v>
                </c:pt>
                <c:pt idx="130">
                  <c:v>-75.018739759607001</c:v>
                </c:pt>
                <c:pt idx="131">
                  <c:v>-74.9771863909437</c:v>
                </c:pt>
                <c:pt idx="132">
                  <c:v>-74.942348522966</c:v>
                </c:pt>
                <c:pt idx="133">
                  <c:v>-74.889893504679705</c:v>
                </c:pt>
                <c:pt idx="134">
                  <c:v>-74.862506937674695</c:v>
                </c:pt>
                <c:pt idx="135">
                  <c:v>-74.814601022625695</c:v>
                </c:pt>
                <c:pt idx="136">
                  <c:v>-74.767089688775101</c:v>
                </c:pt>
                <c:pt idx="137">
                  <c:v>-74.730306570714603</c:v>
                </c:pt>
                <c:pt idx="138">
                  <c:v>-74.688857510156893</c:v>
                </c:pt>
                <c:pt idx="139">
                  <c:v>-74.631734154780204</c:v>
                </c:pt>
                <c:pt idx="140">
                  <c:v>-74.587152998008904</c:v>
                </c:pt>
                <c:pt idx="141">
                  <c:v>-74.557637630488799</c:v>
                </c:pt>
                <c:pt idx="142">
                  <c:v>-74.529898132390201</c:v>
                </c:pt>
                <c:pt idx="143">
                  <c:v>-74.4881343259609</c:v>
                </c:pt>
                <c:pt idx="144">
                  <c:v>-74.435599083773397</c:v>
                </c:pt>
                <c:pt idx="145">
                  <c:v>-74.373413972269901</c:v>
                </c:pt>
                <c:pt idx="146">
                  <c:v>-74.335868809686303</c:v>
                </c:pt>
                <c:pt idx="147">
                  <c:v>-74.314173670965204</c:v>
                </c:pt>
                <c:pt idx="148">
                  <c:v>-74.278418103030802</c:v>
                </c:pt>
                <c:pt idx="149">
                  <c:v>-74.249604547417405</c:v>
                </c:pt>
                <c:pt idx="150">
                  <c:v>-74.230286172221298</c:v>
                </c:pt>
                <c:pt idx="151">
                  <c:v>-74.190497191680194</c:v>
                </c:pt>
                <c:pt idx="152">
                  <c:v>-74.171057452213105</c:v>
                </c:pt>
                <c:pt idx="153">
                  <c:v>-74.147754651443606</c:v>
                </c:pt>
                <c:pt idx="154">
                  <c:v>-74.107688742851494</c:v>
                </c:pt>
                <c:pt idx="155">
                  <c:v>-74.054568261643894</c:v>
                </c:pt>
                <c:pt idx="156">
                  <c:v>-74.005353402636203</c:v>
                </c:pt>
                <c:pt idx="157">
                  <c:v>-73.974938844178098</c:v>
                </c:pt>
                <c:pt idx="158">
                  <c:v>-73.936758672505803</c:v>
                </c:pt>
                <c:pt idx="159">
                  <c:v>-73.906060796720993</c:v>
                </c:pt>
                <c:pt idx="160">
                  <c:v>-73.873165550958504</c:v>
                </c:pt>
                <c:pt idx="161">
                  <c:v>-73.829321390431701</c:v>
                </c:pt>
                <c:pt idx="162">
                  <c:v>-73.813893664909202</c:v>
                </c:pt>
                <c:pt idx="163">
                  <c:v>-73.764936845948398</c:v>
                </c:pt>
                <c:pt idx="164">
                  <c:v>-73.7339041930598</c:v>
                </c:pt>
                <c:pt idx="165">
                  <c:v>-73.706098925390805</c:v>
                </c:pt>
                <c:pt idx="166">
                  <c:v>-73.685018224136797</c:v>
                </c:pt>
                <c:pt idx="167">
                  <c:v>-73.6292553096917</c:v>
                </c:pt>
                <c:pt idx="168">
                  <c:v>-73.587994850775999</c:v>
                </c:pt>
                <c:pt idx="169">
                  <c:v>-73.5580103657135</c:v>
                </c:pt>
                <c:pt idx="170">
                  <c:v>-73.525429074718204</c:v>
                </c:pt>
                <c:pt idx="171">
                  <c:v>-73.502775926840101</c:v>
                </c:pt>
                <c:pt idx="172">
                  <c:v>-73.474281167959106</c:v>
                </c:pt>
                <c:pt idx="173">
                  <c:v>-73.4488638667803</c:v>
                </c:pt>
                <c:pt idx="174">
                  <c:v>-73.413429812176403</c:v>
                </c:pt>
                <c:pt idx="175">
                  <c:v>-73.387223175033498</c:v>
                </c:pt>
                <c:pt idx="176">
                  <c:v>-73.367842637112403</c:v>
                </c:pt>
                <c:pt idx="177">
                  <c:v>-73.3405845675492</c:v>
                </c:pt>
                <c:pt idx="178">
                  <c:v>-73.298067250621301</c:v>
                </c:pt>
                <c:pt idx="179">
                  <c:v>-73.268556926979301</c:v>
                </c:pt>
                <c:pt idx="180">
                  <c:v>-73.232106297417005</c:v>
                </c:pt>
                <c:pt idx="181">
                  <c:v>-73.180445975522403</c:v>
                </c:pt>
                <c:pt idx="182">
                  <c:v>-73.142780793560107</c:v>
                </c:pt>
                <c:pt idx="183">
                  <c:v>-73.076776784966498</c:v>
                </c:pt>
                <c:pt idx="184">
                  <c:v>-73.026560872743701</c:v>
                </c:pt>
                <c:pt idx="185">
                  <c:v>-72.9918858716714</c:v>
                </c:pt>
                <c:pt idx="186">
                  <c:v>-72.951006024652898</c:v>
                </c:pt>
                <c:pt idx="187">
                  <c:v>-72.911609902177801</c:v>
                </c:pt>
                <c:pt idx="188">
                  <c:v>-72.859378071515295</c:v>
                </c:pt>
                <c:pt idx="189">
                  <c:v>-72.817711654078707</c:v>
                </c:pt>
                <c:pt idx="190">
                  <c:v>-72.790314280315499</c:v>
                </c:pt>
                <c:pt idx="191">
                  <c:v>-72.761840640212</c:v>
                </c:pt>
                <c:pt idx="192">
                  <c:v>-72.732951860383693</c:v>
                </c:pt>
                <c:pt idx="193">
                  <c:v>-72.705127355287502</c:v>
                </c:pt>
                <c:pt idx="194">
                  <c:v>-72.677426330728494</c:v>
                </c:pt>
                <c:pt idx="195">
                  <c:v>-72.655737054176896</c:v>
                </c:pt>
                <c:pt idx="196">
                  <c:v>-72.612226105449295</c:v>
                </c:pt>
                <c:pt idx="197">
                  <c:v>-72.5730336824533</c:v>
                </c:pt>
                <c:pt idx="198">
                  <c:v>-72.5410535812982</c:v>
                </c:pt>
                <c:pt idx="199">
                  <c:v>-72.474417819952706</c:v>
                </c:pt>
                <c:pt idx="200">
                  <c:v>-72.439940252365602</c:v>
                </c:pt>
                <c:pt idx="201">
                  <c:v>-72.415037544771906</c:v>
                </c:pt>
                <c:pt idx="202">
                  <c:v>-72.389772148672193</c:v>
                </c:pt>
                <c:pt idx="203">
                  <c:v>-72.361468986234101</c:v>
                </c:pt>
                <c:pt idx="204">
                  <c:v>-72.311869123441497</c:v>
                </c:pt>
                <c:pt idx="205">
                  <c:v>-72.287951904614303</c:v>
                </c:pt>
                <c:pt idx="206">
                  <c:v>-72.2589479858662</c:v>
                </c:pt>
                <c:pt idx="207">
                  <c:v>-72.229680357665799</c:v>
                </c:pt>
                <c:pt idx="208">
                  <c:v>-72.194670372476494</c:v>
                </c:pt>
                <c:pt idx="209">
                  <c:v>-72.173518488289602</c:v>
                </c:pt>
                <c:pt idx="210">
                  <c:v>-72.1069365700085</c:v>
                </c:pt>
                <c:pt idx="211">
                  <c:v>-72.059060974032604</c:v>
                </c:pt>
                <c:pt idx="212">
                  <c:v>-72.0334984529444</c:v>
                </c:pt>
                <c:pt idx="213">
                  <c:v>-71.993511005302693</c:v>
                </c:pt>
                <c:pt idx="214">
                  <c:v>-71.949853389725902</c:v>
                </c:pt>
                <c:pt idx="215">
                  <c:v>-71.930088663027604</c:v>
                </c:pt>
                <c:pt idx="216">
                  <c:v>-71.898553660442303</c:v>
                </c:pt>
                <c:pt idx="217">
                  <c:v>-71.854899797963697</c:v>
                </c:pt>
                <c:pt idx="218">
                  <c:v>-71.825525599456896</c:v>
                </c:pt>
                <c:pt idx="219">
                  <c:v>-71.804555354861193</c:v>
                </c:pt>
                <c:pt idx="220">
                  <c:v>-71.776801647519093</c:v>
                </c:pt>
                <c:pt idx="221">
                  <c:v>-71.746911414913797</c:v>
                </c:pt>
                <c:pt idx="222">
                  <c:v>-71.715763450485298</c:v>
                </c:pt>
                <c:pt idx="223">
                  <c:v>-71.687576032620598</c:v>
                </c:pt>
                <c:pt idx="224">
                  <c:v>-71.653910772415699</c:v>
                </c:pt>
                <c:pt idx="225">
                  <c:v>-71.629321792838496</c:v>
                </c:pt>
                <c:pt idx="226">
                  <c:v>-71.591368002668901</c:v>
                </c:pt>
                <c:pt idx="227">
                  <c:v>-71.550790303298101</c:v>
                </c:pt>
                <c:pt idx="228">
                  <c:v>-71.514753653670795</c:v>
                </c:pt>
                <c:pt idx="229">
                  <c:v>-71.483129053917395</c:v>
                </c:pt>
                <c:pt idx="230">
                  <c:v>-71.441279709236497</c:v>
                </c:pt>
                <c:pt idx="231">
                  <c:v>-71.406145168763302</c:v>
                </c:pt>
                <c:pt idx="232">
                  <c:v>-71.373020897630298</c:v>
                </c:pt>
                <c:pt idx="233">
                  <c:v>-71.3498528453961</c:v>
                </c:pt>
                <c:pt idx="234">
                  <c:v>-71.325833074736494</c:v>
                </c:pt>
                <c:pt idx="235">
                  <c:v>-71.297257610493205</c:v>
                </c:pt>
                <c:pt idx="236">
                  <c:v>-71.263914331400997</c:v>
                </c:pt>
                <c:pt idx="237">
                  <c:v>-71.226211549782093</c:v>
                </c:pt>
                <c:pt idx="238">
                  <c:v>-71.194633319758196</c:v>
                </c:pt>
                <c:pt idx="239">
                  <c:v>-71.156064986175807</c:v>
                </c:pt>
                <c:pt idx="240">
                  <c:v>-71.123234564793094</c:v>
                </c:pt>
                <c:pt idx="241">
                  <c:v>-71.0993618446672</c:v>
                </c:pt>
                <c:pt idx="242">
                  <c:v>-71.075812740756703</c:v>
                </c:pt>
                <c:pt idx="243">
                  <c:v>-71.045859541138697</c:v>
                </c:pt>
                <c:pt idx="244">
                  <c:v>-71.0316403512563</c:v>
                </c:pt>
                <c:pt idx="245">
                  <c:v>-70.993440173071704</c:v>
                </c:pt>
                <c:pt idx="246">
                  <c:v>-70.977218389325103</c:v>
                </c:pt>
                <c:pt idx="247">
                  <c:v>-70.949497013624594</c:v>
                </c:pt>
                <c:pt idx="248">
                  <c:v>-70.924167845400504</c:v>
                </c:pt>
                <c:pt idx="249">
                  <c:v>-70.898787277826997</c:v>
                </c:pt>
                <c:pt idx="250">
                  <c:v>-70.865493259620905</c:v>
                </c:pt>
                <c:pt idx="251">
                  <c:v>-70.822599264058198</c:v>
                </c:pt>
                <c:pt idx="252">
                  <c:v>-70.781330484899499</c:v>
                </c:pt>
                <c:pt idx="253">
                  <c:v>-70.746460730968593</c:v>
                </c:pt>
                <c:pt idx="254">
                  <c:v>-70.719515626199296</c:v>
                </c:pt>
                <c:pt idx="255">
                  <c:v>-70.684764825174895</c:v>
                </c:pt>
                <c:pt idx="256">
                  <c:v>-70.648566135031004</c:v>
                </c:pt>
                <c:pt idx="257">
                  <c:v>-70.622755030047003</c:v>
                </c:pt>
                <c:pt idx="258">
                  <c:v>-70.590511984522806</c:v>
                </c:pt>
                <c:pt idx="259">
                  <c:v>-70.561323817944299</c:v>
                </c:pt>
                <c:pt idx="260">
                  <c:v>-70.523520023782396</c:v>
                </c:pt>
                <c:pt idx="261">
                  <c:v>-70.504252714965901</c:v>
                </c:pt>
                <c:pt idx="262">
                  <c:v>-70.452387818033401</c:v>
                </c:pt>
                <c:pt idx="263">
                  <c:v>-70.4249641283606</c:v>
                </c:pt>
                <c:pt idx="264">
                  <c:v>-70.377572522466394</c:v>
                </c:pt>
                <c:pt idx="265">
                  <c:v>-70.345199870349106</c:v>
                </c:pt>
                <c:pt idx="266">
                  <c:v>-70.309177178017293</c:v>
                </c:pt>
                <c:pt idx="267">
                  <c:v>-70.283952695594493</c:v>
                </c:pt>
                <c:pt idx="268">
                  <c:v>-70.255620214016702</c:v>
                </c:pt>
                <c:pt idx="269">
                  <c:v>-70.225912022977496</c:v>
                </c:pt>
                <c:pt idx="270">
                  <c:v>-70.197376053433402</c:v>
                </c:pt>
                <c:pt idx="271">
                  <c:v>-70.181559980481893</c:v>
                </c:pt>
                <c:pt idx="272">
                  <c:v>-70.162908674251796</c:v>
                </c:pt>
                <c:pt idx="273">
                  <c:v>-70.105628308236703</c:v>
                </c:pt>
                <c:pt idx="274">
                  <c:v>-70.067770698511097</c:v>
                </c:pt>
                <c:pt idx="275">
                  <c:v>-70.045884702015101</c:v>
                </c:pt>
                <c:pt idx="276">
                  <c:v>-70.015009989276095</c:v>
                </c:pt>
                <c:pt idx="277">
                  <c:v>-69.960923107284998</c:v>
                </c:pt>
                <c:pt idx="278">
                  <c:v>-69.940210390799194</c:v>
                </c:pt>
                <c:pt idx="279">
                  <c:v>-69.920098369626004</c:v>
                </c:pt>
                <c:pt idx="280">
                  <c:v>-69.893533590470099</c:v>
                </c:pt>
                <c:pt idx="281">
                  <c:v>-69.872485898621306</c:v>
                </c:pt>
                <c:pt idx="282">
                  <c:v>-69.831714711370694</c:v>
                </c:pt>
                <c:pt idx="283">
                  <c:v>-69.802545423800396</c:v>
                </c:pt>
                <c:pt idx="284">
                  <c:v>-69.782151709417505</c:v>
                </c:pt>
                <c:pt idx="285">
                  <c:v>-69.7425170448291</c:v>
                </c:pt>
                <c:pt idx="286">
                  <c:v>-69.707855734021706</c:v>
                </c:pt>
                <c:pt idx="287">
                  <c:v>-69.684728678487005</c:v>
                </c:pt>
                <c:pt idx="288">
                  <c:v>-69.637677920359394</c:v>
                </c:pt>
                <c:pt idx="289">
                  <c:v>-69.6041541691757</c:v>
                </c:pt>
                <c:pt idx="290">
                  <c:v>-69.579407123794397</c:v>
                </c:pt>
                <c:pt idx="291">
                  <c:v>-69.566202921998695</c:v>
                </c:pt>
                <c:pt idx="292">
                  <c:v>-69.525866020706204</c:v>
                </c:pt>
                <c:pt idx="293">
                  <c:v>-69.503283576859303</c:v>
                </c:pt>
                <c:pt idx="294">
                  <c:v>-69.486809996568496</c:v>
                </c:pt>
                <c:pt idx="295">
                  <c:v>-69.437111903637899</c:v>
                </c:pt>
                <c:pt idx="296">
                  <c:v>-69.404282646594595</c:v>
                </c:pt>
                <c:pt idx="297">
                  <c:v>-69.385626476631501</c:v>
                </c:pt>
                <c:pt idx="298">
                  <c:v>-69.363701650917307</c:v>
                </c:pt>
                <c:pt idx="299">
                  <c:v>-69.341257880658105</c:v>
                </c:pt>
                <c:pt idx="300">
                  <c:v>-69.307800226581506</c:v>
                </c:pt>
                <c:pt idx="301">
                  <c:v>-69.257110606537694</c:v>
                </c:pt>
                <c:pt idx="302">
                  <c:v>-69.217226086047205</c:v>
                </c:pt>
                <c:pt idx="303">
                  <c:v>-69.189963801522595</c:v>
                </c:pt>
                <c:pt idx="304">
                  <c:v>-69.159876010412901</c:v>
                </c:pt>
                <c:pt idx="305">
                  <c:v>-69.120301763351705</c:v>
                </c:pt>
                <c:pt idx="306">
                  <c:v>-69.084541984671105</c:v>
                </c:pt>
                <c:pt idx="307">
                  <c:v>-69.063637217150401</c:v>
                </c:pt>
                <c:pt idx="308">
                  <c:v>-69.025483481114705</c:v>
                </c:pt>
                <c:pt idx="309">
                  <c:v>-69.001661231095696</c:v>
                </c:pt>
                <c:pt idx="310">
                  <c:v>-68.959057296670395</c:v>
                </c:pt>
                <c:pt idx="311">
                  <c:v>-68.937017312465201</c:v>
                </c:pt>
                <c:pt idx="312">
                  <c:v>-68.9045612626104</c:v>
                </c:pt>
                <c:pt idx="313">
                  <c:v>-68.874970516151805</c:v>
                </c:pt>
                <c:pt idx="314">
                  <c:v>-68.851691059473694</c:v>
                </c:pt>
                <c:pt idx="315">
                  <c:v>-68.820314847176803</c:v>
                </c:pt>
                <c:pt idx="316">
                  <c:v>-68.788666722698807</c:v>
                </c:pt>
                <c:pt idx="317">
                  <c:v>-68.740545313324105</c:v>
                </c:pt>
                <c:pt idx="318">
                  <c:v>-68.700680267423095</c:v>
                </c:pt>
                <c:pt idx="319">
                  <c:v>-68.664934583288598</c:v>
                </c:pt>
                <c:pt idx="320">
                  <c:v>-68.637323239197599</c:v>
                </c:pt>
                <c:pt idx="321">
                  <c:v>-68.601462714198505</c:v>
                </c:pt>
                <c:pt idx="322">
                  <c:v>-68.5806129797853</c:v>
                </c:pt>
                <c:pt idx="323">
                  <c:v>-68.534319096854802</c:v>
                </c:pt>
                <c:pt idx="324">
                  <c:v>-68.502310997898306</c:v>
                </c:pt>
                <c:pt idx="325">
                  <c:v>-68.471315116352002</c:v>
                </c:pt>
                <c:pt idx="326">
                  <c:v>-68.443748637119896</c:v>
                </c:pt>
                <c:pt idx="327">
                  <c:v>-68.3895213573267</c:v>
                </c:pt>
                <c:pt idx="328">
                  <c:v>-68.369337835809802</c:v>
                </c:pt>
                <c:pt idx="329">
                  <c:v>-68.338036005452807</c:v>
                </c:pt>
                <c:pt idx="330">
                  <c:v>-68.307647989291496</c:v>
                </c:pt>
                <c:pt idx="331">
                  <c:v>-68.261187999214002</c:v>
                </c:pt>
                <c:pt idx="332">
                  <c:v>-68.206694173401999</c:v>
                </c:pt>
                <c:pt idx="333">
                  <c:v>-68.174170970607605</c:v>
                </c:pt>
                <c:pt idx="334">
                  <c:v>-68.152140305441506</c:v>
                </c:pt>
                <c:pt idx="335">
                  <c:v>-68.115219650489493</c:v>
                </c:pt>
                <c:pt idx="336">
                  <c:v>-68.0763170505343</c:v>
                </c:pt>
                <c:pt idx="337">
                  <c:v>-68.045427405843597</c:v>
                </c:pt>
                <c:pt idx="338">
                  <c:v>-68.021161837238495</c:v>
                </c:pt>
                <c:pt idx="339">
                  <c:v>-67.998216280268693</c:v>
                </c:pt>
                <c:pt idx="340">
                  <c:v>-67.976643783722906</c:v>
                </c:pt>
                <c:pt idx="341">
                  <c:v>-67.937745861012203</c:v>
                </c:pt>
                <c:pt idx="342">
                  <c:v>-67.905630388384495</c:v>
                </c:pt>
                <c:pt idx="343">
                  <c:v>-67.840888224321105</c:v>
                </c:pt>
                <c:pt idx="344">
                  <c:v>-67.784928099464594</c:v>
                </c:pt>
                <c:pt idx="345">
                  <c:v>-67.753138742753094</c:v>
                </c:pt>
                <c:pt idx="346">
                  <c:v>-67.716120945487305</c:v>
                </c:pt>
                <c:pt idx="347">
                  <c:v>-67.693294382868103</c:v>
                </c:pt>
                <c:pt idx="348">
                  <c:v>-67.626496815424503</c:v>
                </c:pt>
                <c:pt idx="349">
                  <c:v>-67.612990237097193</c:v>
                </c:pt>
                <c:pt idx="350">
                  <c:v>-67.600236656707295</c:v>
                </c:pt>
                <c:pt idx="351">
                  <c:v>-67.5490767046185</c:v>
                </c:pt>
                <c:pt idx="352">
                  <c:v>-67.518420731149604</c:v>
                </c:pt>
                <c:pt idx="353">
                  <c:v>-67.492071152024494</c:v>
                </c:pt>
                <c:pt idx="354">
                  <c:v>-67.465174321323701</c:v>
                </c:pt>
                <c:pt idx="355">
                  <c:v>-67.418719549681498</c:v>
                </c:pt>
                <c:pt idx="356">
                  <c:v>-67.362432221168604</c:v>
                </c:pt>
                <c:pt idx="357">
                  <c:v>-67.333126217018304</c:v>
                </c:pt>
                <c:pt idx="358">
                  <c:v>-67.290702395321404</c:v>
                </c:pt>
                <c:pt idx="359">
                  <c:v>-67.259119587643696</c:v>
                </c:pt>
                <c:pt idx="360">
                  <c:v>-67.231219912647603</c:v>
                </c:pt>
                <c:pt idx="361">
                  <c:v>-67.215101185712996</c:v>
                </c:pt>
                <c:pt idx="362">
                  <c:v>-67.157890326884896</c:v>
                </c:pt>
                <c:pt idx="363">
                  <c:v>-67.108662661507196</c:v>
                </c:pt>
                <c:pt idx="364">
                  <c:v>-67.059826311842698</c:v>
                </c:pt>
                <c:pt idx="365">
                  <c:v>-67.0248588975887</c:v>
                </c:pt>
                <c:pt idx="366">
                  <c:v>-67.002510550359105</c:v>
                </c:pt>
                <c:pt idx="367">
                  <c:v>-66.955527520049401</c:v>
                </c:pt>
                <c:pt idx="368">
                  <c:v>-66.933810825036701</c:v>
                </c:pt>
                <c:pt idx="369">
                  <c:v>-66.884274529116894</c:v>
                </c:pt>
                <c:pt idx="370">
                  <c:v>-66.863188809755002</c:v>
                </c:pt>
                <c:pt idx="371">
                  <c:v>-66.826022513883302</c:v>
                </c:pt>
                <c:pt idx="372">
                  <c:v>-66.802762813499399</c:v>
                </c:pt>
                <c:pt idx="373">
                  <c:v>-66.769053748594601</c:v>
                </c:pt>
                <c:pt idx="374">
                  <c:v>-66.732769948845601</c:v>
                </c:pt>
                <c:pt idx="375">
                  <c:v>-66.710217943119005</c:v>
                </c:pt>
                <c:pt idx="376">
                  <c:v>-66.695719608077397</c:v>
                </c:pt>
                <c:pt idx="377">
                  <c:v>-66.656174058823794</c:v>
                </c:pt>
                <c:pt idx="378">
                  <c:v>-66.619083427177202</c:v>
                </c:pt>
                <c:pt idx="379">
                  <c:v>-66.573265269480103</c:v>
                </c:pt>
                <c:pt idx="380">
                  <c:v>-66.536663322137798</c:v>
                </c:pt>
                <c:pt idx="381">
                  <c:v>-66.492294256177701</c:v>
                </c:pt>
                <c:pt idx="382">
                  <c:v>-66.443044011193706</c:v>
                </c:pt>
                <c:pt idx="383">
                  <c:v>-66.411561542859303</c:v>
                </c:pt>
                <c:pt idx="384">
                  <c:v>-66.385200800199399</c:v>
                </c:pt>
                <c:pt idx="385">
                  <c:v>-66.344275329184399</c:v>
                </c:pt>
                <c:pt idx="386">
                  <c:v>-66.302142726111001</c:v>
                </c:pt>
                <c:pt idx="387">
                  <c:v>-66.283303117406405</c:v>
                </c:pt>
                <c:pt idx="388">
                  <c:v>-66.245931053491901</c:v>
                </c:pt>
                <c:pt idx="389">
                  <c:v>-66.209588429317705</c:v>
                </c:pt>
                <c:pt idx="390">
                  <c:v>-66.172991089709697</c:v>
                </c:pt>
                <c:pt idx="391">
                  <c:v>-66.133002888248498</c:v>
                </c:pt>
                <c:pt idx="392">
                  <c:v>-66.1108089807921</c:v>
                </c:pt>
                <c:pt idx="393">
                  <c:v>-66.075943059557005</c:v>
                </c:pt>
                <c:pt idx="394">
                  <c:v>-66.037936410588401</c:v>
                </c:pt>
                <c:pt idx="395">
                  <c:v>-65.998412922806807</c:v>
                </c:pt>
                <c:pt idx="396">
                  <c:v>-65.967169410784706</c:v>
                </c:pt>
                <c:pt idx="397">
                  <c:v>-65.940804310395805</c:v>
                </c:pt>
                <c:pt idx="398">
                  <c:v>-65.891979089827501</c:v>
                </c:pt>
                <c:pt idx="399">
                  <c:v>-65.843428276135896</c:v>
                </c:pt>
                <c:pt idx="400">
                  <c:v>-65.811358018848495</c:v>
                </c:pt>
                <c:pt idx="401">
                  <c:v>-65.766584267805897</c:v>
                </c:pt>
                <c:pt idx="402">
                  <c:v>-65.736147790684896</c:v>
                </c:pt>
                <c:pt idx="403">
                  <c:v>-65.709376231293305</c:v>
                </c:pt>
                <c:pt idx="404">
                  <c:v>-65.684908875880794</c:v>
                </c:pt>
                <c:pt idx="405">
                  <c:v>-65.655773426391406</c:v>
                </c:pt>
                <c:pt idx="406">
                  <c:v>-65.629582167299304</c:v>
                </c:pt>
                <c:pt idx="407">
                  <c:v>-65.597687801855201</c:v>
                </c:pt>
                <c:pt idx="408">
                  <c:v>-65.573555888891093</c:v>
                </c:pt>
                <c:pt idx="409">
                  <c:v>-65.539620668116598</c:v>
                </c:pt>
                <c:pt idx="410">
                  <c:v>-65.511011722034894</c:v>
                </c:pt>
                <c:pt idx="411">
                  <c:v>-65.494181839534093</c:v>
                </c:pt>
                <c:pt idx="412">
                  <c:v>-65.470052901192702</c:v>
                </c:pt>
                <c:pt idx="413">
                  <c:v>-65.414574258078105</c:v>
                </c:pt>
                <c:pt idx="414">
                  <c:v>-65.378253686164598</c:v>
                </c:pt>
                <c:pt idx="415">
                  <c:v>-65.3566241314238</c:v>
                </c:pt>
                <c:pt idx="416">
                  <c:v>-65.311838531840394</c:v>
                </c:pt>
                <c:pt idx="417">
                  <c:v>-65.282216607966504</c:v>
                </c:pt>
                <c:pt idx="418">
                  <c:v>-65.257861891821804</c:v>
                </c:pt>
                <c:pt idx="419">
                  <c:v>-65.220112747342597</c:v>
                </c:pt>
                <c:pt idx="420">
                  <c:v>-65.176275232665304</c:v>
                </c:pt>
                <c:pt idx="421">
                  <c:v>-65.142035272512501</c:v>
                </c:pt>
                <c:pt idx="422">
                  <c:v>-65.110612906208104</c:v>
                </c:pt>
                <c:pt idx="423">
                  <c:v>-65.092430712369605</c:v>
                </c:pt>
                <c:pt idx="424">
                  <c:v>-65.054536980756893</c:v>
                </c:pt>
                <c:pt idx="425">
                  <c:v>-65.003916020636296</c:v>
                </c:pt>
                <c:pt idx="426">
                  <c:v>-64.961135409011305</c:v>
                </c:pt>
                <c:pt idx="427">
                  <c:v>-64.911360168990001</c:v>
                </c:pt>
                <c:pt idx="428">
                  <c:v>-64.884866648781596</c:v>
                </c:pt>
                <c:pt idx="429">
                  <c:v>-64.860439606889003</c:v>
                </c:pt>
                <c:pt idx="430">
                  <c:v>-64.835890968705201</c:v>
                </c:pt>
                <c:pt idx="431">
                  <c:v>-64.803854701278894</c:v>
                </c:pt>
                <c:pt idx="432">
                  <c:v>-64.780192255213095</c:v>
                </c:pt>
                <c:pt idx="433">
                  <c:v>-64.745990380946395</c:v>
                </c:pt>
                <c:pt idx="434">
                  <c:v>-64.707790392394998</c:v>
                </c:pt>
                <c:pt idx="435">
                  <c:v>-64.676431552717006</c:v>
                </c:pt>
                <c:pt idx="436">
                  <c:v>-64.636575436765597</c:v>
                </c:pt>
                <c:pt idx="437">
                  <c:v>-64.617503816124696</c:v>
                </c:pt>
                <c:pt idx="438">
                  <c:v>-64.601512301892896</c:v>
                </c:pt>
                <c:pt idx="439">
                  <c:v>-64.566840927307098</c:v>
                </c:pt>
                <c:pt idx="440">
                  <c:v>-64.535596125473006</c:v>
                </c:pt>
                <c:pt idx="441">
                  <c:v>-64.504154237779801</c:v>
                </c:pt>
                <c:pt idx="442">
                  <c:v>-64.471943086705807</c:v>
                </c:pt>
                <c:pt idx="443">
                  <c:v>-64.448832618887707</c:v>
                </c:pt>
                <c:pt idx="444">
                  <c:v>-64.406897625550101</c:v>
                </c:pt>
                <c:pt idx="445">
                  <c:v>-64.370091284601699</c:v>
                </c:pt>
                <c:pt idx="446">
                  <c:v>-64.3134840867111</c:v>
                </c:pt>
                <c:pt idx="447">
                  <c:v>-64.283412152227996</c:v>
                </c:pt>
                <c:pt idx="448">
                  <c:v>-64.254485541886794</c:v>
                </c:pt>
                <c:pt idx="449">
                  <c:v>-64.225946885278503</c:v>
                </c:pt>
                <c:pt idx="450">
                  <c:v>-64.187946661478605</c:v>
                </c:pt>
                <c:pt idx="451">
                  <c:v>-64.157206780511999</c:v>
                </c:pt>
                <c:pt idx="452">
                  <c:v>-64.109595830346905</c:v>
                </c:pt>
                <c:pt idx="453">
                  <c:v>-64.081381596712006</c:v>
                </c:pt>
                <c:pt idx="454">
                  <c:v>-64.047978044196299</c:v>
                </c:pt>
                <c:pt idx="455">
                  <c:v>-64.005500142374999</c:v>
                </c:pt>
                <c:pt idx="456">
                  <c:v>-63.974182194219701</c:v>
                </c:pt>
                <c:pt idx="457">
                  <c:v>-63.937287224781201</c:v>
                </c:pt>
                <c:pt idx="458">
                  <c:v>-63.893760225761</c:v>
                </c:pt>
                <c:pt idx="459">
                  <c:v>-63.869429734448097</c:v>
                </c:pt>
                <c:pt idx="460">
                  <c:v>-63.852750570366403</c:v>
                </c:pt>
                <c:pt idx="461">
                  <c:v>-63.815171578492098</c:v>
                </c:pt>
                <c:pt idx="462">
                  <c:v>-63.788620633637002</c:v>
                </c:pt>
                <c:pt idx="463">
                  <c:v>-63.7139694639705</c:v>
                </c:pt>
                <c:pt idx="464">
                  <c:v>-63.6687097736542</c:v>
                </c:pt>
                <c:pt idx="465">
                  <c:v>-63.631197769069601</c:v>
                </c:pt>
                <c:pt idx="466">
                  <c:v>-63.603049428593401</c:v>
                </c:pt>
                <c:pt idx="467">
                  <c:v>-63.575572556225403</c:v>
                </c:pt>
                <c:pt idx="468">
                  <c:v>-63.532713636326697</c:v>
                </c:pt>
                <c:pt idx="469">
                  <c:v>-63.513358532896198</c:v>
                </c:pt>
                <c:pt idx="470">
                  <c:v>-63.482301002365901</c:v>
                </c:pt>
                <c:pt idx="471">
                  <c:v>-63.434149966863302</c:v>
                </c:pt>
                <c:pt idx="472">
                  <c:v>-63.3921238384373</c:v>
                </c:pt>
                <c:pt idx="473">
                  <c:v>-63.334142252541497</c:v>
                </c:pt>
                <c:pt idx="474">
                  <c:v>-63.294927460761599</c:v>
                </c:pt>
                <c:pt idx="475">
                  <c:v>-63.262548380903397</c:v>
                </c:pt>
                <c:pt idx="476">
                  <c:v>-63.226637357640598</c:v>
                </c:pt>
                <c:pt idx="477">
                  <c:v>-63.197959903852102</c:v>
                </c:pt>
                <c:pt idx="478">
                  <c:v>-63.162435472816</c:v>
                </c:pt>
                <c:pt idx="479">
                  <c:v>-63.118423144475997</c:v>
                </c:pt>
                <c:pt idx="480">
                  <c:v>-63.097917620375597</c:v>
                </c:pt>
                <c:pt idx="481">
                  <c:v>-63.049581122278902</c:v>
                </c:pt>
                <c:pt idx="482">
                  <c:v>-63.022028914415003</c:v>
                </c:pt>
                <c:pt idx="483">
                  <c:v>-62.9905419016617</c:v>
                </c:pt>
                <c:pt idx="484">
                  <c:v>-62.975740495805503</c:v>
                </c:pt>
                <c:pt idx="485">
                  <c:v>-62.9398631464612</c:v>
                </c:pt>
                <c:pt idx="486">
                  <c:v>-62.919094630132903</c:v>
                </c:pt>
                <c:pt idx="487">
                  <c:v>-62.879389123538303</c:v>
                </c:pt>
                <c:pt idx="488">
                  <c:v>-62.841494402981397</c:v>
                </c:pt>
                <c:pt idx="489">
                  <c:v>-62.798347411835799</c:v>
                </c:pt>
                <c:pt idx="490">
                  <c:v>-62.767467486740003</c:v>
                </c:pt>
                <c:pt idx="491">
                  <c:v>-62.733563151518297</c:v>
                </c:pt>
                <c:pt idx="492">
                  <c:v>-62.693861968061697</c:v>
                </c:pt>
                <c:pt idx="493">
                  <c:v>-62.670984811695199</c:v>
                </c:pt>
                <c:pt idx="494">
                  <c:v>-62.631513586456897</c:v>
                </c:pt>
                <c:pt idx="495">
                  <c:v>-62.603702667697597</c:v>
                </c:pt>
                <c:pt idx="496">
                  <c:v>-62.568099797756297</c:v>
                </c:pt>
                <c:pt idx="497">
                  <c:v>-62.523051338582903</c:v>
                </c:pt>
                <c:pt idx="498">
                  <c:v>-62.4799602695742</c:v>
                </c:pt>
                <c:pt idx="499">
                  <c:v>-62.438234876045797</c:v>
                </c:pt>
                <c:pt idx="500">
                  <c:v>-62.397502741839901</c:v>
                </c:pt>
                <c:pt idx="501">
                  <c:v>-62.363475640852698</c:v>
                </c:pt>
                <c:pt idx="502">
                  <c:v>-62.344055615970397</c:v>
                </c:pt>
                <c:pt idx="503">
                  <c:v>-62.308819977022601</c:v>
                </c:pt>
                <c:pt idx="504">
                  <c:v>-62.282831486336804</c:v>
                </c:pt>
                <c:pt idx="505">
                  <c:v>-62.232711399953402</c:v>
                </c:pt>
                <c:pt idx="506">
                  <c:v>-62.200494467754901</c:v>
                </c:pt>
                <c:pt idx="507">
                  <c:v>-62.172312776231998</c:v>
                </c:pt>
                <c:pt idx="508">
                  <c:v>-62.148667647524697</c:v>
                </c:pt>
                <c:pt idx="509">
                  <c:v>-62.117856928709301</c:v>
                </c:pt>
                <c:pt idx="510">
                  <c:v>-62.074820481179103</c:v>
                </c:pt>
                <c:pt idx="511">
                  <c:v>-62.021923440370202</c:v>
                </c:pt>
                <c:pt idx="512">
                  <c:v>-61.988153290922</c:v>
                </c:pt>
                <c:pt idx="513">
                  <c:v>-61.947000246327804</c:v>
                </c:pt>
                <c:pt idx="514">
                  <c:v>-61.914983817277303</c:v>
                </c:pt>
                <c:pt idx="515">
                  <c:v>-61.888275650675602</c:v>
                </c:pt>
                <c:pt idx="516">
                  <c:v>-61.856539539076003</c:v>
                </c:pt>
                <c:pt idx="517">
                  <c:v>-61.809214653283497</c:v>
                </c:pt>
                <c:pt idx="518">
                  <c:v>-61.775587364728402</c:v>
                </c:pt>
                <c:pt idx="519">
                  <c:v>-61.744220526730601</c:v>
                </c:pt>
                <c:pt idx="520">
                  <c:v>-61.715858053291598</c:v>
                </c:pt>
                <c:pt idx="521">
                  <c:v>-61.682841392088299</c:v>
                </c:pt>
                <c:pt idx="522">
                  <c:v>-61.624886169167702</c:v>
                </c:pt>
                <c:pt idx="523">
                  <c:v>-61.564543674773098</c:v>
                </c:pt>
                <c:pt idx="524">
                  <c:v>-61.525411099934303</c:v>
                </c:pt>
                <c:pt idx="525">
                  <c:v>-61.472480392506</c:v>
                </c:pt>
                <c:pt idx="526">
                  <c:v>-61.4060054081421</c:v>
                </c:pt>
                <c:pt idx="527">
                  <c:v>-61.375054189851298</c:v>
                </c:pt>
                <c:pt idx="528">
                  <c:v>-61.350506402479901</c:v>
                </c:pt>
                <c:pt idx="529">
                  <c:v>-61.288835913073903</c:v>
                </c:pt>
                <c:pt idx="530">
                  <c:v>-61.265458461946103</c:v>
                </c:pt>
                <c:pt idx="531">
                  <c:v>-61.222948912192201</c:v>
                </c:pt>
                <c:pt idx="532">
                  <c:v>-61.2000867663969</c:v>
                </c:pt>
                <c:pt idx="533">
                  <c:v>-61.143940034084899</c:v>
                </c:pt>
                <c:pt idx="534">
                  <c:v>-61.115448456779703</c:v>
                </c:pt>
                <c:pt idx="535">
                  <c:v>-61.0898798552168</c:v>
                </c:pt>
                <c:pt idx="536">
                  <c:v>-61.030082207634997</c:v>
                </c:pt>
                <c:pt idx="537">
                  <c:v>-60.983565283596597</c:v>
                </c:pt>
                <c:pt idx="538">
                  <c:v>-60.94173624479</c:v>
                </c:pt>
                <c:pt idx="539">
                  <c:v>-60.905717660991897</c:v>
                </c:pt>
                <c:pt idx="540">
                  <c:v>-60.850850719078899</c:v>
                </c:pt>
                <c:pt idx="541">
                  <c:v>-60.766774556773399</c:v>
                </c:pt>
                <c:pt idx="542">
                  <c:v>-60.731111050723896</c:v>
                </c:pt>
                <c:pt idx="543">
                  <c:v>-60.661454577676203</c:v>
                </c:pt>
                <c:pt idx="544">
                  <c:v>-60.610486422277198</c:v>
                </c:pt>
                <c:pt idx="545">
                  <c:v>-60.583948558233303</c:v>
                </c:pt>
                <c:pt idx="546">
                  <c:v>-60.539952091938403</c:v>
                </c:pt>
                <c:pt idx="547">
                  <c:v>-60.504861139267398</c:v>
                </c:pt>
                <c:pt idx="548">
                  <c:v>-60.479238396926199</c:v>
                </c:pt>
                <c:pt idx="549">
                  <c:v>-60.424998453647802</c:v>
                </c:pt>
                <c:pt idx="550">
                  <c:v>-60.383941054668099</c:v>
                </c:pt>
                <c:pt idx="551">
                  <c:v>-60.348753522744602</c:v>
                </c:pt>
                <c:pt idx="552">
                  <c:v>-60.331185957371602</c:v>
                </c:pt>
                <c:pt idx="553">
                  <c:v>-60.288753001491003</c:v>
                </c:pt>
                <c:pt idx="554">
                  <c:v>-60.236656743518303</c:v>
                </c:pt>
                <c:pt idx="555">
                  <c:v>-60.198437327549001</c:v>
                </c:pt>
                <c:pt idx="556">
                  <c:v>-60.154724877759001</c:v>
                </c:pt>
                <c:pt idx="557">
                  <c:v>-60.104422956227303</c:v>
                </c:pt>
                <c:pt idx="558">
                  <c:v>-60.070604081397498</c:v>
                </c:pt>
                <c:pt idx="559">
                  <c:v>-60.017135215333496</c:v>
                </c:pt>
                <c:pt idx="560">
                  <c:v>-59.988788842334202</c:v>
                </c:pt>
                <c:pt idx="561">
                  <c:v>-59.961564535093203</c:v>
                </c:pt>
                <c:pt idx="562">
                  <c:v>-59.918115028401402</c:v>
                </c:pt>
                <c:pt idx="563">
                  <c:v>-59.871498508485402</c:v>
                </c:pt>
                <c:pt idx="564">
                  <c:v>-59.810074017541901</c:v>
                </c:pt>
                <c:pt idx="565">
                  <c:v>-59.769810110492799</c:v>
                </c:pt>
                <c:pt idx="566">
                  <c:v>-59.731226709784799</c:v>
                </c:pt>
                <c:pt idx="567">
                  <c:v>-59.689572187883698</c:v>
                </c:pt>
                <c:pt idx="568">
                  <c:v>-59.650894031908997</c:v>
                </c:pt>
                <c:pt idx="569">
                  <c:v>-59.621488105793802</c:v>
                </c:pt>
                <c:pt idx="570">
                  <c:v>-59.573041968497499</c:v>
                </c:pt>
                <c:pt idx="571">
                  <c:v>-59.531765760087502</c:v>
                </c:pt>
                <c:pt idx="572">
                  <c:v>-59.480233849977203</c:v>
                </c:pt>
                <c:pt idx="573">
                  <c:v>-59.419277064000198</c:v>
                </c:pt>
                <c:pt idx="574">
                  <c:v>-59.355461059595299</c:v>
                </c:pt>
                <c:pt idx="575">
                  <c:v>-59.320159273264203</c:v>
                </c:pt>
                <c:pt idx="576">
                  <c:v>-59.289001980940498</c:v>
                </c:pt>
                <c:pt idx="577">
                  <c:v>-59.241351283605802</c:v>
                </c:pt>
                <c:pt idx="578">
                  <c:v>-59.201148808592997</c:v>
                </c:pt>
                <c:pt idx="579">
                  <c:v>-59.178116233633901</c:v>
                </c:pt>
                <c:pt idx="580">
                  <c:v>-59.1169160466821</c:v>
                </c:pt>
                <c:pt idx="581">
                  <c:v>-59.079978877482397</c:v>
                </c:pt>
                <c:pt idx="582">
                  <c:v>-59.043410463801898</c:v>
                </c:pt>
                <c:pt idx="583">
                  <c:v>-59.027108678399202</c:v>
                </c:pt>
                <c:pt idx="584">
                  <c:v>-58.9888615997871</c:v>
                </c:pt>
                <c:pt idx="585">
                  <c:v>-58.961096233905799</c:v>
                </c:pt>
                <c:pt idx="586">
                  <c:v>-58.9186514332728</c:v>
                </c:pt>
                <c:pt idx="587">
                  <c:v>-58.892774214596699</c:v>
                </c:pt>
                <c:pt idx="588">
                  <c:v>-58.877344141526898</c:v>
                </c:pt>
                <c:pt idx="589">
                  <c:v>-58.841652715334902</c:v>
                </c:pt>
                <c:pt idx="590">
                  <c:v>-58.798575406617203</c:v>
                </c:pt>
                <c:pt idx="591">
                  <c:v>-58.759020068705603</c:v>
                </c:pt>
                <c:pt idx="592">
                  <c:v>-58.701099175261902</c:v>
                </c:pt>
                <c:pt idx="593">
                  <c:v>-58.668604119911997</c:v>
                </c:pt>
                <c:pt idx="594">
                  <c:v>-58.615052390520297</c:v>
                </c:pt>
                <c:pt idx="595">
                  <c:v>-58.569535089248397</c:v>
                </c:pt>
                <c:pt idx="596">
                  <c:v>-58.521952248131399</c:v>
                </c:pt>
                <c:pt idx="597">
                  <c:v>-58.463095600660402</c:v>
                </c:pt>
                <c:pt idx="598">
                  <c:v>-58.417273961443598</c:v>
                </c:pt>
                <c:pt idx="599">
                  <c:v>-58.395597598631099</c:v>
                </c:pt>
                <c:pt idx="600">
                  <c:v>-58.357927736077201</c:v>
                </c:pt>
                <c:pt idx="601">
                  <c:v>-58.308814830566902</c:v>
                </c:pt>
                <c:pt idx="602">
                  <c:v>-58.271787164664502</c:v>
                </c:pt>
                <c:pt idx="603">
                  <c:v>-58.244547900024301</c:v>
                </c:pt>
                <c:pt idx="604">
                  <c:v>-58.1862634861237</c:v>
                </c:pt>
                <c:pt idx="605">
                  <c:v>-58.151032283113103</c:v>
                </c:pt>
                <c:pt idx="606">
                  <c:v>-58.112668317000796</c:v>
                </c:pt>
                <c:pt idx="607">
                  <c:v>-58.078922890823797</c:v>
                </c:pt>
                <c:pt idx="608">
                  <c:v>-58.014307719252301</c:v>
                </c:pt>
                <c:pt idx="609">
                  <c:v>-57.972359375446203</c:v>
                </c:pt>
                <c:pt idx="610">
                  <c:v>-57.9146182336641</c:v>
                </c:pt>
                <c:pt idx="611">
                  <c:v>-57.884607056446598</c:v>
                </c:pt>
                <c:pt idx="612">
                  <c:v>-57.855592539086899</c:v>
                </c:pt>
                <c:pt idx="613">
                  <c:v>-57.827551387718302</c:v>
                </c:pt>
                <c:pt idx="614">
                  <c:v>-57.806956613091202</c:v>
                </c:pt>
                <c:pt idx="615">
                  <c:v>-57.771310663277703</c:v>
                </c:pt>
                <c:pt idx="616">
                  <c:v>-57.7401353781053</c:v>
                </c:pt>
                <c:pt idx="617">
                  <c:v>-57.698001999864402</c:v>
                </c:pt>
                <c:pt idx="618">
                  <c:v>-57.659655633339803</c:v>
                </c:pt>
                <c:pt idx="619">
                  <c:v>-57.618681382292202</c:v>
                </c:pt>
                <c:pt idx="620">
                  <c:v>-57.575266105374503</c:v>
                </c:pt>
                <c:pt idx="621">
                  <c:v>-57.556025694692302</c:v>
                </c:pt>
                <c:pt idx="622">
                  <c:v>-57.512899124962097</c:v>
                </c:pt>
                <c:pt idx="623">
                  <c:v>-57.484337588181198</c:v>
                </c:pt>
                <c:pt idx="624">
                  <c:v>-57.432065269085101</c:v>
                </c:pt>
                <c:pt idx="625">
                  <c:v>-57.38377561958</c:v>
                </c:pt>
                <c:pt idx="626">
                  <c:v>-57.355324522068102</c:v>
                </c:pt>
                <c:pt idx="627">
                  <c:v>-57.325877705423402</c:v>
                </c:pt>
                <c:pt idx="628">
                  <c:v>-57.277788420100897</c:v>
                </c:pt>
                <c:pt idx="629">
                  <c:v>-57.249862647957301</c:v>
                </c:pt>
                <c:pt idx="630">
                  <c:v>-57.1761206060986</c:v>
                </c:pt>
                <c:pt idx="631">
                  <c:v>-57.145307995045698</c:v>
                </c:pt>
                <c:pt idx="632">
                  <c:v>-57.116228003255301</c:v>
                </c:pt>
                <c:pt idx="633">
                  <c:v>-57.0706470965536</c:v>
                </c:pt>
                <c:pt idx="634">
                  <c:v>-57.053038228179901</c:v>
                </c:pt>
                <c:pt idx="635">
                  <c:v>-57.020373445629701</c:v>
                </c:pt>
                <c:pt idx="636">
                  <c:v>-56.967125375240897</c:v>
                </c:pt>
                <c:pt idx="637">
                  <c:v>-56.9344658805337</c:v>
                </c:pt>
                <c:pt idx="638">
                  <c:v>-56.841662415885601</c:v>
                </c:pt>
                <c:pt idx="639">
                  <c:v>-56.796222367968703</c:v>
                </c:pt>
                <c:pt idx="640">
                  <c:v>-56.763702141500197</c:v>
                </c:pt>
                <c:pt idx="641">
                  <c:v>-56.686724793401297</c:v>
                </c:pt>
                <c:pt idx="642">
                  <c:v>-56.646873876430199</c:v>
                </c:pt>
                <c:pt idx="643">
                  <c:v>-56.615165027298403</c:v>
                </c:pt>
                <c:pt idx="644">
                  <c:v>-56.586491731177702</c:v>
                </c:pt>
                <c:pt idx="645">
                  <c:v>-56.556418407440802</c:v>
                </c:pt>
                <c:pt idx="646">
                  <c:v>-56.499283414064799</c:v>
                </c:pt>
                <c:pt idx="647">
                  <c:v>-56.441384947503003</c:v>
                </c:pt>
                <c:pt idx="648">
                  <c:v>-56.3829358927523</c:v>
                </c:pt>
                <c:pt idx="649">
                  <c:v>-56.3418777119536</c:v>
                </c:pt>
                <c:pt idx="650">
                  <c:v>-56.2614472707753</c:v>
                </c:pt>
                <c:pt idx="651">
                  <c:v>-56.2262916116292</c:v>
                </c:pt>
                <c:pt idx="652">
                  <c:v>-56.166031831278801</c:v>
                </c:pt>
                <c:pt idx="653">
                  <c:v>-56.106770368239602</c:v>
                </c:pt>
                <c:pt idx="654">
                  <c:v>-56.069868153047501</c:v>
                </c:pt>
                <c:pt idx="655">
                  <c:v>-56.007327009921198</c:v>
                </c:pt>
                <c:pt idx="656">
                  <c:v>-55.941369601909997</c:v>
                </c:pt>
                <c:pt idx="657">
                  <c:v>-55.915855647471503</c:v>
                </c:pt>
                <c:pt idx="658">
                  <c:v>-55.852668192771098</c:v>
                </c:pt>
                <c:pt idx="659">
                  <c:v>-55.800140462931601</c:v>
                </c:pt>
                <c:pt idx="660">
                  <c:v>-55.752686332840497</c:v>
                </c:pt>
                <c:pt idx="661">
                  <c:v>-55.713093285342097</c:v>
                </c:pt>
                <c:pt idx="662">
                  <c:v>-55.6814144025413</c:v>
                </c:pt>
                <c:pt idx="663">
                  <c:v>-55.647009092083501</c:v>
                </c:pt>
                <c:pt idx="664">
                  <c:v>-55.624280298680297</c:v>
                </c:pt>
                <c:pt idx="665">
                  <c:v>-55.594658412526996</c:v>
                </c:pt>
                <c:pt idx="666">
                  <c:v>-55.558635505522702</c:v>
                </c:pt>
                <c:pt idx="667">
                  <c:v>-55.516397439101802</c:v>
                </c:pt>
                <c:pt idx="668">
                  <c:v>-55.464076584643799</c:v>
                </c:pt>
                <c:pt idx="669">
                  <c:v>-55.391595731770003</c:v>
                </c:pt>
                <c:pt idx="670">
                  <c:v>-55.350476100111102</c:v>
                </c:pt>
                <c:pt idx="671">
                  <c:v>-55.305359954719201</c:v>
                </c:pt>
                <c:pt idx="672">
                  <c:v>-55.2573859309095</c:v>
                </c:pt>
                <c:pt idx="673">
                  <c:v>-55.229426745932003</c:v>
                </c:pt>
                <c:pt idx="674">
                  <c:v>-55.185542580950198</c:v>
                </c:pt>
                <c:pt idx="675">
                  <c:v>-55.148858392849</c:v>
                </c:pt>
                <c:pt idx="676">
                  <c:v>-55.109302121004099</c:v>
                </c:pt>
                <c:pt idx="677">
                  <c:v>-55.085851053566302</c:v>
                </c:pt>
                <c:pt idx="678">
                  <c:v>-55.0452873666747</c:v>
                </c:pt>
                <c:pt idx="679">
                  <c:v>-55.016350043402703</c:v>
                </c:pt>
                <c:pt idx="680">
                  <c:v>-54.969085750691299</c:v>
                </c:pt>
                <c:pt idx="681">
                  <c:v>-54.934505931938801</c:v>
                </c:pt>
                <c:pt idx="682">
                  <c:v>-54.892084410151597</c:v>
                </c:pt>
                <c:pt idx="683">
                  <c:v>-54.840380278912001</c:v>
                </c:pt>
                <c:pt idx="684">
                  <c:v>-54.810850116988298</c:v>
                </c:pt>
                <c:pt idx="685">
                  <c:v>-54.797940772795101</c:v>
                </c:pt>
                <c:pt idx="686">
                  <c:v>-54.755095473351602</c:v>
                </c:pt>
                <c:pt idx="687">
                  <c:v>-54.721969584135699</c:v>
                </c:pt>
                <c:pt idx="688">
                  <c:v>-54.678877704213697</c:v>
                </c:pt>
                <c:pt idx="689">
                  <c:v>-54.630499538132398</c:v>
                </c:pt>
                <c:pt idx="690">
                  <c:v>-54.613078015272102</c:v>
                </c:pt>
                <c:pt idx="691">
                  <c:v>-54.5746294777082</c:v>
                </c:pt>
                <c:pt idx="692">
                  <c:v>-54.531947970887302</c:v>
                </c:pt>
                <c:pt idx="693">
                  <c:v>-54.483481477401703</c:v>
                </c:pt>
                <c:pt idx="694">
                  <c:v>-54.446377347198499</c:v>
                </c:pt>
                <c:pt idx="695">
                  <c:v>-54.407553862108202</c:v>
                </c:pt>
                <c:pt idx="696">
                  <c:v>-54.3846765276298</c:v>
                </c:pt>
                <c:pt idx="697">
                  <c:v>-54.339041810382</c:v>
                </c:pt>
                <c:pt idx="698">
                  <c:v>-54.308161073777399</c:v>
                </c:pt>
                <c:pt idx="699">
                  <c:v>-54.283231761676397</c:v>
                </c:pt>
                <c:pt idx="700">
                  <c:v>-54.255198872628398</c:v>
                </c:pt>
                <c:pt idx="701">
                  <c:v>-54.208663816537303</c:v>
                </c:pt>
                <c:pt idx="702">
                  <c:v>-54.173366879634699</c:v>
                </c:pt>
                <c:pt idx="703">
                  <c:v>-54.159143142820398</c:v>
                </c:pt>
                <c:pt idx="704">
                  <c:v>-54.109581564249901</c:v>
                </c:pt>
                <c:pt idx="705">
                  <c:v>-54.0665523096309</c:v>
                </c:pt>
                <c:pt idx="706">
                  <c:v>-54.019510278769197</c:v>
                </c:pt>
                <c:pt idx="707">
                  <c:v>-53.989086227480797</c:v>
                </c:pt>
                <c:pt idx="708">
                  <c:v>-53.959114805033799</c:v>
                </c:pt>
                <c:pt idx="709">
                  <c:v>-53.933778377448697</c:v>
                </c:pt>
                <c:pt idx="710">
                  <c:v>-53.904290266625402</c:v>
                </c:pt>
                <c:pt idx="711">
                  <c:v>-53.863965406993302</c:v>
                </c:pt>
                <c:pt idx="712">
                  <c:v>-53.8266883316075</c:v>
                </c:pt>
                <c:pt idx="713">
                  <c:v>-53.7901273282083</c:v>
                </c:pt>
                <c:pt idx="714">
                  <c:v>-53.754804562092602</c:v>
                </c:pt>
                <c:pt idx="715">
                  <c:v>-53.717130941730403</c:v>
                </c:pt>
                <c:pt idx="716">
                  <c:v>-53.6832594155889</c:v>
                </c:pt>
                <c:pt idx="717">
                  <c:v>-53.656535620484703</c:v>
                </c:pt>
                <c:pt idx="718">
                  <c:v>-53.636692086046203</c:v>
                </c:pt>
                <c:pt idx="719">
                  <c:v>-53.607843907565503</c:v>
                </c:pt>
                <c:pt idx="720">
                  <c:v>-53.575003983434499</c:v>
                </c:pt>
                <c:pt idx="721">
                  <c:v>-53.5046701566758</c:v>
                </c:pt>
                <c:pt idx="722">
                  <c:v>-53.475203945265399</c:v>
                </c:pt>
                <c:pt idx="723">
                  <c:v>-53.442653982336203</c:v>
                </c:pt>
                <c:pt idx="724">
                  <c:v>-53.357732802407398</c:v>
                </c:pt>
                <c:pt idx="725">
                  <c:v>-53.307776424812303</c:v>
                </c:pt>
                <c:pt idx="726">
                  <c:v>-53.256756692735699</c:v>
                </c:pt>
                <c:pt idx="727">
                  <c:v>-53.230976757406403</c:v>
                </c:pt>
                <c:pt idx="728">
                  <c:v>-53.1729366727591</c:v>
                </c:pt>
                <c:pt idx="729">
                  <c:v>-53.145123683342398</c:v>
                </c:pt>
                <c:pt idx="730">
                  <c:v>-53.129379886294103</c:v>
                </c:pt>
                <c:pt idx="731">
                  <c:v>-53.115001548601803</c:v>
                </c:pt>
                <c:pt idx="732">
                  <c:v>-53.076179826560299</c:v>
                </c:pt>
                <c:pt idx="733">
                  <c:v>-53.047564458791697</c:v>
                </c:pt>
                <c:pt idx="734">
                  <c:v>-53.001320342260399</c:v>
                </c:pt>
                <c:pt idx="735">
                  <c:v>-52.961716352957197</c:v>
                </c:pt>
                <c:pt idx="736">
                  <c:v>-52.931167645812401</c:v>
                </c:pt>
                <c:pt idx="737">
                  <c:v>-52.892561501083399</c:v>
                </c:pt>
                <c:pt idx="738">
                  <c:v>-52.842760120605199</c:v>
                </c:pt>
                <c:pt idx="739">
                  <c:v>-52.787339097306003</c:v>
                </c:pt>
                <c:pt idx="740">
                  <c:v>-52.764986961073902</c:v>
                </c:pt>
                <c:pt idx="741">
                  <c:v>-52.738395468272202</c:v>
                </c:pt>
                <c:pt idx="742">
                  <c:v>-52.684565419000798</c:v>
                </c:pt>
                <c:pt idx="743">
                  <c:v>-52.656357811445602</c:v>
                </c:pt>
                <c:pt idx="744">
                  <c:v>-52.6239021263222</c:v>
                </c:pt>
                <c:pt idx="745">
                  <c:v>-52.5951120063649</c:v>
                </c:pt>
                <c:pt idx="746">
                  <c:v>-52.562151503526401</c:v>
                </c:pt>
                <c:pt idx="747">
                  <c:v>-52.517873541790202</c:v>
                </c:pt>
                <c:pt idx="748">
                  <c:v>-52.471349093435997</c:v>
                </c:pt>
                <c:pt idx="749">
                  <c:v>-52.436549835607501</c:v>
                </c:pt>
                <c:pt idx="750">
                  <c:v>-52.398190652524299</c:v>
                </c:pt>
                <c:pt idx="751">
                  <c:v>-52.345887463612797</c:v>
                </c:pt>
                <c:pt idx="752">
                  <c:v>-52.277878660478599</c:v>
                </c:pt>
                <c:pt idx="753">
                  <c:v>-52.2487218841501</c:v>
                </c:pt>
                <c:pt idx="754">
                  <c:v>-52.1864146971715</c:v>
                </c:pt>
                <c:pt idx="755">
                  <c:v>-52.172729646209802</c:v>
                </c:pt>
                <c:pt idx="756">
                  <c:v>-52.134269818494403</c:v>
                </c:pt>
                <c:pt idx="757">
                  <c:v>-52.076074929701697</c:v>
                </c:pt>
                <c:pt idx="758">
                  <c:v>-52.037257199972103</c:v>
                </c:pt>
                <c:pt idx="759">
                  <c:v>-52.002836955735297</c:v>
                </c:pt>
                <c:pt idx="760">
                  <c:v>-51.974135318784498</c:v>
                </c:pt>
                <c:pt idx="761">
                  <c:v>-51.909427828738501</c:v>
                </c:pt>
                <c:pt idx="762">
                  <c:v>-51.878865311588598</c:v>
                </c:pt>
                <c:pt idx="763">
                  <c:v>-51.848562369968</c:v>
                </c:pt>
                <c:pt idx="764">
                  <c:v>-51.803526267719803</c:v>
                </c:pt>
                <c:pt idx="765">
                  <c:v>-51.7594190412633</c:v>
                </c:pt>
                <c:pt idx="766">
                  <c:v>-51.738157662408803</c:v>
                </c:pt>
                <c:pt idx="767">
                  <c:v>-51.690609855410102</c:v>
                </c:pt>
                <c:pt idx="768">
                  <c:v>-51.6492819171579</c:v>
                </c:pt>
                <c:pt idx="769">
                  <c:v>-51.616558701072897</c:v>
                </c:pt>
                <c:pt idx="770">
                  <c:v>-51.5695064116439</c:v>
                </c:pt>
                <c:pt idx="771">
                  <c:v>-51.546089470940899</c:v>
                </c:pt>
                <c:pt idx="772">
                  <c:v>-51.504541587359597</c:v>
                </c:pt>
                <c:pt idx="773">
                  <c:v>-51.476642302210998</c:v>
                </c:pt>
                <c:pt idx="774">
                  <c:v>-51.442868369250903</c:v>
                </c:pt>
                <c:pt idx="775">
                  <c:v>-51.359896060391101</c:v>
                </c:pt>
                <c:pt idx="776">
                  <c:v>-51.321372655866099</c:v>
                </c:pt>
                <c:pt idx="777">
                  <c:v>-51.263875266931102</c:v>
                </c:pt>
                <c:pt idx="778">
                  <c:v>-51.234542285043602</c:v>
                </c:pt>
                <c:pt idx="779">
                  <c:v>-51.209611265172803</c:v>
                </c:pt>
                <c:pt idx="780">
                  <c:v>-51.166056343987997</c:v>
                </c:pt>
                <c:pt idx="781">
                  <c:v>-51.104776604991102</c:v>
                </c:pt>
                <c:pt idx="782">
                  <c:v>-51.066706830308199</c:v>
                </c:pt>
                <c:pt idx="783">
                  <c:v>-51.0297439998469</c:v>
                </c:pt>
                <c:pt idx="784">
                  <c:v>-50.974818954623601</c:v>
                </c:pt>
                <c:pt idx="785">
                  <c:v>-50.9408489947132</c:v>
                </c:pt>
                <c:pt idx="786">
                  <c:v>-50.886578236637099</c:v>
                </c:pt>
                <c:pt idx="787">
                  <c:v>-50.824186058829298</c:v>
                </c:pt>
                <c:pt idx="788">
                  <c:v>-50.789143584208603</c:v>
                </c:pt>
                <c:pt idx="789">
                  <c:v>-50.742248786543101</c:v>
                </c:pt>
                <c:pt idx="790">
                  <c:v>-50.720710841206397</c:v>
                </c:pt>
                <c:pt idx="791">
                  <c:v>-50.687000499733401</c:v>
                </c:pt>
                <c:pt idx="792">
                  <c:v>-50.6556262584905</c:v>
                </c:pt>
                <c:pt idx="793">
                  <c:v>-50.637099839544902</c:v>
                </c:pt>
                <c:pt idx="794">
                  <c:v>-50.590750000255099</c:v>
                </c:pt>
                <c:pt idx="795">
                  <c:v>-50.530008012584098</c:v>
                </c:pt>
                <c:pt idx="796">
                  <c:v>-50.495151295661501</c:v>
                </c:pt>
                <c:pt idx="797">
                  <c:v>-50.462090093564797</c:v>
                </c:pt>
                <c:pt idx="798">
                  <c:v>-50.436686386318897</c:v>
                </c:pt>
                <c:pt idx="799">
                  <c:v>-50.398844475957901</c:v>
                </c:pt>
                <c:pt idx="800">
                  <c:v>-50.366679288780198</c:v>
                </c:pt>
                <c:pt idx="801">
                  <c:v>-50.334634749296903</c:v>
                </c:pt>
                <c:pt idx="802">
                  <c:v>-50.309359390967998</c:v>
                </c:pt>
                <c:pt idx="803">
                  <c:v>-50.257754376795098</c:v>
                </c:pt>
                <c:pt idx="804">
                  <c:v>-50.205198468750602</c:v>
                </c:pt>
                <c:pt idx="805">
                  <c:v>-50.173316897847599</c:v>
                </c:pt>
                <c:pt idx="806">
                  <c:v>-50.138099422636202</c:v>
                </c:pt>
                <c:pt idx="807">
                  <c:v>-50.082574105000099</c:v>
                </c:pt>
                <c:pt idx="808">
                  <c:v>-50.030464654562302</c:v>
                </c:pt>
                <c:pt idx="809">
                  <c:v>-49.989169244611602</c:v>
                </c:pt>
                <c:pt idx="810">
                  <c:v>-49.968806030220698</c:v>
                </c:pt>
                <c:pt idx="811">
                  <c:v>-49.941441021933898</c:v>
                </c:pt>
                <c:pt idx="812">
                  <c:v>-49.9057112314172</c:v>
                </c:pt>
                <c:pt idx="813">
                  <c:v>-49.814762753075598</c:v>
                </c:pt>
                <c:pt idx="814">
                  <c:v>-49.786378203706697</c:v>
                </c:pt>
                <c:pt idx="815">
                  <c:v>-49.734037331709501</c:v>
                </c:pt>
                <c:pt idx="816">
                  <c:v>-49.706634653286997</c:v>
                </c:pt>
                <c:pt idx="817">
                  <c:v>-49.679217208036903</c:v>
                </c:pt>
                <c:pt idx="818">
                  <c:v>-49.627807359032097</c:v>
                </c:pt>
                <c:pt idx="819">
                  <c:v>-49.609424570285398</c:v>
                </c:pt>
                <c:pt idx="820">
                  <c:v>-49.5593325021322</c:v>
                </c:pt>
                <c:pt idx="821">
                  <c:v>-49.487854966198597</c:v>
                </c:pt>
                <c:pt idx="822">
                  <c:v>-49.457800285478598</c:v>
                </c:pt>
                <c:pt idx="823">
                  <c:v>-49.3951288163057</c:v>
                </c:pt>
                <c:pt idx="824">
                  <c:v>-49.371032026957103</c:v>
                </c:pt>
                <c:pt idx="825">
                  <c:v>-49.334069080300203</c:v>
                </c:pt>
                <c:pt idx="826">
                  <c:v>-49.294455856204898</c:v>
                </c:pt>
                <c:pt idx="827">
                  <c:v>-49.253150826604497</c:v>
                </c:pt>
                <c:pt idx="828">
                  <c:v>-49.203476897671301</c:v>
                </c:pt>
                <c:pt idx="829">
                  <c:v>-49.170355493850202</c:v>
                </c:pt>
                <c:pt idx="830">
                  <c:v>-49.120216031013904</c:v>
                </c:pt>
                <c:pt idx="831">
                  <c:v>-49.077948004480902</c:v>
                </c:pt>
                <c:pt idx="832">
                  <c:v>-49.042257758729399</c:v>
                </c:pt>
                <c:pt idx="833">
                  <c:v>-49.009052447635803</c:v>
                </c:pt>
                <c:pt idx="834">
                  <c:v>-48.948436350305002</c:v>
                </c:pt>
                <c:pt idx="835">
                  <c:v>-48.8898628898392</c:v>
                </c:pt>
                <c:pt idx="836">
                  <c:v>-48.845714452153501</c:v>
                </c:pt>
                <c:pt idx="837">
                  <c:v>-48.767855103153799</c:v>
                </c:pt>
                <c:pt idx="838">
                  <c:v>-48.738193014231499</c:v>
                </c:pt>
                <c:pt idx="839">
                  <c:v>-48.7138700328318</c:v>
                </c:pt>
                <c:pt idx="840">
                  <c:v>-48.664471124771502</c:v>
                </c:pt>
                <c:pt idx="841">
                  <c:v>-48.622894806447</c:v>
                </c:pt>
                <c:pt idx="842">
                  <c:v>-48.590522583966603</c:v>
                </c:pt>
                <c:pt idx="843">
                  <c:v>-48.549442036476897</c:v>
                </c:pt>
                <c:pt idx="844">
                  <c:v>-48.491929359218702</c:v>
                </c:pt>
                <c:pt idx="845">
                  <c:v>-48.457041871793201</c:v>
                </c:pt>
                <c:pt idx="846">
                  <c:v>-48.413199197863896</c:v>
                </c:pt>
                <c:pt idx="847">
                  <c:v>-48.355609712674699</c:v>
                </c:pt>
                <c:pt idx="848">
                  <c:v>-48.328247759397101</c:v>
                </c:pt>
                <c:pt idx="849">
                  <c:v>-48.289935767612597</c:v>
                </c:pt>
                <c:pt idx="850">
                  <c:v>-48.221153790188303</c:v>
                </c:pt>
                <c:pt idx="851">
                  <c:v>-48.176897586041797</c:v>
                </c:pt>
                <c:pt idx="852">
                  <c:v>-48.146100073070599</c:v>
                </c:pt>
                <c:pt idx="853">
                  <c:v>-48.081380477791399</c:v>
                </c:pt>
                <c:pt idx="854">
                  <c:v>-48.0385279111104</c:v>
                </c:pt>
                <c:pt idx="855">
                  <c:v>-47.998698645807401</c:v>
                </c:pt>
                <c:pt idx="856">
                  <c:v>-47.955913891181197</c:v>
                </c:pt>
                <c:pt idx="857">
                  <c:v>-47.886231415770901</c:v>
                </c:pt>
                <c:pt idx="858">
                  <c:v>-47.847014125018703</c:v>
                </c:pt>
                <c:pt idx="859">
                  <c:v>-47.801596683649102</c:v>
                </c:pt>
                <c:pt idx="860">
                  <c:v>-47.752020534375703</c:v>
                </c:pt>
                <c:pt idx="861">
                  <c:v>-47.719541322933402</c:v>
                </c:pt>
                <c:pt idx="862">
                  <c:v>-47.6714480308395</c:v>
                </c:pt>
                <c:pt idx="863">
                  <c:v>-47.610555297184703</c:v>
                </c:pt>
                <c:pt idx="864">
                  <c:v>-47.561512098822803</c:v>
                </c:pt>
                <c:pt idx="865">
                  <c:v>-47.519267767194698</c:v>
                </c:pt>
                <c:pt idx="866">
                  <c:v>-47.446874433526702</c:v>
                </c:pt>
                <c:pt idx="867">
                  <c:v>-47.387365402970502</c:v>
                </c:pt>
                <c:pt idx="868">
                  <c:v>-47.336238492877001</c:v>
                </c:pt>
                <c:pt idx="869">
                  <c:v>-47.252027077160399</c:v>
                </c:pt>
                <c:pt idx="870">
                  <c:v>-47.179779598591701</c:v>
                </c:pt>
                <c:pt idx="871">
                  <c:v>-47.115717690954497</c:v>
                </c:pt>
                <c:pt idx="872">
                  <c:v>-47.023221338078301</c:v>
                </c:pt>
                <c:pt idx="873">
                  <c:v>-46.946714477625797</c:v>
                </c:pt>
                <c:pt idx="874">
                  <c:v>-46.866079271261597</c:v>
                </c:pt>
                <c:pt idx="875">
                  <c:v>-46.802383383017201</c:v>
                </c:pt>
                <c:pt idx="876">
                  <c:v>-46.750790759906003</c:v>
                </c:pt>
                <c:pt idx="877">
                  <c:v>-46.692403870675498</c:v>
                </c:pt>
                <c:pt idx="878">
                  <c:v>-46.654895217820602</c:v>
                </c:pt>
                <c:pt idx="879">
                  <c:v>-46.595788382233103</c:v>
                </c:pt>
                <c:pt idx="880">
                  <c:v>-46.545205565461799</c:v>
                </c:pt>
                <c:pt idx="881">
                  <c:v>-46.464320044209302</c:v>
                </c:pt>
                <c:pt idx="882">
                  <c:v>-46.432860914744602</c:v>
                </c:pt>
                <c:pt idx="883">
                  <c:v>-46.366930330338498</c:v>
                </c:pt>
                <c:pt idx="884">
                  <c:v>-46.286104776011001</c:v>
                </c:pt>
                <c:pt idx="885">
                  <c:v>-46.219908555960799</c:v>
                </c:pt>
                <c:pt idx="886">
                  <c:v>-46.144640975150502</c:v>
                </c:pt>
                <c:pt idx="887">
                  <c:v>-46.043674721070602</c:v>
                </c:pt>
                <c:pt idx="888">
                  <c:v>-45.9989719617571</c:v>
                </c:pt>
                <c:pt idx="889">
                  <c:v>-45.909685130912003</c:v>
                </c:pt>
                <c:pt idx="890">
                  <c:v>-45.820441554095702</c:v>
                </c:pt>
                <c:pt idx="891">
                  <c:v>-45.7508807573425</c:v>
                </c:pt>
                <c:pt idx="892">
                  <c:v>-45.660356091826003</c:v>
                </c:pt>
                <c:pt idx="893">
                  <c:v>-45.600977924480603</c:v>
                </c:pt>
                <c:pt idx="894">
                  <c:v>-45.532824653893798</c:v>
                </c:pt>
                <c:pt idx="895">
                  <c:v>-45.480303266448097</c:v>
                </c:pt>
                <c:pt idx="896">
                  <c:v>-45.410597696044199</c:v>
                </c:pt>
                <c:pt idx="897">
                  <c:v>-45.2935989765123</c:v>
                </c:pt>
                <c:pt idx="898">
                  <c:v>-45.207660537303703</c:v>
                </c:pt>
                <c:pt idx="899">
                  <c:v>-45.123244399567902</c:v>
                </c:pt>
                <c:pt idx="900">
                  <c:v>-45.042299929794403</c:v>
                </c:pt>
                <c:pt idx="901">
                  <c:v>-44.967175158278501</c:v>
                </c:pt>
                <c:pt idx="902">
                  <c:v>-44.9285720745088</c:v>
                </c:pt>
                <c:pt idx="903">
                  <c:v>-44.806641978579599</c:v>
                </c:pt>
                <c:pt idx="904">
                  <c:v>-44.757533552207903</c:v>
                </c:pt>
                <c:pt idx="905">
                  <c:v>-44.641406684249297</c:v>
                </c:pt>
                <c:pt idx="906">
                  <c:v>-44.541923432980198</c:v>
                </c:pt>
                <c:pt idx="907">
                  <c:v>-44.455420497511902</c:v>
                </c:pt>
                <c:pt idx="908">
                  <c:v>-44.383321419463797</c:v>
                </c:pt>
                <c:pt idx="909">
                  <c:v>-44.341962013451798</c:v>
                </c:pt>
                <c:pt idx="910">
                  <c:v>-44.2258841535294</c:v>
                </c:pt>
                <c:pt idx="911">
                  <c:v>-44.1441653848497</c:v>
                </c:pt>
                <c:pt idx="912">
                  <c:v>-44.046981417732297</c:v>
                </c:pt>
                <c:pt idx="913">
                  <c:v>-43.946942842316503</c:v>
                </c:pt>
                <c:pt idx="914">
                  <c:v>-43.890021686092098</c:v>
                </c:pt>
                <c:pt idx="915">
                  <c:v>-43.820271277144499</c:v>
                </c:pt>
                <c:pt idx="916">
                  <c:v>-43.739200743826899</c:v>
                </c:pt>
                <c:pt idx="917">
                  <c:v>-43.692659370130201</c:v>
                </c:pt>
                <c:pt idx="918">
                  <c:v>-43.5625781132565</c:v>
                </c:pt>
                <c:pt idx="919">
                  <c:v>-43.462991448255799</c:v>
                </c:pt>
                <c:pt idx="920">
                  <c:v>-43.384750085703203</c:v>
                </c:pt>
                <c:pt idx="921">
                  <c:v>-43.310687991972301</c:v>
                </c:pt>
                <c:pt idx="922">
                  <c:v>-43.231347776050598</c:v>
                </c:pt>
                <c:pt idx="923">
                  <c:v>-43.172371788726899</c:v>
                </c:pt>
                <c:pt idx="924">
                  <c:v>-43.0938412865071</c:v>
                </c:pt>
                <c:pt idx="925">
                  <c:v>-43.024408391370102</c:v>
                </c:pt>
                <c:pt idx="926">
                  <c:v>-42.926337642529099</c:v>
                </c:pt>
                <c:pt idx="927">
                  <c:v>-42.838408250369902</c:v>
                </c:pt>
                <c:pt idx="928">
                  <c:v>-42.765366718319903</c:v>
                </c:pt>
                <c:pt idx="929">
                  <c:v>-42.673912853931597</c:v>
                </c:pt>
                <c:pt idx="930">
                  <c:v>-42.593502191326202</c:v>
                </c:pt>
                <c:pt idx="931">
                  <c:v>-42.495103532561401</c:v>
                </c:pt>
                <c:pt idx="932">
                  <c:v>-42.402997520352699</c:v>
                </c:pt>
                <c:pt idx="933">
                  <c:v>-42.314030579339097</c:v>
                </c:pt>
                <c:pt idx="934">
                  <c:v>-42.193689552579897</c:v>
                </c:pt>
                <c:pt idx="935">
                  <c:v>-42.058314100927802</c:v>
                </c:pt>
                <c:pt idx="936">
                  <c:v>-41.983079482845099</c:v>
                </c:pt>
                <c:pt idx="937">
                  <c:v>-41.898996089430199</c:v>
                </c:pt>
                <c:pt idx="938">
                  <c:v>-41.822692562675599</c:v>
                </c:pt>
                <c:pt idx="939">
                  <c:v>-41.6910726980188</c:v>
                </c:pt>
                <c:pt idx="940">
                  <c:v>-41.591114002234498</c:v>
                </c:pt>
                <c:pt idx="941">
                  <c:v>-41.497742465840901</c:v>
                </c:pt>
                <c:pt idx="942">
                  <c:v>-41.351552442918901</c:v>
                </c:pt>
                <c:pt idx="943">
                  <c:v>-41.258688127479701</c:v>
                </c:pt>
                <c:pt idx="944">
                  <c:v>-41.2016007790521</c:v>
                </c:pt>
                <c:pt idx="945">
                  <c:v>-41.125426595623402</c:v>
                </c:pt>
                <c:pt idx="946">
                  <c:v>-41.016050601784102</c:v>
                </c:pt>
                <c:pt idx="947">
                  <c:v>-40.945209964575497</c:v>
                </c:pt>
                <c:pt idx="948">
                  <c:v>-40.8706012429274</c:v>
                </c:pt>
                <c:pt idx="949">
                  <c:v>-40.790217913983497</c:v>
                </c:pt>
                <c:pt idx="950">
                  <c:v>-40.691371759381397</c:v>
                </c:pt>
                <c:pt idx="951">
                  <c:v>-40.622353931646799</c:v>
                </c:pt>
                <c:pt idx="952">
                  <c:v>-40.540477856043701</c:v>
                </c:pt>
                <c:pt idx="953">
                  <c:v>-40.376380253893501</c:v>
                </c:pt>
                <c:pt idx="954">
                  <c:v>-40.238167522231301</c:v>
                </c:pt>
                <c:pt idx="955">
                  <c:v>-40.099021743318303</c:v>
                </c:pt>
                <c:pt idx="956">
                  <c:v>-39.960425282981099</c:v>
                </c:pt>
                <c:pt idx="957">
                  <c:v>-39.8070483151266</c:v>
                </c:pt>
                <c:pt idx="958">
                  <c:v>-39.6589372199455</c:v>
                </c:pt>
                <c:pt idx="959">
                  <c:v>-39.478332111110802</c:v>
                </c:pt>
                <c:pt idx="960">
                  <c:v>-39.350953582122898</c:v>
                </c:pt>
                <c:pt idx="961">
                  <c:v>-39.220904173092897</c:v>
                </c:pt>
                <c:pt idx="962">
                  <c:v>-39.061176068076399</c:v>
                </c:pt>
                <c:pt idx="963">
                  <c:v>-38.965641601457001</c:v>
                </c:pt>
                <c:pt idx="964">
                  <c:v>-38.803817875629903</c:v>
                </c:pt>
                <c:pt idx="965">
                  <c:v>-38.714326209659298</c:v>
                </c:pt>
                <c:pt idx="966">
                  <c:v>-38.5119623920815</c:v>
                </c:pt>
                <c:pt idx="967">
                  <c:v>-38.421006244624103</c:v>
                </c:pt>
                <c:pt idx="968">
                  <c:v>-38.244806988503001</c:v>
                </c:pt>
                <c:pt idx="969">
                  <c:v>-37.9109867616298</c:v>
                </c:pt>
                <c:pt idx="970">
                  <c:v>-37.749395683077601</c:v>
                </c:pt>
                <c:pt idx="971">
                  <c:v>-37.587849811266302</c:v>
                </c:pt>
                <c:pt idx="972">
                  <c:v>-37.342668580199103</c:v>
                </c:pt>
                <c:pt idx="973">
                  <c:v>-37.133330111213397</c:v>
                </c:pt>
                <c:pt idx="974">
                  <c:v>-37.036535759631803</c:v>
                </c:pt>
                <c:pt idx="975">
                  <c:v>-36.896299753570602</c:v>
                </c:pt>
                <c:pt idx="976">
                  <c:v>-36.693285439841802</c:v>
                </c:pt>
                <c:pt idx="977">
                  <c:v>-36.533148925075302</c:v>
                </c:pt>
                <c:pt idx="978">
                  <c:v>-36.394546248111197</c:v>
                </c:pt>
                <c:pt idx="979">
                  <c:v>-36.190303749918698</c:v>
                </c:pt>
                <c:pt idx="980">
                  <c:v>-35.978911405236197</c:v>
                </c:pt>
                <c:pt idx="981">
                  <c:v>-35.745506178219998</c:v>
                </c:pt>
                <c:pt idx="982">
                  <c:v>-35.607073816577099</c:v>
                </c:pt>
                <c:pt idx="983">
                  <c:v>-35.374406817588699</c:v>
                </c:pt>
                <c:pt idx="984">
                  <c:v>-35.121027342742799</c:v>
                </c:pt>
                <c:pt idx="985">
                  <c:v>-34.779511499930699</c:v>
                </c:pt>
                <c:pt idx="986">
                  <c:v>-34.431197393099701</c:v>
                </c:pt>
                <c:pt idx="987">
                  <c:v>-33.839816310657703</c:v>
                </c:pt>
                <c:pt idx="988">
                  <c:v>-33.406150457483903</c:v>
                </c:pt>
                <c:pt idx="989">
                  <c:v>-32.855730005773303</c:v>
                </c:pt>
                <c:pt idx="990">
                  <c:v>-32.390758749263199</c:v>
                </c:pt>
                <c:pt idx="991">
                  <c:v>-31.9205013103585</c:v>
                </c:pt>
                <c:pt idx="992">
                  <c:v>-31.3765587055988</c:v>
                </c:pt>
                <c:pt idx="993">
                  <c:v>-30.7041805871226</c:v>
                </c:pt>
                <c:pt idx="994">
                  <c:v>-30.212999061127999</c:v>
                </c:pt>
                <c:pt idx="995">
                  <c:v>-29.141484060786802</c:v>
                </c:pt>
                <c:pt idx="996">
                  <c:v>-28.2321021327358</c:v>
                </c:pt>
                <c:pt idx="997">
                  <c:v>-27.1369130297259</c:v>
                </c:pt>
                <c:pt idx="998">
                  <c:v>-25.588115840329898</c:v>
                </c:pt>
                <c:pt idx="999">
                  <c:v>-21.760076351459698</c:v>
                </c:pt>
                <c:pt idx="1000">
                  <c:v>-16.879125764228299</c:v>
                </c:pt>
              </c:numCache>
            </c:numRef>
          </c:xVal>
          <c:yVal>
            <c:numRef>
              <c:f>'[NR-U indoor sub7 calibration_final_v3.xlsx](25,50,25,50),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604-44F4-959C-D40C165816D5}"/>
            </c:ext>
          </c:extLst>
        </c:ser>
        <c:ser>
          <c:idx val="4"/>
          <c:order val="4"/>
          <c:tx>
            <c:strRef>
              <c:f>'[NR-U indoor sub7 calibration_final_v3.xlsx](25,50,25,50), UE RSSI'!$F$1</c:f>
              <c:strCache>
                <c:ptCount val="1"/>
                <c:pt idx="0">
                  <c:v>Samsung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calibration_final_v3.xlsx](25,50,25,50), UE RSSI'!$F$2:$F$1002</c:f>
              <c:numCache>
                <c:formatCode>General</c:formatCode>
                <c:ptCount val="1001"/>
                <c:pt idx="0">
                  <c:v>-82</c:v>
                </c:pt>
                <c:pt idx="1">
                  <c:v>-81.920839261133381</c:v>
                </c:pt>
                <c:pt idx="2">
                  <c:v>-81.833872211815915</c:v>
                </c:pt>
                <c:pt idx="3">
                  <c:v>-81.734430515243588</c:v>
                </c:pt>
                <c:pt idx="4">
                  <c:v>-81.645216128673894</c:v>
                </c:pt>
                <c:pt idx="5">
                  <c:v>-81.554535199561556</c:v>
                </c:pt>
                <c:pt idx="6">
                  <c:v>-81.469951737620747</c:v>
                </c:pt>
                <c:pt idx="7">
                  <c:v>-81.39386008222391</c:v>
                </c:pt>
                <c:pt idx="8">
                  <c:v>-81.327456313430346</c:v>
                </c:pt>
                <c:pt idx="9">
                  <c:v>-81.224089886793251</c:v>
                </c:pt>
                <c:pt idx="10">
                  <c:v>-81.135235654135343</c:v>
                </c:pt>
                <c:pt idx="11">
                  <c:v>-81.062001055275644</c:v>
                </c:pt>
                <c:pt idx="12">
                  <c:v>-80.963349276053691</c:v>
                </c:pt>
                <c:pt idx="13">
                  <c:v>-80.888102508600866</c:v>
                </c:pt>
                <c:pt idx="14">
                  <c:v>-80.796173289347308</c:v>
                </c:pt>
                <c:pt idx="15">
                  <c:v>-80.739444959468017</c:v>
                </c:pt>
                <c:pt idx="16">
                  <c:v>-80.661210746511941</c:v>
                </c:pt>
                <c:pt idx="17">
                  <c:v>-80.589656608052891</c:v>
                </c:pt>
                <c:pt idx="18">
                  <c:v>-80.53365692386862</c:v>
                </c:pt>
                <c:pt idx="19">
                  <c:v>-80.474271145955399</c:v>
                </c:pt>
                <c:pt idx="20">
                  <c:v>-80.419462791965444</c:v>
                </c:pt>
                <c:pt idx="21">
                  <c:v>-80.348072492352827</c:v>
                </c:pt>
                <c:pt idx="22">
                  <c:v>-80.267380920197496</c:v>
                </c:pt>
                <c:pt idx="23">
                  <c:v>-80.197923226602995</c:v>
                </c:pt>
                <c:pt idx="24">
                  <c:v>-80.111638813976697</c:v>
                </c:pt>
                <c:pt idx="25">
                  <c:v>-80.058233046677557</c:v>
                </c:pt>
                <c:pt idx="26">
                  <c:v>-79.977330011936175</c:v>
                </c:pt>
                <c:pt idx="27">
                  <c:v>-79.892724594903711</c:v>
                </c:pt>
                <c:pt idx="28">
                  <c:v>-79.814301121829615</c:v>
                </c:pt>
                <c:pt idx="29">
                  <c:v>-79.750246325838674</c:v>
                </c:pt>
                <c:pt idx="30">
                  <c:v>-79.701099071583471</c:v>
                </c:pt>
                <c:pt idx="31">
                  <c:v>-79.650701366495156</c:v>
                </c:pt>
                <c:pt idx="32">
                  <c:v>-79.579165651432817</c:v>
                </c:pt>
                <c:pt idx="33">
                  <c:v>-79.515975705329993</c:v>
                </c:pt>
                <c:pt idx="34">
                  <c:v>-79.452598186749128</c:v>
                </c:pt>
                <c:pt idx="35">
                  <c:v>-79.384605423240728</c:v>
                </c:pt>
                <c:pt idx="36">
                  <c:v>-79.332635545478738</c:v>
                </c:pt>
                <c:pt idx="37">
                  <c:v>-79.269682900249308</c:v>
                </c:pt>
                <c:pt idx="38">
                  <c:v>-79.212327997954603</c:v>
                </c:pt>
                <c:pt idx="39">
                  <c:v>-79.16193526065419</c:v>
                </c:pt>
                <c:pt idx="40">
                  <c:v>-79.092280497665897</c:v>
                </c:pt>
                <c:pt idx="41">
                  <c:v>-79.041883207104249</c:v>
                </c:pt>
                <c:pt idx="42">
                  <c:v>-78.988369104046967</c:v>
                </c:pt>
                <c:pt idx="43">
                  <c:v>-78.923357874449508</c:v>
                </c:pt>
                <c:pt idx="44">
                  <c:v>-78.875200255732636</c:v>
                </c:pt>
                <c:pt idx="45">
                  <c:v>-78.805308848931759</c:v>
                </c:pt>
                <c:pt idx="46">
                  <c:v>-78.756389304384328</c:v>
                </c:pt>
                <c:pt idx="47">
                  <c:v>-78.689152090951097</c:v>
                </c:pt>
                <c:pt idx="48">
                  <c:v>-78.644329086047392</c:v>
                </c:pt>
                <c:pt idx="49">
                  <c:v>-78.583896159021904</c:v>
                </c:pt>
                <c:pt idx="50">
                  <c:v>-78.541023487595069</c:v>
                </c:pt>
                <c:pt idx="51">
                  <c:v>-78.48954756838701</c:v>
                </c:pt>
                <c:pt idx="52">
                  <c:v>-78.435302538289861</c:v>
                </c:pt>
                <c:pt idx="53">
                  <c:v>-78.380787306643569</c:v>
                </c:pt>
                <c:pt idx="54">
                  <c:v>-78.318649516267783</c:v>
                </c:pt>
                <c:pt idx="55">
                  <c:v>-78.25359057287433</c:v>
                </c:pt>
                <c:pt idx="56">
                  <c:v>-78.193823723935637</c:v>
                </c:pt>
                <c:pt idx="57">
                  <c:v>-78.135054433007511</c:v>
                </c:pt>
                <c:pt idx="58">
                  <c:v>-78.046888311499529</c:v>
                </c:pt>
                <c:pt idx="59">
                  <c:v>-77.962581051897672</c:v>
                </c:pt>
                <c:pt idx="60">
                  <c:v>-77.904095435843132</c:v>
                </c:pt>
                <c:pt idx="61">
                  <c:v>-77.839877175185009</c:v>
                </c:pt>
                <c:pt idx="62">
                  <c:v>-77.787597162645866</c:v>
                </c:pt>
                <c:pt idx="63">
                  <c:v>-77.737940697696516</c:v>
                </c:pt>
                <c:pt idx="64">
                  <c:v>-77.687886607143881</c:v>
                </c:pt>
                <c:pt idx="65">
                  <c:v>-77.644104895272761</c:v>
                </c:pt>
                <c:pt idx="66">
                  <c:v>-77.599299434785962</c:v>
                </c:pt>
                <c:pt idx="67">
                  <c:v>-77.548127915478801</c:v>
                </c:pt>
                <c:pt idx="68">
                  <c:v>-77.495817820061134</c:v>
                </c:pt>
                <c:pt idx="69">
                  <c:v>-77.449663321280468</c:v>
                </c:pt>
                <c:pt idx="70">
                  <c:v>-77.403407831665646</c:v>
                </c:pt>
                <c:pt idx="71">
                  <c:v>-77.355849955762238</c:v>
                </c:pt>
                <c:pt idx="72">
                  <c:v>-77.311868420016012</c:v>
                </c:pt>
                <c:pt idx="73">
                  <c:v>-77.265687897447293</c:v>
                </c:pt>
                <c:pt idx="74">
                  <c:v>-77.208456104729336</c:v>
                </c:pt>
                <c:pt idx="75">
                  <c:v>-77.161438195357192</c:v>
                </c:pt>
                <c:pt idx="76">
                  <c:v>-77.120754956300061</c:v>
                </c:pt>
                <c:pt idx="77">
                  <c:v>-77.05810980035227</c:v>
                </c:pt>
                <c:pt idx="78">
                  <c:v>-77.013293997135008</c:v>
                </c:pt>
                <c:pt idx="79">
                  <c:v>-76.973732380457335</c:v>
                </c:pt>
                <c:pt idx="80">
                  <c:v>-76.941595173555541</c:v>
                </c:pt>
                <c:pt idx="81">
                  <c:v>-76.89833576913864</c:v>
                </c:pt>
                <c:pt idx="82">
                  <c:v>-76.857918021561758</c:v>
                </c:pt>
                <c:pt idx="83">
                  <c:v>-76.810242671540962</c:v>
                </c:pt>
                <c:pt idx="84">
                  <c:v>-76.769542565524162</c:v>
                </c:pt>
                <c:pt idx="85">
                  <c:v>-76.710552514972022</c:v>
                </c:pt>
                <c:pt idx="86">
                  <c:v>-76.686216215053108</c:v>
                </c:pt>
                <c:pt idx="87">
                  <c:v>-76.641170124807502</c:v>
                </c:pt>
                <c:pt idx="88">
                  <c:v>-76.593390643333223</c:v>
                </c:pt>
                <c:pt idx="89">
                  <c:v>-76.530071782238892</c:v>
                </c:pt>
                <c:pt idx="90">
                  <c:v>-76.475275626331708</c:v>
                </c:pt>
                <c:pt idx="91">
                  <c:v>-76.432175617205885</c:v>
                </c:pt>
                <c:pt idx="92">
                  <c:v>-76.386202330764391</c:v>
                </c:pt>
                <c:pt idx="93">
                  <c:v>-76.344591417663523</c:v>
                </c:pt>
                <c:pt idx="94">
                  <c:v>-76.298294342968163</c:v>
                </c:pt>
                <c:pt idx="95">
                  <c:v>-76.219093382320082</c:v>
                </c:pt>
                <c:pt idx="96">
                  <c:v>-76.175051863947772</c:v>
                </c:pt>
                <c:pt idx="97">
                  <c:v>-76.141553931955528</c:v>
                </c:pt>
                <c:pt idx="98">
                  <c:v>-76.083836819166606</c:v>
                </c:pt>
                <c:pt idx="99">
                  <c:v>-76.022674181132828</c:v>
                </c:pt>
                <c:pt idx="100">
                  <c:v>-75.981858955710507</c:v>
                </c:pt>
                <c:pt idx="101">
                  <c:v>-75.933896009615665</c:v>
                </c:pt>
                <c:pt idx="102">
                  <c:v>-75.89347963661703</c:v>
                </c:pt>
                <c:pt idx="103">
                  <c:v>-75.850359764499416</c:v>
                </c:pt>
                <c:pt idx="104">
                  <c:v>-75.794602198316426</c:v>
                </c:pt>
                <c:pt idx="105">
                  <c:v>-75.753718039866484</c:v>
                </c:pt>
                <c:pt idx="106">
                  <c:v>-75.703522205501372</c:v>
                </c:pt>
                <c:pt idx="107">
                  <c:v>-75.670614690744443</c:v>
                </c:pt>
                <c:pt idx="108">
                  <c:v>-75.627966317342867</c:v>
                </c:pt>
                <c:pt idx="109">
                  <c:v>-75.591345030966863</c:v>
                </c:pt>
                <c:pt idx="110">
                  <c:v>-75.551630900557058</c:v>
                </c:pt>
                <c:pt idx="111">
                  <c:v>-75.515059817540347</c:v>
                </c:pt>
                <c:pt idx="112">
                  <c:v>-75.47812515243605</c:v>
                </c:pt>
                <c:pt idx="113">
                  <c:v>-75.432416297136442</c:v>
                </c:pt>
                <c:pt idx="114">
                  <c:v>-75.389410925272287</c:v>
                </c:pt>
                <c:pt idx="115">
                  <c:v>-75.351774936695932</c:v>
                </c:pt>
                <c:pt idx="116">
                  <c:v>-75.317579475940605</c:v>
                </c:pt>
                <c:pt idx="117">
                  <c:v>-75.284043467390063</c:v>
                </c:pt>
                <c:pt idx="118">
                  <c:v>-75.235732678122432</c:v>
                </c:pt>
                <c:pt idx="119">
                  <c:v>-75.190912689102746</c:v>
                </c:pt>
                <c:pt idx="120">
                  <c:v>-75.124878903418349</c:v>
                </c:pt>
                <c:pt idx="121">
                  <c:v>-75.084170318354893</c:v>
                </c:pt>
                <c:pt idx="122">
                  <c:v>-75.032297580198104</c:v>
                </c:pt>
                <c:pt idx="123">
                  <c:v>-74.984229192293924</c:v>
                </c:pt>
                <c:pt idx="124">
                  <c:v>-74.945740703168894</c:v>
                </c:pt>
                <c:pt idx="125">
                  <c:v>-74.909171280704498</c:v>
                </c:pt>
                <c:pt idx="126">
                  <c:v>-74.861002678683931</c:v>
                </c:pt>
                <c:pt idx="127">
                  <c:v>-74.831233656668687</c:v>
                </c:pt>
                <c:pt idx="128">
                  <c:v>-74.793713518170279</c:v>
                </c:pt>
                <c:pt idx="129">
                  <c:v>-74.751831945914915</c:v>
                </c:pt>
                <c:pt idx="130">
                  <c:v>-74.726166789513087</c:v>
                </c:pt>
                <c:pt idx="131">
                  <c:v>-74.701217842161455</c:v>
                </c:pt>
                <c:pt idx="132">
                  <c:v>-74.666591324087037</c:v>
                </c:pt>
                <c:pt idx="133">
                  <c:v>-74.627342073560015</c:v>
                </c:pt>
                <c:pt idx="134">
                  <c:v>-74.596067634146152</c:v>
                </c:pt>
                <c:pt idx="135">
                  <c:v>-74.550875334694098</c:v>
                </c:pt>
                <c:pt idx="136">
                  <c:v>-74.499862043922832</c:v>
                </c:pt>
                <c:pt idx="137">
                  <c:v>-74.469422673727962</c:v>
                </c:pt>
                <c:pt idx="138">
                  <c:v>-74.427594634711895</c:v>
                </c:pt>
                <c:pt idx="139">
                  <c:v>-74.375032915171801</c:v>
                </c:pt>
                <c:pt idx="140">
                  <c:v>-74.347019091183455</c:v>
                </c:pt>
                <c:pt idx="141">
                  <c:v>-74.307916142124697</c:v>
                </c:pt>
                <c:pt idx="142">
                  <c:v>-74.270418490172815</c:v>
                </c:pt>
                <c:pt idx="143">
                  <c:v>-74.233446719570637</c:v>
                </c:pt>
                <c:pt idx="144">
                  <c:v>-74.199746751560312</c:v>
                </c:pt>
                <c:pt idx="145">
                  <c:v>-74.160850330434073</c:v>
                </c:pt>
                <c:pt idx="146">
                  <c:v>-74.12377619044112</c:v>
                </c:pt>
                <c:pt idx="147">
                  <c:v>-74.071920830450097</c:v>
                </c:pt>
                <c:pt idx="148">
                  <c:v>-74.042357517376431</c:v>
                </c:pt>
                <c:pt idx="149">
                  <c:v>-73.997692643382138</c:v>
                </c:pt>
                <c:pt idx="150">
                  <c:v>-73.95259770491198</c:v>
                </c:pt>
                <c:pt idx="151">
                  <c:v>-73.907090930347721</c:v>
                </c:pt>
                <c:pt idx="152">
                  <c:v>-73.879115154583332</c:v>
                </c:pt>
                <c:pt idx="153">
                  <c:v>-73.846353280386637</c:v>
                </c:pt>
                <c:pt idx="154">
                  <c:v>-73.815905103106033</c:v>
                </c:pt>
                <c:pt idx="155">
                  <c:v>-73.775915749180754</c:v>
                </c:pt>
                <c:pt idx="156">
                  <c:v>-73.746078968511682</c:v>
                </c:pt>
                <c:pt idx="157">
                  <c:v>-73.719051739237457</c:v>
                </c:pt>
                <c:pt idx="158">
                  <c:v>-73.694517009192964</c:v>
                </c:pt>
                <c:pt idx="159">
                  <c:v>-73.665511942540306</c:v>
                </c:pt>
                <c:pt idx="160">
                  <c:v>-73.633024207231216</c:v>
                </c:pt>
                <c:pt idx="161">
                  <c:v>-73.608610562193547</c:v>
                </c:pt>
                <c:pt idx="162">
                  <c:v>-73.581683836491337</c:v>
                </c:pt>
                <c:pt idx="163">
                  <c:v>-73.552698510192045</c:v>
                </c:pt>
                <c:pt idx="164">
                  <c:v>-73.509772474096366</c:v>
                </c:pt>
                <c:pt idx="165">
                  <c:v>-73.471861807106094</c:v>
                </c:pt>
                <c:pt idx="166">
                  <c:v>-73.425130588497552</c:v>
                </c:pt>
                <c:pt idx="167">
                  <c:v>-73.396680385280391</c:v>
                </c:pt>
                <c:pt idx="168">
                  <c:v>-73.363777731663205</c:v>
                </c:pt>
                <c:pt idx="169">
                  <c:v>-73.334688700728634</c:v>
                </c:pt>
                <c:pt idx="170">
                  <c:v>-73.290631115107118</c:v>
                </c:pt>
                <c:pt idx="171">
                  <c:v>-73.254488230260222</c:v>
                </c:pt>
                <c:pt idx="172">
                  <c:v>-73.215090313750153</c:v>
                </c:pt>
                <c:pt idx="173">
                  <c:v>-73.18042682970777</c:v>
                </c:pt>
                <c:pt idx="174">
                  <c:v>-73.150743498986088</c:v>
                </c:pt>
                <c:pt idx="175">
                  <c:v>-73.113807133478872</c:v>
                </c:pt>
                <c:pt idx="176">
                  <c:v>-73.065588326763901</c:v>
                </c:pt>
                <c:pt idx="177">
                  <c:v>-73.023814945591567</c:v>
                </c:pt>
                <c:pt idx="178">
                  <c:v>-72.977091303254795</c:v>
                </c:pt>
                <c:pt idx="179">
                  <c:v>-72.951136055562344</c:v>
                </c:pt>
                <c:pt idx="180">
                  <c:v>-72.917749383396853</c:v>
                </c:pt>
                <c:pt idx="181">
                  <c:v>-72.879778780888756</c:v>
                </c:pt>
                <c:pt idx="182">
                  <c:v>-72.844589949901518</c:v>
                </c:pt>
                <c:pt idx="183">
                  <c:v>-72.79679481168148</c:v>
                </c:pt>
                <c:pt idx="184">
                  <c:v>-72.761016461702766</c:v>
                </c:pt>
                <c:pt idx="185">
                  <c:v>-72.72376029735176</c:v>
                </c:pt>
                <c:pt idx="186">
                  <c:v>-72.687118794558074</c:v>
                </c:pt>
                <c:pt idx="187">
                  <c:v>-72.649935469084099</c:v>
                </c:pt>
                <c:pt idx="188">
                  <c:v>-72.609402669229198</c:v>
                </c:pt>
                <c:pt idx="189">
                  <c:v>-72.541858890183818</c:v>
                </c:pt>
                <c:pt idx="190">
                  <c:v>-72.502518578791069</c:v>
                </c:pt>
                <c:pt idx="191">
                  <c:v>-72.457320094837783</c:v>
                </c:pt>
                <c:pt idx="192">
                  <c:v>-72.411008270910131</c:v>
                </c:pt>
                <c:pt idx="193">
                  <c:v>-72.366433443245313</c:v>
                </c:pt>
                <c:pt idx="194">
                  <c:v>-72.340057222614405</c:v>
                </c:pt>
                <c:pt idx="195">
                  <c:v>-72.29994149306458</c:v>
                </c:pt>
                <c:pt idx="196">
                  <c:v>-72.273048836606364</c:v>
                </c:pt>
                <c:pt idx="197">
                  <c:v>-72.246451331008501</c:v>
                </c:pt>
                <c:pt idx="198">
                  <c:v>-72.202984013031909</c:v>
                </c:pt>
                <c:pt idx="199">
                  <c:v>-72.17435363123704</c:v>
                </c:pt>
                <c:pt idx="200">
                  <c:v>-72.147536081730777</c:v>
                </c:pt>
                <c:pt idx="201">
                  <c:v>-72.114278339747045</c:v>
                </c:pt>
                <c:pt idx="202">
                  <c:v>-72.075249098541349</c:v>
                </c:pt>
                <c:pt idx="203">
                  <c:v>-72.048774170664331</c:v>
                </c:pt>
                <c:pt idx="204">
                  <c:v>-72.025219600801549</c:v>
                </c:pt>
                <c:pt idx="205">
                  <c:v>-71.997831342851796</c:v>
                </c:pt>
                <c:pt idx="206">
                  <c:v>-71.959325638701543</c:v>
                </c:pt>
                <c:pt idx="207">
                  <c:v>-71.925193328130774</c:v>
                </c:pt>
                <c:pt idx="208">
                  <c:v>-71.872931573091122</c:v>
                </c:pt>
                <c:pt idx="209">
                  <c:v>-71.840325117019674</c:v>
                </c:pt>
                <c:pt idx="210">
                  <c:v>-71.806583622434914</c:v>
                </c:pt>
                <c:pt idx="211">
                  <c:v>-71.762026631787961</c:v>
                </c:pt>
                <c:pt idx="212">
                  <c:v>-71.72659270902723</c:v>
                </c:pt>
                <c:pt idx="213">
                  <c:v>-71.692132979354412</c:v>
                </c:pt>
                <c:pt idx="214">
                  <c:v>-71.666416712541505</c:v>
                </c:pt>
                <c:pt idx="215">
                  <c:v>-71.635195502095812</c:v>
                </c:pt>
                <c:pt idx="216">
                  <c:v>-71.600213977967428</c:v>
                </c:pt>
                <c:pt idx="217">
                  <c:v>-71.562365120310872</c:v>
                </c:pt>
                <c:pt idx="218">
                  <c:v>-71.523974456356754</c:v>
                </c:pt>
                <c:pt idx="219">
                  <c:v>-71.481154823059754</c:v>
                </c:pt>
                <c:pt idx="220">
                  <c:v>-71.452393069707369</c:v>
                </c:pt>
                <c:pt idx="221">
                  <c:v>-71.419149963223774</c:v>
                </c:pt>
                <c:pt idx="222">
                  <c:v>-71.384136407656797</c:v>
                </c:pt>
                <c:pt idx="223">
                  <c:v>-71.351235811133364</c:v>
                </c:pt>
                <c:pt idx="224">
                  <c:v>-71.306366780237212</c:v>
                </c:pt>
                <c:pt idx="225">
                  <c:v>-71.264531344289068</c:v>
                </c:pt>
                <c:pt idx="226">
                  <c:v>-71.231108821466279</c:v>
                </c:pt>
                <c:pt idx="227">
                  <c:v>-71.193879946239917</c:v>
                </c:pt>
                <c:pt idx="228">
                  <c:v>-71.159419619419509</c:v>
                </c:pt>
                <c:pt idx="229">
                  <c:v>-71.124214435787721</c:v>
                </c:pt>
                <c:pt idx="230">
                  <c:v>-71.092244598278356</c:v>
                </c:pt>
                <c:pt idx="231">
                  <c:v>-71.066780768210975</c:v>
                </c:pt>
                <c:pt idx="232">
                  <c:v>-71.025361470043435</c:v>
                </c:pt>
                <c:pt idx="233">
                  <c:v>-70.987806203912413</c:v>
                </c:pt>
                <c:pt idx="234">
                  <c:v>-70.963091907316809</c:v>
                </c:pt>
                <c:pt idx="235">
                  <c:v>-70.926165738734554</c:v>
                </c:pt>
                <c:pt idx="236">
                  <c:v>-70.877547850644262</c:v>
                </c:pt>
                <c:pt idx="237">
                  <c:v>-70.832085955287098</c:v>
                </c:pt>
                <c:pt idx="238">
                  <c:v>-70.798491944122119</c:v>
                </c:pt>
                <c:pt idx="239">
                  <c:v>-70.762526451927698</c:v>
                </c:pt>
                <c:pt idx="240">
                  <c:v>-70.73516464923776</c:v>
                </c:pt>
                <c:pt idx="241">
                  <c:v>-70.697106657123371</c:v>
                </c:pt>
                <c:pt idx="242">
                  <c:v>-70.670281353951481</c:v>
                </c:pt>
                <c:pt idx="243">
                  <c:v>-70.63036505639451</c:v>
                </c:pt>
                <c:pt idx="244">
                  <c:v>-70.598619990997975</c:v>
                </c:pt>
                <c:pt idx="245">
                  <c:v>-70.565676123809098</c:v>
                </c:pt>
                <c:pt idx="246">
                  <c:v>-70.519450158558428</c:v>
                </c:pt>
                <c:pt idx="247">
                  <c:v>-70.485728729775715</c:v>
                </c:pt>
                <c:pt idx="248">
                  <c:v>-70.449698987710306</c:v>
                </c:pt>
                <c:pt idx="249">
                  <c:v>-70.405140363980451</c:v>
                </c:pt>
                <c:pt idx="250">
                  <c:v>-70.372929971553376</c:v>
                </c:pt>
                <c:pt idx="251">
                  <c:v>-70.33006567928426</c:v>
                </c:pt>
                <c:pt idx="252">
                  <c:v>-70.291231126655816</c:v>
                </c:pt>
                <c:pt idx="253">
                  <c:v>-70.251086477814866</c:v>
                </c:pt>
                <c:pt idx="254">
                  <c:v>-70.211379109766355</c:v>
                </c:pt>
                <c:pt idx="255">
                  <c:v>-70.184905620171506</c:v>
                </c:pt>
                <c:pt idx="256">
                  <c:v>-70.157335023270235</c:v>
                </c:pt>
                <c:pt idx="257">
                  <c:v>-70.128154986885207</c:v>
                </c:pt>
                <c:pt idx="258">
                  <c:v>-70.094878710736836</c:v>
                </c:pt>
                <c:pt idx="259">
                  <c:v>-70.053496116975808</c:v>
                </c:pt>
                <c:pt idx="260">
                  <c:v>-70.002439023970268</c:v>
                </c:pt>
                <c:pt idx="261">
                  <c:v>-69.971962323156333</c:v>
                </c:pt>
                <c:pt idx="262">
                  <c:v>-69.937852747083696</c:v>
                </c:pt>
                <c:pt idx="263">
                  <c:v>-69.898541693862299</c:v>
                </c:pt>
                <c:pt idx="264">
                  <c:v>-69.871797577401807</c:v>
                </c:pt>
                <c:pt idx="265">
                  <c:v>-69.842556413119823</c:v>
                </c:pt>
                <c:pt idx="266">
                  <c:v>-69.819807028708709</c:v>
                </c:pt>
                <c:pt idx="267">
                  <c:v>-69.792403514904251</c:v>
                </c:pt>
                <c:pt idx="268">
                  <c:v>-69.757783040255305</c:v>
                </c:pt>
                <c:pt idx="269">
                  <c:v>-69.713732422471693</c:v>
                </c:pt>
                <c:pt idx="270">
                  <c:v>-69.677103209025049</c:v>
                </c:pt>
                <c:pt idx="271">
                  <c:v>-69.636212804969375</c:v>
                </c:pt>
                <c:pt idx="272">
                  <c:v>-69.603789653780041</c:v>
                </c:pt>
                <c:pt idx="273">
                  <c:v>-69.574502900404127</c:v>
                </c:pt>
                <c:pt idx="274">
                  <c:v>-69.541585148002056</c:v>
                </c:pt>
                <c:pt idx="275">
                  <c:v>-69.507975942457676</c:v>
                </c:pt>
                <c:pt idx="276">
                  <c:v>-69.473908554134283</c:v>
                </c:pt>
                <c:pt idx="277">
                  <c:v>-69.435037535236177</c:v>
                </c:pt>
                <c:pt idx="278">
                  <c:v>-69.39706548835629</c:v>
                </c:pt>
                <c:pt idx="279">
                  <c:v>-69.363434060939795</c:v>
                </c:pt>
                <c:pt idx="280">
                  <c:v>-69.32566341274044</c:v>
                </c:pt>
                <c:pt idx="281">
                  <c:v>-69.2725136250004</c:v>
                </c:pt>
                <c:pt idx="282">
                  <c:v>-69.228599680875249</c:v>
                </c:pt>
                <c:pt idx="283">
                  <c:v>-69.193846052133779</c:v>
                </c:pt>
                <c:pt idx="284">
                  <c:v>-69.158174383055638</c:v>
                </c:pt>
                <c:pt idx="285">
                  <c:v>-69.133296998822956</c:v>
                </c:pt>
                <c:pt idx="286">
                  <c:v>-69.094458346020573</c:v>
                </c:pt>
                <c:pt idx="287">
                  <c:v>-69.068506550007882</c:v>
                </c:pt>
                <c:pt idx="288">
                  <c:v>-69.045972186364338</c:v>
                </c:pt>
                <c:pt idx="289">
                  <c:v>-69.022759434505019</c:v>
                </c:pt>
                <c:pt idx="290">
                  <c:v>-68.986441812196119</c:v>
                </c:pt>
                <c:pt idx="291">
                  <c:v>-68.958363548847288</c:v>
                </c:pt>
                <c:pt idx="292">
                  <c:v>-68.919548634090276</c:v>
                </c:pt>
                <c:pt idx="293">
                  <c:v>-68.895534974298897</c:v>
                </c:pt>
                <c:pt idx="294">
                  <c:v>-68.852756694653706</c:v>
                </c:pt>
                <c:pt idx="295">
                  <c:v>-68.822240915467503</c:v>
                </c:pt>
                <c:pt idx="296">
                  <c:v>-68.792338954146786</c:v>
                </c:pt>
                <c:pt idx="297">
                  <c:v>-68.765896038006275</c:v>
                </c:pt>
                <c:pt idx="298">
                  <c:v>-68.736696113352181</c:v>
                </c:pt>
                <c:pt idx="299">
                  <c:v>-68.703423220812667</c:v>
                </c:pt>
                <c:pt idx="300">
                  <c:v>-68.679846687098376</c:v>
                </c:pt>
                <c:pt idx="301">
                  <c:v>-68.641923542753574</c:v>
                </c:pt>
                <c:pt idx="302">
                  <c:v>-68.609261608359688</c:v>
                </c:pt>
                <c:pt idx="303">
                  <c:v>-68.576577157648885</c:v>
                </c:pt>
                <c:pt idx="304">
                  <c:v>-68.542398219516343</c:v>
                </c:pt>
                <c:pt idx="305">
                  <c:v>-68.507402875135739</c:v>
                </c:pt>
                <c:pt idx="306">
                  <c:v>-68.476968557643175</c:v>
                </c:pt>
                <c:pt idx="307">
                  <c:v>-68.44456504438088</c:v>
                </c:pt>
                <c:pt idx="308">
                  <c:v>-68.400709990332444</c:v>
                </c:pt>
                <c:pt idx="309">
                  <c:v>-68.361813918685172</c:v>
                </c:pt>
                <c:pt idx="310">
                  <c:v>-68.340343307482186</c:v>
                </c:pt>
                <c:pt idx="311">
                  <c:v>-68.312020295662037</c:v>
                </c:pt>
                <c:pt idx="312">
                  <c:v>-68.280343462358715</c:v>
                </c:pt>
                <c:pt idx="313">
                  <c:v>-68.248594446572199</c:v>
                </c:pt>
                <c:pt idx="314">
                  <c:v>-68.216217589535418</c:v>
                </c:pt>
                <c:pt idx="315">
                  <c:v>-68.195341434588926</c:v>
                </c:pt>
                <c:pt idx="316">
                  <c:v>-68.165383750138886</c:v>
                </c:pt>
                <c:pt idx="317">
                  <c:v>-68.128405824473504</c:v>
                </c:pt>
                <c:pt idx="318">
                  <c:v>-68.102602140043913</c:v>
                </c:pt>
                <c:pt idx="319">
                  <c:v>-68.063374782067484</c:v>
                </c:pt>
                <c:pt idx="320">
                  <c:v>-68.032774951545051</c:v>
                </c:pt>
                <c:pt idx="321">
                  <c:v>-67.993157881453556</c:v>
                </c:pt>
                <c:pt idx="322">
                  <c:v>-67.961870594265818</c:v>
                </c:pt>
                <c:pt idx="323">
                  <c:v>-67.933186737426723</c:v>
                </c:pt>
                <c:pt idx="324">
                  <c:v>-67.904480655776254</c:v>
                </c:pt>
                <c:pt idx="325">
                  <c:v>-67.874953627929543</c:v>
                </c:pt>
                <c:pt idx="326">
                  <c:v>-67.841852848106058</c:v>
                </c:pt>
                <c:pt idx="327">
                  <c:v>-67.813384314054048</c:v>
                </c:pt>
                <c:pt idx="328">
                  <c:v>-67.775311253119639</c:v>
                </c:pt>
                <c:pt idx="329">
                  <c:v>-67.753648610144054</c:v>
                </c:pt>
                <c:pt idx="330">
                  <c:v>-67.704124076364323</c:v>
                </c:pt>
                <c:pt idx="331">
                  <c:v>-67.659723630091406</c:v>
                </c:pt>
                <c:pt idx="332">
                  <c:v>-67.628942496151964</c:v>
                </c:pt>
                <c:pt idx="333">
                  <c:v>-67.591038203284342</c:v>
                </c:pt>
                <c:pt idx="334">
                  <c:v>-67.547344972294155</c:v>
                </c:pt>
                <c:pt idx="335">
                  <c:v>-67.517173013738287</c:v>
                </c:pt>
                <c:pt idx="336">
                  <c:v>-67.477486477822083</c:v>
                </c:pt>
                <c:pt idx="337">
                  <c:v>-67.454467230511113</c:v>
                </c:pt>
                <c:pt idx="338">
                  <c:v>-67.425883459342032</c:v>
                </c:pt>
                <c:pt idx="339">
                  <c:v>-67.392266796934123</c:v>
                </c:pt>
                <c:pt idx="340">
                  <c:v>-67.3568127397605</c:v>
                </c:pt>
                <c:pt idx="341">
                  <c:v>-67.328888691508112</c:v>
                </c:pt>
                <c:pt idx="342">
                  <c:v>-67.284218494589595</c:v>
                </c:pt>
                <c:pt idx="343">
                  <c:v>-67.240650390726643</c:v>
                </c:pt>
                <c:pt idx="344">
                  <c:v>-67.199273011960045</c:v>
                </c:pt>
                <c:pt idx="345">
                  <c:v>-67.160398125346987</c:v>
                </c:pt>
                <c:pt idx="346">
                  <c:v>-67.108848925030188</c:v>
                </c:pt>
                <c:pt idx="347">
                  <c:v>-67.070703838897671</c:v>
                </c:pt>
                <c:pt idx="348">
                  <c:v>-67.036183826307834</c:v>
                </c:pt>
                <c:pt idx="349">
                  <c:v>-66.998325291492705</c:v>
                </c:pt>
                <c:pt idx="350">
                  <c:v>-66.97283420633164</c:v>
                </c:pt>
                <c:pt idx="351">
                  <c:v>-66.936559277474927</c:v>
                </c:pt>
                <c:pt idx="352">
                  <c:v>-66.90697726318929</c:v>
                </c:pt>
                <c:pt idx="353">
                  <c:v>-66.87826356485543</c:v>
                </c:pt>
                <c:pt idx="354">
                  <c:v>-66.84278343617143</c:v>
                </c:pt>
                <c:pt idx="355">
                  <c:v>-66.810966080494239</c:v>
                </c:pt>
                <c:pt idx="356">
                  <c:v>-66.783858373832416</c:v>
                </c:pt>
                <c:pt idx="357">
                  <c:v>-66.739614329846944</c:v>
                </c:pt>
                <c:pt idx="358">
                  <c:v>-66.697838258211448</c:v>
                </c:pt>
                <c:pt idx="359">
                  <c:v>-66.661971609858099</c:v>
                </c:pt>
                <c:pt idx="360">
                  <c:v>-66.637415310693768</c:v>
                </c:pt>
                <c:pt idx="361">
                  <c:v>-66.605161463588971</c:v>
                </c:pt>
                <c:pt idx="362">
                  <c:v>-66.563417391165345</c:v>
                </c:pt>
                <c:pt idx="363">
                  <c:v>-66.520108493569467</c:v>
                </c:pt>
                <c:pt idx="364">
                  <c:v>-66.480501328224435</c:v>
                </c:pt>
                <c:pt idx="365">
                  <c:v>-66.447545975657206</c:v>
                </c:pt>
                <c:pt idx="366">
                  <c:v>-66.399627646216274</c:v>
                </c:pt>
                <c:pt idx="367">
                  <c:v>-66.374970936308415</c:v>
                </c:pt>
                <c:pt idx="368">
                  <c:v>-66.344267847178969</c:v>
                </c:pt>
                <c:pt idx="369">
                  <c:v>-66.3143912633859</c:v>
                </c:pt>
                <c:pt idx="370">
                  <c:v>-66.274524699351574</c:v>
                </c:pt>
                <c:pt idx="371">
                  <c:v>-66.244910809537046</c:v>
                </c:pt>
                <c:pt idx="372">
                  <c:v>-66.219221478485849</c:v>
                </c:pt>
                <c:pt idx="373">
                  <c:v>-66.182089261684212</c:v>
                </c:pt>
                <c:pt idx="374">
                  <c:v>-66.151137288533391</c:v>
                </c:pt>
                <c:pt idx="375">
                  <c:v>-66.130086701896886</c:v>
                </c:pt>
                <c:pt idx="376">
                  <c:v>-66.089908362020978</c:v>
                </c:pt>
                <c:pt idx="377">
                  <c:v>-66.050658178426787</c:v>
                </c:pt>
                <c:pt idx="378">
                  <c:v>-66.01225699035443</c:v>
                </c:pt>
                <c:pt idx="379">
                  <c:v>-65.974883275629878</c:v>
                </c:pt>
                <c:pt idx="380">
                  <c:v>-65.946423185825381</c:v>
                </c:pt>
                <c:pt idx="381">
                  <c:v>-65.917055813204428</c:v>
                </c:pt>
                <c:pt idx="382">
                  <c:v>-65.887587749682723</c:v>
                </c:pt>
                <c:pt idx="383">
                  <c:v>-65.852359708960009</c:v>
                </c:pt>
                <c:pt idx="384">
                  <c:v>-65.822251200481986</c:v>
                </c:pt>
                <c:pt idx="385">
                  <c:v>-65.792163100318106</c:v>
                </c:pt>
                <c:pt idx="386">
                  <c:v>-65.753298618873657</c:v>
                </c:pt>
                <c:pt idx="387">
                  <c:v>-65.721489822367531</c:v>
                </c:pt>
                <c:pt idx="388">
                  <c:v>-65.687407453390264</c:v>
                </c:pt>
                <c:pt idx="389">
                  <c:v>-65.659263997252836</c:v>
                </c:pt>
                <c:pt idx="390">
                  <c:v>-65.626308144255745</c:v>
                </c:pt>
                <c:pt idx="391">
                  <c:v>-65.593987244252418</c:v>
                </c:pt>
                <c:pt idx="392">
                  <c:v>-65.54897566814067</c:v>
                </c:pt>
                <c:pt idx="393">
                  <c:v>-65.514693350648017</c:v>
                </c:pt>
                <c:pt idx="394">
                  <c:v>-65.471653756673135</c:v>
                </c:pt>
                <c:pt idx="395">
                  <c:v>-65.437977529622458</c:v>
                </c:pt>
                <c:pt idx="396">
                  <c:v>-65.397888270317125</c:v>
                </c:pt>
                <c:pt idx="397">
                  <c:v>-65.364412127675678</c:v>
                </c:pt>
                <c:pt idx="398">
                  <c:v>-65.331738508557066</c:v>
                </c:pt>
                <c:pt idx="399">
                  <c:v>-65.286048624466261</c:v>
                </c:pt>
                <c:pt idx="400">
                  <c:v>-65.239827010074833</c:v>
                </c:pt>
                <c:pt idx="401">
                  <c:v>-65.201675319999012</c:v>
                </c:pt>
                <c:pt idx="402">
                  <c:v>-65.166153774321586</c:v>
                </c:pt>
                <c:pt idx="403">
                  <c:v>-65.134964214063189</c:v>
                </c:pt>
                <c:pt idx="404">
                  <c:v>-65.092663258766194</c:v>
                </c:pt>
                <c:pt idx="405">
                  <c:v>-65.052730691403198</c:v>
                </c:pt>
                <c:pt idx="406">
                  <c:v>-65.007637934512701</c:v>
                </c:pt>
                <c:pt idx="407">
                  <c:v>-64.963719743587177</c:v>
                </c:pt>
                <c:pt idx="408">
                  <c:v>-64.938604011651051</c:v>
                </c:pt>
                <c:pt idx="409">
                  <c:v>-64.912295008343051</c:v>
                </c:pt>
                <c:pt idx="410">
                  <c:v>-64.889250066337581</c:v>
                </c:pt>
                <c:pt idx="411">
                  <c:v>-64.855147365680878</c:v>
                </c:pt>
                <c:pt idx="412">
                  <c:v>-64.821471861712084</c:v>
                </c:pt>
                <c:pt idx="413">
                  <c:v>-64.795665942152141</c:v>
                </c:pt>
                <c:pt idx="414">
                  <c:v>-64.760277202365842</c:v>
                </c:pt>
                <c:pt idx="415">
                  <c:v>-64.721290512361222</c:v>
                </c:pt>
                <c:pt idx="416">
                  <c:v>-64.690592991522621</c:v>
                </c:pt>
                <c:pt idx="417">
                  <c:v>-64.658951814526461</c:v>
                </c:pt>
                <c:pt idx="418">
                  <c:v>-64.623355279394048</c:v>
                </c:pt>
                <c:pt idx="419">
                  <c:v>-64.593887199424003</c:v>
                </c:pt>
                <c:pt idx="420">
                  <c:v>-64.557353760017008</c:v>
                </c:pt>
                <c:pt idx="421">
                  <c:v>-64.523287701688915</c:v>
                </c:pt>
                <c:pt idx="422">
                  <c:v>-64.48411171010909</c:v>
                </c:pt>
                <c:pt idx="423">
                  <c:v>-64.449531821149733</c:v>
                </c:pt>
                <c:pt idx="424">
                  <c:v>-64.417937109348003</c:v>
                </c:pt>
                <c:pt idx="425">
                  <c:v>-64.377807125139867</c:v>
                </c:pt>
                <c:pt idx="426">
                  <c:v>-64.340759023931781</c:v>
                </c:pt>
                <c:pt idx="427">
                  <c:v>-64.30123246686675</c:v>
                </c:pt>
                <c:pt idx="428">
                  <c:v>-64.272196207056112</c:v>
                </c:pt>
                <c:pt idx="429">
                  <c:v>-64.239626697292167</c:v>
                </c:pt>
                <c:pt idx="430">
                  <c:v>-64.202424354932305</c:v>
                </c:pt>
                <c:pt idx="431">
                  <c:v>-64.157321836580266</c:v>
                </c:pt>
                <c:pt idx="432">
                  <c:v>-64.123022585361895</c:v>
                </c:pt>
                <c:pt idx="433">
                  <c:v>-64.073734431910665</c:v>
                </c:pt>
                <c:pt idx="434">
                  <c:v>-64.030793439987264</c:v>
                </c:pt>
                <c:pt idx="435">
                  <c:v>-63.994125213023509</c:v>
                </c:pt>
                <c:pt idx="436">
                  <c:v>-63.957412543997449</c:v>
                </c:pt>
                <c:pt idx="437">
                  <c:v>-63.906085933654481</c:v>
                </c:pt>
                <c:pt idx="438">
                  <c:v>-63.872108257190149</c:v>
                </c:pt>
                <c:pt idx="439">
                  <c:v>-63.84220735839439</c:v>
                </c:pt>
                <c:pt idx="440">
                  <c:v>-63.810151716368324</c:v>
                </c:pt>
                <c:pt idx="441">
                  <c:v>-63.78228007553227</c:v>
                </c:pt>
                <c:pt idx="442">
                  <c:v>-63.741877332326027</c:v>
                </c:pt>
                <c:pt idx="443">
                  <c:v>-63.701469656046982</c:v>
                </c:pt>
                <c:pt idx="444">
                  <c:v>-63.662242141663668</c:v>
                </c:pt>
                <c:pt idx="445">
                  <c:v>-63.633573792101885</c:v>
                </c:pt>
                <c:pt idx="446">
                  <c:v>-63.603918332408696</c:v>
                </c:pt>
                <c:pt idx="447">
                  <c:v>-63.569517122692289</c:v>
                </c:pt>
                <c:pt idx="448">
                  <c:v>-63.527435495529147</c:v>
                </c:pt>
                <c:pt idx="449">
                  <c:v>-63.493294127172959</c:v>
                </c:pt>
                <c:pt idx="450">
                  <c:v>-63.458066904158855</c:v>
                </c:pt>
                <c:pt idx="451">
                  <c:v>-63.422932081808995</c:v>
                </c:pt>
                <c:pt idx="452">
                  <c:v>-63.381506407961808</c:v>
                </c:pt>
                <c:pt idx="453">
                  <c:v>-63.338695842309676</c:v>
                </c:pt>
                <c:pt idx="454">
                  <c:v>-63.29639148366438</c:v>
                </c:pt>
                <c:pt idx="455">
                  <c:v>-63.256497673964162</c:v>
                </c:pt>
                <c:pt idx="456">
                  <c:v>-63.225436706186414</c:v>
                </c:pt>
                <c:pt idx="457">
                  <c:v>-63.1827313235829</c:v>
                </c:pt>
                <c:pt idx="458">
                  <c:v>-63.137192703645709</c:v>
                </c:pt>
                <c:pt idx="459">
                  <c:v>-63.105171768765445</c:v>
                </c:pt>
                <c:pt idx="460">
                  <c:v>-63.070427396048629</c:v>
                </c:pt>
                <c:pt idx="461">
                  <c:v>-63.026086616775103</c:v>
                </c:pt>
                <c:pt idx="462">
                  <c:v>-62.991248375342252</c:v>
                </c:pt>
                <c:pt idx="463">
                  <c:v>-62.966098582686854</c:v>
                </c:pt>
                <c:pt idx="464">
                  <c:v>-62.924301896290473</c:v>
                </c:pt>
                <c:pt idx="465">
                  <c:v>-62.87865037258301</c:v>
                </c:pt>
                <c:pt idx="466">
                  <c:v>-62.856937332163682</c:v>
                </c:pt>
                <c:pt idx="467">
                  <c:v>-62.819178380841606</c:v>
                </c:pt>
                <c:pt idx="468">
                  <c:v>-62.783174914859956</c:v>
                </c:pt>
                <c:pt idx="469">
                  <c:v>-62.734017865968198</c:v>
                </c:pt>
                <c:pt idx="470">
                  <c:v>-62.683938031217494</c:v>
                </c:pt>
                <c:pt idx="471">
                  <c:v>-62.64151105400947</c:v>
                </c:pt>
                <c:pt idx="472">
                  <c:v>-62.599834833203388</c:v>
                </c:pt>
                <c:pt idx="473">
                  <c:v>-62.555422671771268</c:v>
                </c:pt>
                <c:pt idx="474">
                  <c:v>-62.525141036075937</c:v>
                </c:pt>
                <c:pt idx="475">
                  <c:v>-62.492888968459951</c:v>
                </c:pt>
                <c:pt idx="476">
                  <c:v>-62.452907524353776</c:v>
                </c:pt>
                <c:pt idx="477">
                  <c:v>-62.412989247889101</c:v>
                </c:pt>
                <c:pt idx="478">
                  <c:v>-62.369376950517022</c:v>
                </c:pt>
                <c:pt idx="479">
                  <c:v>-62.330327026028556</c:v>
                </c:pt>
                <c:pt idx="480">
                  <c:v>-62.280142995446042</c:v>
                </c:pt>
                <c:pt idx="481">
                  <c:v>-62.252491306495259</c:v>
                </c:pt>
                <c:pt idx="482">
                  <c:v>-62.213208695865632</c:v>
                </c:pt>
                <c:pt idx="483">
                  <c:v>-62.176543657074788</c:v>
                </c:pt>
                <c:pt idx="484">
                  <c:v>-62.123451782803556</c:v>
                </c:pt>
                <c:pt idx="485">
                  <c:v>-62.08441438092666</c:v>
                </c:pt>
                <c:pt idx="486">
                  <c:v>-62.058494896227742</c:v>
                </c:pt>
                <c:pt idx="487">
                  <c:v>-62.006089721926841</c:v>
                </c:pt>
                <c:pt idx="488">
                  <c:v>-61.970570554774767</c:v>
                </c:pt>
                <c:pt idx="489">
                  <c:v>-61.93358798529637</c:v>
                </c:pt>
                <c:pt idx="490">
                  <c:v>-61.89102935368426</c:v>
                </c:pt>
                <c:pt idx="491">
                  <c:v>-61.857757944915264</c:v>
                </c:pt>
                <c:pt idx="492">
                  <c:v>-61.824214509618997</c:v>
                </c:pt>
                <c:pt idx="493">
                  <c:v>-61.767172642269614</c:v>
                </c:pt>
                <c:pt idx="494">
                  <c:v>-61.723202972234901</c:v>
                </c:pt>
                <c:pt idx="495">
                  <c:v>-61.679982708451803</c:v>
                </c:pt>
                <c:pt idx="496">
                  <c:v>-61.635554454531103</c:v>
                </c:pt>
                <c:pt idx="497">
                  <c:v>-61.593995661910625</c:v>
                </c:pt>
                <c:pt idx="498">
                  <c:v>-61.548216050073293</c:v>
                </c:pt>
                <c:pt idx="499">
                  <c:v>-61.506383026352907</c:v>
                </c:pt>
                <c:pt idx="500">
                  <c:v>-61.460506190676256</c:v>
                </c:pt>
                <c:pt idx="501">
                  <c:v>-61.428861176315934</c:v>
                </c:pt>
                <c:pt idx="502">
                  <c:v>-61.373714040085417</c:v>
                </c:pt>
                <c:pt idx="503">
                  <c:v>-61.325648709786677</c:v>
                </c:pt>
                <c:pt idx="504">
                  <c:v>-61.272304854661826</c:v>
                </c:pt>
                <c:pt idx="505">
                  <c:v>-61.224041954791687</c:v>
                </c:pt>
                <c:pt idx="506">
                  <c:v>-61.182918045869897</c:v>
                </c:pt>
                <c:pt idx="507">
                  <c:v>-61.14205377232642</c:v>
                </c:pt>
                <c:pt idx="508">
                  <c:v>-61.096259696284179</c:v>
                </c:pt>
                <c:pt idx="509">
                  <c:v>-61.04852352813181</c:v>
                </c:pt>
                <c:pt idx="510">
                  <c:v>-61.009635490355876</c:v>
                </c:pt>
                <c:pt idx="511">
                  <c:v>-60.960259757287361</c:v>
                </c:pt>
                <c:pt idx="512">
                  <c:v>-60.921310396107756</c:v>
                </c:pt>
                <c:pt idx="513">
                  <c:v>-60.872022185016391</c:v>
                </c:pt>
                <c:pt idx="514">
                  <c:v>-60.829477949493963</c:v>
                </c:pt>
                <c:pt idx="515">
                  <c:v>-60.798358367726124</c:v>
                </c:pt>
                <c:pt idx="516">
                  <c:v>-60.771065202016842</c:v>
                </c:pt>
                <c:pt idx="517">
                  <c:v>-60.731731800772195</c:v>
                </c:pt>
                <c:pt idx="518">
                  <c:v>-60.695831949098618</c:v>
                </c:pt>
                <c:pt idx="519">
                  <c:v>-60.653714826686468</c:v>
                </c:pt>
                <c:pt idx="520">
                  <c:v>-60.61149378162105</c:v>
                </c:pt>
                <c:pt idx="521">
                  <c:v>-60.575456504899421</c:v>
                </c:pt>
                <c:pt idx="522">
                  <c:v>-60.531072627057711</c:v>
                </c:pt>
                <c:pt idx="523">
                  <c:v>-60.497942835243222</c:v>
                </c:pt>
                <c:pt idx="524">
                  <c:v>-60.45727417480748</c:v>
                </c:pt>
                <c:pt idx="525">
                  <c:v>-60.408118688037348</c:v>
                </c:pt>
                <c:pt idx="526">
                  <c:v>-60.375149138066377</c:v>
                </c:pt>
                <c:pt idx="527">
                  <c:v>-60.323989430721397</c:v>
                </c:pt>
                <c:pt idx="528">
                  <c:v>-60.277859458566212</c:v>
                </c:pt>
                <c:pt idx="529">
                  <c:v>-60.237171309243536</c:v>
                </c:pt>
                <c:pt idx="530">
                  <c:v>-60.190970309907527</c:v>
                </c:pt>
                <c:pt idx="531">
                  <c:v>-60.152947430631329</c:v>
                </c:pt>
                <c:pt idx="532">
                  <c:v>-60.116383234976055</c:v>
                </c:pt>
                <c:pt idx="533">
                  <c:v>-60.072767076023808</c:v>
                </c:pt>
                <c:pt idx="534">
                  <c:v>-60.031189222622686</c:v>
                </c:pt>
                <c:pt idx="535">
                  <c:v>-59.982195480904906</c:v>
                </c:pt>
                <c:pt idx="536">
                  <c:v>-59.943218420173793</c:v>
                </c:pt>
                <c:pt idx="537">
                  <c:v>-59.886339175329752</c:v>
                </c:pt>
                <c:pt idx="538">
                  <c:v>-59.842972840846201</c:v>
                </c:pt>
                <c:pt idx="539">
                  <c:v>-59.805415041301373</c:v>
                </c:pt>
                <c:pt idx="540">
                  <c:v>-59.770054003305191</c:v>
                </c:pt>
                <c:pt idx="541">
                  <c:v>-59.722934042314904</c:v>
                </c:pt>
                <c:pt idx="542">
                  <c:v>-59.685708026689056</c:v>
                </c:pt>
                <c:pt idx="543">
                  <c:v>-59.654298111531418</c:v>
                </c:pt>
                <c:pt idx="544">
                  <c:v>-59.608288959169528</c:v>
                </c:pt>
                <c:pt idx="545">
                  <c:v>-59.575816836596317</c:v>
                </c:pt>
                <c:pt idx="546">
                  <c:v>-59.543151548439852</c:v>
                </c:pt>
                <c:pt idx="547">
                  <c:v>-59.507796364391993</c:v>
                </c:pt>
                <c:pt idx="548">
                  <c:v>-59.46832897503289</c:v>
                </c:pt>
                <c:pt idx="549">
                  <c:v>-59.430468755926157</c:v>
                </c:pt>
                <c:pt idx="550">
                  <c:v>-59.384779545811412</c:v>
                </c:pt>
                <c:pt idx="551">
                  <c:v>-59.341177696739535</c:v>
                </c:pt>
                <c:pt idx="552">
                  <c:v>-59.296628775307141</c:v>
                </c:pt>
                <c:pt idx="553">
                  <c:v>-59.253032109714098</c:v>
                </c:pt>
                <c:pt idx="554">
                  <c:v>-59.22021667859336</c:v>
                </c:pt>
                <c:pt idx="555">
                  <c:v>-59.170329440095017</c:v>
                </c:pt>
                <c:pt idx="556">
                  <c:v>-59.115118053454054</c:v>
                </c:pt>
                <c:pt idx="557">
                  <c:v>-59.080235638939456</c:v>
                </c:pt>
                <c:pt idx="558">
                  <c:v>-59.036770999739488</c:v>
                </c:pt>
                <c:pt idx="559">
                  <c:v>-59.00285966118372</c:v>
                </c:pt>
                <c:pt idx="560">
                  <c:v>-58.968056810811674</c:v>
                </c:pt>
                <c:pt idx="561">
                  <c:v>-58.924484086359541</c:v>
                </c:pt>
                <c:pt idx="562">
                  <c:v>-58.871030207437187</c:v>
                </c:pt>
                <c:pt idx="563">
                  <c:v>-58.837632858829537</c:v>
                </c:pt>
                <c:pt idx="564">
                  <c:v>-58.790589122410054</c:v>
                </c:pt>
                <c:pt idx="565">
                  <c:v>-58.751519804097157</c:v>
                </c:pt>
                <c:pt idx="566">
                  <c:v>-58.699007860404066</c:v>
                </c:pt>
                <c:pt idx="567">
                  <c:v>-58.644827597588659</c:v>
                </c:pt>
                <c:pt idx="568">
                  <c:v>-58.604808404728828</c:v>
                </c:pt>
                <c:pt idx="569">
                  <c:v>-58.563805415800346</c:v>
                </c:pt>
                <c:pt idx="570">
                  <c:v>-58.5258286143997</c:v>
                </c:pt>
                <c:pt idx="571">
                  <c:v>-58.483490024252433</c:v>
                </c:pt>
                <c:pt idx="572">
                  <c:v>-58.44597039570813</c:v>
                </c:pt>
                <c:pt idx="573">
                  <c:v>-58.394549269964415</c:v>
                </c:pt>
                <c:pt idx="574">
                  <c:v>-58.361524759322094</c:v>
                </c:pt>
                <c:pt idx="575">
                  <c:v>-58.315143021897185</c:v>
                </c:pt>
                <c:pt idx="576">
                  <c:v>-58.2780378713734</c:v>
                </c:pt>
                <c:pt idx="577">
                  <c:v>-58.230791253480845</c:v>
                </c:pt>
                <c:pt idx="578">
                  <c:v>-58.186305412613109</c:v>
                </c:pt>
                <c:pt idx="579">
                  <c:v>-58.148469663813728</c:v>
                </c:pt>
                <c:pt idx="580">
                  <c:v>-58.114849296625593</c:v>
                </c:pt>
                <c:pt idx="581">
                  <c:v>-58.078881493559095</c:v>
                </c:pt>
                <c:pt idx="582">
                  <c:v>-58.039304592321656</c:v>
                </c:pt>
                <c:pt idx="583">
                  <c:v>-58.000289430639612</c:v>
                </c:pt>
                <c:pt idx="584">
                  <c:v>-57.955982437633125</c:v>
                </c:pt>
                <c:pt idx="585">
                  <c:v>-57.927023057414644</c:v>
                </c:pt>
                <c:pt idx="586">
                  <c:v>-57.884483066549834</c:v>
                </c:pt>
                <c:pt idx="587">
                  <c:v>-57.847276898703583</c:v>
                </c:pt>
                <c:pt idx="588">
                  <c:v>-57.795729049725637</c:v>
                </c:pt>
                <c:pt idx="589">
                  <c:v>-57.762436058941063</c:v>
                </c:pt>
                <c:pt idx="590">
                  <c:v>-57.705008361778937</c:v>
                </c:pt>
                <c:pt idx="591">
                  <c:v>-57.659141778334444</c:v>
                </c:pt>
                <c:pt idx="592">
                  <c:v>-57.632172585560355</c:v>
                </c:pt>
                <c:pt idx="593">
                  <c:v>-57.588657742232314</c:v>
                </c:pt>
                <c:pt idx="594">
                  <c:v>-57.541210870077066</c:v>
                </c:pt>
                <c:pt idx="595">
                  <c:v>-57.485224947410117</c:v>
                </c:pt>
                <c:pt idx="596">
                  <c:v>-57.434867039083358</c:v>
                </c:pt>
                <c:pt idx="597">
                  <c:v>-57.409230938295607</c:v>
                </c:pt>
                <c:pt idx="598">
                  <c:v>-57.357433650480715</c:v>
                </c:pt>
                <c:pt idx="599">
                  <c:v>-57.311668584763439</c:v>
                </c:pt>
                <c:pt idx="600">
                  <c:v>-57.281980807663132</c:v>
                </c:pt>
                <c:pt idx="601">
                  <c:v>-57.22950050500792</c:v>
                </c:pt>
                <c:pt idx="602">
                  <c:v>-57.199304748168714</c:v>
                </c:pt>
                <c:pt idx="603">
                  <c:v>-57.153796719572227</c:v>
                </c:pt>
                <c:pt idx="604">
                  <c:v>-57.11243476922256</c:v>
                </c:pt>
                <c:pt idx="605">
                  <c:v>-57.070089754917845</c:v>
                </c:pt>
                <c:pt idx="606">
                  <c:v>-57.03915955382233</c:v>
                </c:pt>
                <c:pt idx="607">
                  <c:v>-57.008123958498857</c:v>
                </c:pt>
                <c:pt idx="608">
                  <c:v>-56.967405195707343</c:v>
                </c:pt>
                <c:pt idx="609">
                  <c:v>-56.927391166435839</c:v>
                </c:pt>
                <c:pt idx="610">
                  <c:v>-56.890459921299126</c:v>
                </c:pt>
                <c:pt idx="611">
                  <c:v>-56.848202477558345</c:v>
                </c:pt>
                <c:pt idx="612">
                  <c:v>-56.803564970575351</c:v>
                </c:pt>
                <c:pt idx="613">
                  <c:v>-56.759864552075385</c:v>
                </c:pt>
                <c:pt idx="614">
                  <c:v>-56.710422962817233</c:v>
                </c:pt>
                <c:pt idx="615">
                  <c:v>-56.67248650418685</c:v>
                </c:pt>
                <c:pt idx="616">
                  <c:v>-56.635266571551156</c:v>
                </c:pt>
                <c:pt idx="617">
                  <c:v>-56.59503966677299</c:v>
                </c:pt>
                <c:pt idx="618">
                  <c:v>-56.554336474834273</c:v>
                </c:pt>
                <c:pt idx="619">
                  <c:v>-56.512517407742124</c:v>
                </c:pt>
                <c:pt idx="620">
                  <c:v>-56.482281939272042</c:v>
                </c:pt>
                <c:pt idx="621">
                  <c:v>-56.445955145449162</c:v>
                </c:pt>
                <c:pt idx="622">
                  <c:v>-56.402855660859245</c:v>
                </c:pt>
                <c:pt idx="623">
                  <c:v>-56.338379080167456</c:v>
                </c:pt>
                <c:pt idx="624">
                  <c:v>-56.291326951041754</c:v>
                </c:pt>
                <c:pt idx="625">
                  <c:v>-56.24595591633387</c:v>
                </c:pt>
                <c:pt idx="626">
                  <c:v>-56.215284877797046</c:v>
                </c:pt>
                <c:pt idx="627">
                  <c:v>-56.163091019330039</c:v>
                </c:pt>
                <c:pt idx="628">
                  <c:v>-56.116685444891473</c:v>
                </c:pt>
                <c:pt idx="629">
                  <c:v>-56.071720119572447</c:v>
                </c:pt>
                <c:pt idx="630">
                  <c:v>-56.024295833610225</c:v>
                </c:pt>
                <c:pt idx="631">
                  <c:v>-55.987865804633941</c:v>
                </c:pt>
                <c:pt idx="632">
                  <c:v>-55.942684199580981</c:v>
                </c:pt>
                <c:pt idx="633">
                  <c:v>-55.90876967249082</c:v>
                </c:pt>
                <c:pt idx="634">
                  <c:v>-55.871400041046329</c:v>
                </c:pt>
                <c:pt idx="635">
                  <c:v>-55.828526138007334</c:v>
                </c:pt>
                <c:pt idx="636">
                  <c:v>-55.79204248786327</c:v>
                </c:pt>
                <c:pt idx="637">
                  <c:v>-55.753651363679452</c:v>
                </c:pt>
                <c:pt idx="638">
                  <c:v>-55.700004815694001</c:v>
                </c:pt>
                <c:pt idx="639">
                  <c:v>-55.656296506908291</c:v>
                </c:pt>
                <c:pt idx="640">
                  <c:v>-55.619416534080813</c:v>
                </c:pt>
                <c:pt idx="641">
                  <c:v>-55.590696495272653</c:v>
                </c:pt>
                <c:pt idx="642">
                  <c:v>-55.554542265019919</c:v>
                </c:pt>
                <c:pt idx="643">
                  <c:v>-55.516567718568567</c:v>
                </c:pt>
                <c:pt idx="644">
                  <c:v>-55.464302548342161</c:v>
                </c:pt>
                <c:pt idx="645">
                  <c:v>-55.417883433430532</c:v>
                </c:pt>
                <c:pt idx="646">
                  <c:v>-55.375850384824659</c:v>
                </c:pt>
                <c:pt idx="647">
                  <c:v>-55.341434287912364</c:v>
                </c:pt>
                <c:pt idx="648">
                  <c:v>-55.283083691700895</c:v>
                </c:pt>
                <c:pt idx="649">
                  <c:v>-55.243613239109493</c:v>
                </c:pt>
                <c:pt idx="650">
                  <c:v>-55.20582897381307</c:v>
                </c:pt>
                <c:pt idx="651">
                  <c:v>-55.164592475751476</c:v>
                </c:pt>
                <c:pt idx="652">
                  <c:v>-55.119249025633835</c:v>
                </c:pt>
                <c:pt idx="653">
                  <c:v>-55.088680838819215</c:v>
                </c:pt>
                <c:pt idx="654">
                  <c:v>-55.05387881885207</c:v>
                </c:pt>
                <c:pt idx="655">
                  <c:v>-55.013421136246279</c:v>
                </c:pt>
                <c:pt idx="656">
                  <c:v>-54.975765342264054</c:v>
                </c:pt>
                <c:pt idx="657">
                  <c:v>-54.932059935733236</c:v>
                </c:pt>
                <c:pt idx="658">
                  <c:v>-54.891964581600561</c:v>
                </c:pt>
                <c:pt idx="659">
                  <c:v>-54.847887044545985</c:v>
                </c:pt>
                <c:pt idx="660">
                  <c:v>-54.805007428147832</c:v>
                </c:pt>
                <c:pt idx="661">
                  <c:v>-54.768940734254272</c:v>
                </c:pt>
                <c:pt idx="662">
                  <c:v>-54.749177079040649</c:v>
                </c:pt>
                <c:pt idx="663">
                  <c:v>-54.712211551658754</c:v>
                </c:pt>
                <c:pt idx="664">
                  <c:v>-54.684401153440561</c:v>
                </c:pt>
                <c:pt idx="665">
                  <c:v>-54.625595471900851</c:v>
                </c:pt>
                <c:pt idx="666">
                  <c:v>-54.596832631683455</c:v>
                </c:pt>
                <c:pt idx="667">
                  <c:v>-54.551103057035306</c:v>
                </c:pt>
                <c:pt idx="668">
                  <c:v>-54.512485000665791</c:v>
                </c:pt>
                <c:pt idx="669">
                  <c:v>-54.474672958583582</c:v>
                </c:pt>
                <c:pt idx="670">
                  <c:v>-54.432260899904648</c:v>
                </c:pt>
                <c:pt idx="671">
                  <c:v>-54.396124678895305</c:v>
                </c:pt>
                <c:pt idx="672">
                  <c:v>-54.364061133280231</c:v>
                </c:pt>
                <c:pt idx="673">
                  <c:v>-54.318469544919168</c:v>
                </c:pt>
                <c:pt idx="674">
                  <c:v>-54.275978085218782</c:v>
                </c:pt>
                <c:pt idx="675">
                  <c:v>-54.237681506439642</c:v>
                </c:pt>
                <c:pt idx="676">
                  <c:v>-54.200742711779938</c:v>
                </c:pt>
                <c:pt idx="677">
                  <c:v>-54.161229523652054</c:v>
                </c:pt>
                <c:pt idx="678">
                  <c:v>-54.113439987020442</c:v>
                </c:pt>
                <c:pt idx="679">
                  <c:v>-54.078997248651334</c:v>
                </c:pt>
                <c:pt idx="680">
                  <c:v>-54.043158891589655</c:v>
                </c:pt>
                <c:pt idx="681">
                  <c:v>-53.995851398646394</c:v>
                </c:pt>
                <c:pt idx="682">
                  <c:v>-53.958412316172726</c:v>
                </c:pt>
                <c:pt idx="683">
                  <c:v>-53.930349091714646</c:v>
                </c:pt>
                <c:pt idx="684">
                  <c:v>-53.88055676655469</c:v>
                </c:pt>
                <c:pt idx="685">
                  <c:v>-53.847366771021669</c:v>
                </c:pt>
                <c:pt idx="686">
                  <c:v>-53.817459213907824</c:v>
                </c:pt>
                <c:pt idx="687">
                  <c:v>-53.776971670709827</c:v>
                </c:pt>
                <c:pt idx="688">
                  <c:v>-53.734867625965663</c:v>
                </c:pt>
                <c:pt idx="689">
                  <c:v>-53.697266509742136</c:v>
                </c:pt>
                <c:pt idx="690">
                  <c:v>-53.658903508871333</c:v>
                </c:pt>
                <c:pt idx="691">
                  <c:v>-53.627633786076828</c:v>
                </c:pt>
                <c:pt idx="692">
                  <c:v>-53.585954704338107</c:v>
                </c:pt>
                <c:pt idx="693">
                  <c:v>-53.541733270487114</c:v>
                </c:pt>
                <c:pt idx="694">
                  <c:v>-53.494950267363052</c:v>
                </c:pt>
                <c:pt idx="695">
                  <c:v>-53.462217138326878</c:v>
                </c:pt>
                <c:pt idx="696">
                  <c:v>-53.412353236234466</c:v>
                </c:pt>
                <c:pt idx="697">
                  <c:v>-53.359170335043601</c:v>
                </c:pt>
                <c:pt idx="698">
                  <c:v>-53.316854592888092</c:v>
                </c:pt>
                <c:pt idx="699">
                  <c:v>-53.286219083582793</c:v>
                </c:pt>
                <c:pt idx="700">
                  <c:v>-53.253810466093753</c:v>
                </c:pt>
                <c:pt idx="701">
                  <c:v>-53.1955135233475</c:v>
                </c:pt>
                <c:pt idx="702">
                  <c:v>-53.15810644302114</c:v>
                </c:pt>
                <c:pt idx="703">
                  <c:v>-53.121759382840054</c:v>
                </c:pt>
                <c:pt idx="704">
                  <c:v>-53.084511709380592</c:v>
                </c:pt>
                <c:pt idx="705">
                  <c:v>-53.045467583111076</c:v>
                </c:pt>
                <c:pt idx="706">
                  <c:v>-52.994172011602458</c:v>
                </c:pt>
                <c:pt idx="707">
                  <c:v>-52.958791651788061</c:v>
                </c:pt>
                <c:pt idx="708">
                  <c:v>-52.920088285579155</c:v>
                </c:pt>
                <c:pt idx="709">
                  <c:v>-52.884047170248621</c:v>
                </c:pt>
                <c:pt idx="710">
                  <c:v>-52.843400022013043</c:v>
                </c:pt>
                <c:pt idx="711">
                  <c:v>-52.804897030104442</c:v>
                </c:pt>
                <c:pt idx="712">
                  <c:v>-52.769424646002435</c:v>
                </c:pt>
                <c:pt idx="713">
                  <c:v>-52.737528501748784</c:v>
                </c:pt>
                <c:pt idx="714">
                  <c:v>-52.703205593954777</c:v>
                </c:pt>
                <c:pt idx="715">
                  <c:v>-52.664588219879306</c:v>
                </c:pt>
                <c:pt idx="716">
                  <c:v>-52.629448402961117</c:v>
                </c:pt>
                <c:pt idx="717">
                  <c:v>-52.592932214106625</c:v>
                </c:pt>
                <c:pt idx="718">
                  <c:v>-52.556083416281126</c:v>
                </c:pt>
                <c:pt idx="719">
                  <c:v>-52.516779010933107</c:v>
                </c:pt>
                <c:pt idx="720">
                  <c:v>-52.475555167253134</c:v>
                </c:pt>
                <c:pt idx="721">
                  <c:v>-52.428348365117785</c:v>
                </c:pt>
                <c:pt idx="722">
                  <c:v>-52.393891393253753</c:v>
                </c:pt>
                <c:pt idx="723">
                  <c:v>-52.35335979934375</c:v>
                </c:pt>
                <c:pt idx="724">
                  <c:v>-52.317584109284127</c:v>
                </c:pt>
                <c:pt idx="725">
                  <c:v>-52.278721732022916</c:v>
                </c:pt>
                <c:pt idx="726">
                  <c:v>-52.25864313799174</c:v>
                </c:pt>
                <c:pt idx="727">
                  <c:v>-52.221600275210349</c:v>
                </c:pt>
                <c:pt idx="728">
                  <c:v>-52.188397463613668</c:v>
                </c:pt>
                <c:pt idx="729">
                  <c:v>-52.15236006046996</c:v>
                </c:pt>
                <c:pt idx="730">
                  <c:v>-52.121773439336962</c:v>
                </c:pt>
                <c:pt idx="731">
                  <c:v>-52.086897269867478</c:v>
                </c:pt>
                <c:pt idx="732">
                  <c:v>-52.047031572738305</c:v>
                </c:pt>
                <c:pt idx="733">
                  <c:v>-51.999856830143528</c:v>
                </c:pt>
                <c:pt idx="734">
                  <c:v>-51.967793616086112</c:v>
                </c:pt>
                <c:pt idx="735">
                  <c:v>-51.926097237127266</c:v>
                </c:pt>
                <c:pt idx="736">
                  <c:v>-51.890034125690889</c:v>
                </c:pt>
                <c:pt idx="737">
                  <c:v>-51.854603130265247</c:v>
                </c:pt>
                <c:pt idx="738">
                  <c:v>-51.82402083087031</c:v>
                </c:pt>
                <c:pt idx="739">
                  <c:v>-51.772141685235439</c:v>
                </c:pt>
                <c:pt idx="740">
                  <c:v>-51.733397852998621</c:v>
                </c:pt>
                <c:pt idx="741">
                  <c:v>-51.69385351335643</c:v>
                </c:pt>
                <c:pt idx="742">
                  <c:v>-51.656000699044881</c:v>
                </c:pt>
                <c:pt idx="743">
                  <c:v>-51.628811884899903</c:v>
                </c:pt>
                <c:pt idx="744">
                  <c:v>-51.589907210780524</c:v>
                </c:pt>
                <c:pt idx="745">
                  <c:v>-51.550409873898886</c:v>
                </c:pt>
                <c:pt idx="746">
                  <c:v>-51.508450614714732</c:v>
                </c:pt>
                <c:pt idx="747">
                  <c:v>-51.479743992988006</c:v>
                </c:pt>
                <c:pt idx="748">
                  <c:v>-51.45365220427739</c:v>
                </c:pt>
                <c:pt idx="749">
                  <c:v>-51.417458484043735</c:v>
                </c:pt>
                <c:pt idx="750">
                  <c:v>-51.389417929065189</c:v>
                </c:pt>
                <c:pt idx="751">
                  <c:v>-51.362549232531762</c:v>
                </c:pt>
                <c:pt idx="752">
                  <c:v>-51.313314929565578</c:v>
                </c:pt>
                <c:pt idx="753">
                  <c:v>-51.271039499309722</c:v>
                </c:pt>
                <c:pt idx="754">
                  <c:v>-51.221856460115262</c:v>
                </c:pt>
                <c:pt idx="755">
                  <c:v>-51.195057422419794</c:v>
                </c:pt>
                <c:pt idx="756">
                  <c:v>-51.157793362791452</c:v>
                </c:pt>
                <c:pt idx="757">
                  <c:v>-51.11621532405259</c:v>
                </c:pt>
                <c:pt idx="758">
                  <c:v>-51.066437206067363</c:v>
                </c:pt>
                <c:pt idx="759">
                  <c:v>-51.032314211749522</c:v>
                </c:pt>
                <c:pt idx="760">
                  <c:v>-50.995537135048522</c:v>
                </c:pt>
                <c:pt idx="761">
                  <c:v>-50.962329903545481</c:v>
                </c:pt>
                <c:pt idx="762">
                  <c:v>-50.927921177775971</c:v>
                </c:pt>
                <c:pt idx="763">
                  <c:v>-50.890800412777821</c:v>
                </c:pt>
                <c:pt idx="764">
                  <c:v>-50.845690721706859</c:v>
                </c:pt>
                <c:pt idx="765">
                  <c:v>-50.815470645427055</c:v>
                </c:pt>
                <c:pt idx="766">
                  <c:v>-50.785420414879326</c:v>
                </c:pt>
                <c:pt idx="767">
                  <c:v>-50.729955323124358</c:v>
                </c:pt>
                <c:pt idx="768">
                  <c:v>-50.690802012897748</c:v>
                </c:pt>
                <c:pt idx="769">
                  <c:v>-50.659048027166946</c:v>
                </c:pt>
                <c:pt idx="770">
                  <c:v>-50.637210981801331</c:v>
                </c:pt>
                <c:pt idx="771">
                  <c:v>-50.59792936348299</c:v>
                </c:pt>
                <c:pt idx="772">
                  <c:v>-50.557924982198784</c:v>
                </c:pt>
                <c:pt idx="773">
                  <c:v>-50.514980678577885</c:v>
                </c:pt>
                <c:pt idx="774">
                  <c:v>-50.475489800646784</c:v>
                </c:pt>
                <c:pt idx="775">
                  <c:v>-50.446639145217901</c:v>
                </c:pt>
                <c:pt idx="776">
                  <c:v>-50.39552937638274</c:v>
                </c:pt>
                <c:pt idx="777">
                  <c:v>-50.354681797586721</c:v>
                </c:pt>
                <c:pt idx="778">
                  <c:v>-50.316996911613501</c:v>
                </c:pt>
                <c:pt idx="779">
                  <c:v>-50.274725750128766</c:v>
                </c:pt>
                <c:pt idx="780">
                  <c:v>-50.221671649736152</c:v>
                </c:pt>
                <c:pt idx="781">
                  <c:v>-50.173061327357942</c:v>
                </c:pt>
                <c:pt idx="782">
                  <c:v>-50.128817330435837</c:v>
                </c:pt>
                <c:pt idx="783">
                  <c:v>-50.096666717681003</c:v>
                </c:pt>
                <c:pt idx="784">
                  <c:v>-50.057723951160554</c:v>
                </c:pt>
                <c:pt idx="785">
                  <c:v>-50.022201646908471</c:v>
                </c:pt>
                <c:pt idx="786">
                  <c:v>-49.973579329521684</c:v>
                </c:pt>
                <c:pt idx="787">
                  <c:v>-49.942624285498965</c:v>
                </c:pt>
                <c:pt idx="788">
                  <c:v>-49.90968040899449</c:v>
                </c:pt>
                <c:pt idx="789">
                  <c:v>-49.86716701639331</c:v>
                </c:pt>
                <c:pt idx="790">
                  <c:v>-49.820131376126398</c:v>
                </c:pt>
                <c:pt idx="791">
                  <c:v>-49.784639026217093</c:v>
                </c:pt>
                <c:pt idx="792">
                  <c:v>-49.744206923032493</c:v>
                </c:pt>
                <c:pt idx="793">
                  <c:v>-49.69027641431326</c:v>
                </c:pt>
                <c:pt idx="794">
                  <c:v>-49.635815986609643</c:v>
                </c:pt>
                <c:pt idx="795">
                  <c:v>-49.596525499951412</c:v>
                </c:pt>
                <c:pt idx="796">
                  <c:v>-49.542901162601837</c:v>
                </c:pt>
                <c:pt idx="797">
                  <c:v>-49.495280717761446</c:v>
                </c:pt>
                <c:pt idx="798">
                  <c:v>-49.446012343393932</c:v>
                </c:pt>
                <c:pt idx="799">
                  <c:v>-49.400030443996556</c:v>
                </c:pt>
                <c:pt idx="800">
                  <c:v>-49.364710957061945</c:v>
                </c:pt>
                <c:pt idx="801">
                  <c:v>-49.305917362473522</c:v>
                </c:pt>
                <c:pt idx="802">
                  <c:v>-49.267173557231089</c:v>
                </c:pt>
                <c:pt idx="803">
                  <c:v>-49.228261461801637</c:v>
                </c:pt>
                <c:pt idx="804">
                  <c:v>-49.190318238255259</c:v>
                </c:pt>
                <c:pt idx="805">
                  <c:v>-49.148535351755456</c:v>
                </c:pt>
                <c:pt idx="806">
                  <c:v>-49.096553919395348</c:v>
                </c:pt>
                <c:pt idx="807">
                  <c:v>-49.059670756471846</c:v>
                </c:pt>
                <c:pt idx="808">
                  <c:v>-49.026871137284601</c:v>
                </c:pt>
                <c:pt idx="809">
                  <c:v>-48.985780564920745</c:v>
                </c:pt>
                <c:pt idx="810">
                  <c:v>-48.944715760428352</c:v>
                </c:pt>
                <c:pt idx="811">
                  <c:v>-48.90521727112602</c:v>
                </c:pt>
                <c:pt idx="812">
                  <c:v>-48.871668621902117</c:v>
                </c:pt>
                <c:pt idx="813">
                  <c:v>-48.830636320440917</c:v>
                </c:pt>
                <c:pt idx="814">
                  <c:v>-48.781334597680896</c:v>
                </c:pt>
                <c:pt idx="815">
                  <c:v>-48.748873968112804</c:v>
                </c:pt>
                <c:pt idx="816">
                  <c:v>-48.703649584665897</c:v>
                </c:pt>
                <c:pt idx="817">
                  <c:v>-48.665309927133862</c:v>
                </c:pt>
                <c:pt idx="818">
                  <c:v>-48.614708134865097</c:v>
                </c:pt>
                <c:pt idx="819">
                  <c:v>-48.58045539811917</c:v>
                </c:pt>
                <c:pt idx="820">
                  <c:v>-48.553802387324026</c:v>
                </c:pt>
                <c:pt idx="821">
                  <c:v>-48.511601091190698</c:v>
                </c:pt>
                <c:pt idx="822">
                  <c:v>-48.467184478618961</c:v>
                </c:pt>
                <c:pt idx="823">
                  <c:v>-48.431633041347155</c:v>
                </c:pt>
                <c:pt idx="824">
                  <c:v>-48.389850327607945</c:v>
                </c:pt>
                <c:pt idx="825">
                  <c:v>-48.342197691916653</c:v>
                </c:pt>
                <c:pt idx="826">
                  <c:v>-48.289321716131354</c:v>
                </c:pt>
                <c:pt idx="827">
                  <c:v>-48.254131714188318</c:v>
                </c:pt>
                <c:pt idx="828">
                  <c:v>-48.224405355915039</c:v>
                </c:pt>
                <c:pt idx="829">
                  <c:v>-48.183627552708444</c:v>
                </c:pt>
                <c:pt idx="830">
                  <c:v>-48.130573451039609</c:v>
                </c:pt>
                <c:pt idx="831">
                  <c:v>-48.072277824538276</c:v>
                </c:pt>
                <c:pt idx="832">
                  <c:v>-48.025908311433241</c:v>
                </c:pt>
                <c:pt idx="833">
                  <c:v>-47.9795021141896</c:v>
                </c:pt>
                <c:pt idx="834">
                  <c:v>-47.950019444621347</c:v>
                </c:pt>
                <c:pt idx="835">
                  <c:v>-47.906731428286278</c:v>
                </c:pt>
                <c:pt idx="836">
                  <c:v>-47.868944044324266</c:v>
                </c:pt>
                <c:pt idx="837">
                  <c:v>-47.841421854668113</c:v>
                </c:pt>
                <c:pt idx="838">
                  <c:v>-47.802981556611115</c:v>
                </c:pt>
                <c:pt idx="839">
                  <c:v>-47.762266340101846</c:v>
                </c:pt>
                <c:pt idx="840">
                  <c:v>-47.708921416059042</c:v>
                </c:pt>
                <c:pt idx="841">
                  <c:v>-47.668791982306232</c:v>
                </c:pt>
                <c:pt idx="842">
                  <c:v>-47.636750273491174</c:v>
                </c:pt>
                <c:pt idx="843">
                  <c:v>-47.597854996078325</c:v>
                </c:pt>
                <c:pt idx="844">
                  <c:v>-47.555129751011791</c:v>
                </c:pt>
                <c:pt idx="845">
                  <c:v>-47.515651791976268</c:v>
                </c:pt>
                <c:pt idx="846">
                  <c:v>-47.476293244250627</c:v>
                </c:pt>
                <c:pt idx="847">
                  <c:v>-47.423505494885489</c:v>
                </c:pt>
                <c:pt idx="848">
                  <c:v>-47.3884799835606</c:v>
                </c:pt>
                <c:pt idx="849">
                  <c:v>-47.330284664690481</c:v>
                </c:pt>
                <c:pt idx="850">
                  <c:v>-47.266657466476218</c:v>
                </c:pt>
                <c:pt idx="851">
                  <c:v>-47.211996252001057</c:v>
                </c:pt>
                <c:pt idx="852">
                  <c:v>-47.158547404569333</c:v>
                </c:pt>
                <c:pt idx="853">
                  <c:v>-47.116867526031811</c:v>
                </c:pt>
                <c:pt idx="854">
                  <c:v>-47.065388472044162</c:v>
                </c:pt>
                <c:pt idx="855">
                  <c:v>-47.023774292159857</c:v>
                </c:pt>
                <c:pt idx="856">
                  <c:v>-46.976161796081783</c:v>
                </c:pt>
                <c:pt idx="857">
                  <c:v>-46.916757909123959</c:v>
                </c:pt>
                <c:pt idx="858">
                  <c:v>-46.879521301433016</c:v>
                </c:pt>
                <c:pt idx="859">
                  <c:v>-46.819068357176235</c:v>
                </c:pt>
                <c:pt idx="860">
                  <c:v>-46.768487285860843</c:v>
                </c:pt>
                <c:pt idx="861">
                  <c:v>-46.702580017685804</c:v>
                </c:pt>
                <c:pt idx="862">
                  <c:v>-46.66726011591166</c:v>
                </c:pt>
                <c:pt idx="863">
                  <c:v>-46.62018354729048</c:v>
                </c:pt>
                <c:pt idx="864">
                  <c:v>-46.566262821184409</c:v>
                </c:pt>
                <c:pt idx="865">
                  <c:v>-46.520393700701632</c:v>
                </c:pt>
                <c:pt idx="866">
                  <c:v>-46.466237826709957</c:v>
                </c:pt>
                <c:pt idx="867">
                  <c:v>-46.416701189441056</c:v>
                </c:pt>
                <c:pt idx="868">
                  <c:v>-46.370840197421728</c:v>
                </c:pt>
                <c:pt idx="869">
                  <c:v>-46.334537873732884</c:v>
                </c:pt>
                <c:pt idx="870">
                  <c:v>-46.269183227779337</c:v>
                </c:pt>
                <c:pt idx="871">
                  <c:v>-46.218022183684013</c:v>
                </c:pt>
                <c:pt idx="872">
                  <c:v>-46.182648734681862</c:v>
                </c:pt>
                <c:pt idx="873">
                  <c:v>-46.139227366457845</c:v>
                </c:pt>
                <c:pt idx="874">
                  <c:v>-46.090341835109939</c:v>
                </c:pt>
                <c:pt idx="875">
                  <c:v>-46.041818586203306</c:v>
                </c:pt>
                <c:pt idx="876">
                  <c:v>-45.985559959031093</c:v>
                </c:pt>
                <c:pt idx="877">
                  <c:v>-45.920907990012878</c:v>
                </c:pt>
                <c:pt idx="878">
                  <c:v>-45.86514544384363</c:v>
                </c:pt>
                <c:pt idx="879">
                  <c:v>-45.81839870309075</c:v>
                </c:pt>
                <c:pt idx="880">
                  <c:v>-45.75091555327991</c:v>
                </c:pt>
                <c:pt idx="881">
                  <c:v>-45.705755993592163</c:v>
                </c:pt>
                <c:pt idx="882">
                  <c:v>-45.654786238786798</c:v>
                </c:pt>
                <c:pt idx="883">
                  <c:v>-45.60346847799444</c:v>
                </c:pt>
                <c:pt idx="884">
                  <c:v>-45.55682496855546</c:v>
                </c:pt>
                <c:pt idx="885">
                  <c:v>-45.516885136197601</c:v>
                </c:pt>
                <c:pt idx="886">
                  <c:v>-45.465813813248701</c:v>
                </c:pt>
                <c:pt idx="887">
                  <c:v>-45.405256098352169</c:v>
                </c:pt>
                <c:pt idx="888">
                  <c:v>-45.355767450419876</c:v>
                </c:pt>
                <c:pt idx="889">
                  <c:v>-45.300142860285433</c:v>
                </c:pt>
                <c:pt idx="890">
                  <c:v>-45.246353648680113</c:v>
                </c:pt>
                <c:pt idx="891">
                  <c:v>-45.17930403044457</c:v>
                </c:pt>
                <c:pt idx="892">
                  <c:v>-45.117733061103479</c:v>
                </c:pt>
                <c:pt idx="893">
                  <c:v>-45.055970318734381</c:v>
                </c:pt>
                <c:pt idx="894">
                  <c:v>-44.985787748018097</c:v>
                </c:pt>
                <c:pt idx="895">
                  <c:v>-44.932248865020838</c:v>
                </c:pt>
                <c:pt idx="896">
                  <c:v>-44.868664034994751</c:v>
                </c:pt>
                <c:pt idx="897">
                  <c:v>-44.816157406009026</c:v>
                </c:pt>
                <c:pt idx="898">
                  <c:v>-44.767614415361209</c:v>
                </c:pt>
                <c:pt idx="899">
                  <c:v>-44.703385939428074</c:v>
                </c:pt>
                <c:pt idx="900">
                  <c:v>-44.657366458093904</c:v>
                </c:pt>
                <c:pt idx="901">
                  <c:v>-44.592781634697445</c:v>
                </c:pt>
                <c:pt idx="902">
                  <c:v>-44.528691034426416</c:v>
                </c:pt>
                <c:pt idx="903">
                  <c:v>-44.459134154443902</c:v>
                </c:pt>
                <c:pt idx="904">
                  <c:v>-44.392818543151236</c:v>
                </c:pt>
                <c:pt idx="905">
                  <c:v>-44.333468337726572</c:v>
                </c:pt>
                <c:pt idx="906">
                  <c:v>-44.265951912466278</c:v>
                </c:pt>
                <c:pt idx="907">
                  <c:v>-44.201675330069534</c:v>
                </c:pt>
                <c:pt idx="908">
                  <c:v>-44.147120598659626</c:v>
                </c:pt>
                <c:pt idx="909">
                  <c:v>-44.08253127409418</c:v>
                </c:pt>
                <c:pt idx="910">
                  <c:v>-44.019036095750081</c:v>
                </c:pt>
                <c:pt idx="911">
                  <c:v>-43.943154894509362</c:v>
                </c:pt>
                <c:pt idx="912">
                  <c:v>-43.86716135256836</c:v>
                </c:pt>
                <c:pt idx="913">
                  <c:v>-43.803563801211681</c:v>
                </c:pt>
                <c:pt idx="914">
                  <c:v>-43.742492422690987</c:v>
                </c:pt>
                <c:pt idx="915">
                  <c:v>-43.676988195148098</c:v>
                </c:pt>
                <c:pt idx="916">
                  <c:v>-43.615799180053855</c:v>
                </c:pt>
                <c:pt idx="917">
                  <c:v>-43.554242551378508</c:v>
                </c:pt>
                <c:pt idx="918">
                  <c:v>-43.502276024391776</c:v>
                </c:pt>
                <c:pt idx="919">
                  <c:v>-43.434271825817419</c:v>
                </c:pt>
                <c:pt idx="920">
                  <c:v>-43.379925869912029</c:v>
                </c:pt>
                <c:pt idx="921">
                  <c:v>-43.305534302410564</c:v>
                </c:pt>
                <c:pt idx="922">
                  <c:v>-43.224551127470122</c:v>
                </c:pt>
                <c:pt idx="923">
                  <c:v>-43.124470205088315</c:v>
                </c:pt>
                <c:pt idx="924">
                  <c:v>-43.034109000977281</c:v>
                </c:pt>
                <c:pt idx="925">
                  <c:v>-42.934122864868897</c:v>
                </c:pt>
                <c:pt idx="926">
                  <c:v>-42.850095767542811</c:v>
                </c:pt>
                <c:pt idx="927">
                  <c:v>-42.757676199258896</c:v>
                </c:pt>
                <c:pt idx="928">
                  <c:v>-42.666551807979516</c:v>
                </c:pt>
                <c:pt idx="929">
                  <c:v>-42.581771550275263</c:v>
                </c:pt>
                <c:pt idx="930">
                  <c:v>-42.48932291854949</c:v>
                </c:pt>
                <c:pt idx="931">
                  <c:v>-42.417194998144311</c:v>
                </c:pt>
                <c:pt idx="932">
                  <c:v>-42.33177348336767</c:v>
                </c:pt>
                <c:pt idx="933">
                  <c:v>-42.240297156687333</c:v>
                </c:pt>
                <c:pt idx="934">
                  <c:v>-42.1698078931813</c:v>
                </c:pt>
                <c:pt idx="935">
                  <c:v>-42.091757334652243</c:v>
                </c:pt>
                <c:pt idx="936">
                  <c:v>-41.996315474507199</c:v>
                </c:pt>
                <c:pt idx="937">
                  <c:v>-41.884109270651592</c:v>
                </c:pt>
                <c:pt idx="938">
                  <c:v>-41.81322652050531</c:v>
                </c:pt>
                <c:pt idx="939">
                  <c:v>-41.735925433686702</c:v>
                </c:pt>
                <c:pt idx="940">
                  <c:v>-41.658115813885203</c:v>
                </c:pt>
                <c:pt idx="941">
                  <c:v>-41.569635593726488</c:v>
                </c:pt>
                <c:pt idx="942">
                  <c:v>-41.47278306457271</c:v>
                </c:pt>
                <c:pt idx="943">
                  <c:v>-41.351675098594427</c:v>
                </c:pt>
                <c:pt idx="944">
                  <c:v>-41.252684792143668</c:v>
                </c:pt>
                <c:pt idx="945">
                  <c:v>-41.13912426247299</c:v>
                </c:pt>
                <c:pt idx="946">
                  <c:v>-41.026561715103071</c:v>
                </c:pt>
                <c:pt idx="947">
                  <c:v>-40.930737936692594</c:v>
                </c:pt>
                <c:pt idx="948">
                  <c:v>-40.809082194458846</c:v>
                </c:pt>
                <c:pt idx="949">
                  <c:v>-40.713694468071033</c:v>
                </c:pt>
                <c:pt idx="950">
                  <c:v>-40.590875305021932</c:v>
                </c:pt>
                <c:pt idx="951">
                  <c:v>-40.513868683840535</c:v>
                </c:pt>
                <c:pt idx="952">
                  <c:v>-40.420012149385542</c:v>
                </c:pt>
                <c:pt idx="953">
                  <c:v>-40.314315851847489</c:v>
                </c:pt>
                <c:pt idx="954">
                  <c:v>-40.154942946293943</c:v>
                </c:pt>
                <c:pt idx="955">
                  <c:v>-40.025415913321964</c:v>
                </c:pt>
                <c:pt idx="956">
                  <c:v>-39.908529294642967</c:v>
                </c:pt>
                <c:pt idx="957">
                  <c:v>-39.769854678821204</c:v>
                </c:pt>
                <c:pt idx="958">
                  <c:v>-39.669192625826803</c:v>
                </c:pt>
                <c:pt idx="959">
                  <c:v>-39.539323329934533</c:v>
                </c:pt>
                <c:pt idx="960">
                  <c:v>-39.442883948903756</c:v>
                </c:pt>
                <c:pt idx="961">
                  <c:v>-39.317004242302239</c:v>
                </c:pt>
                <c:pt idx="962">
                  <c:v>-39.175308676510078</c:v>
                </c:pt>
                <c:pt idx="963">
                  <c:v>-39.004070951112652</c:v>
                </c:pt>
                <c:pt idx="964">
                  <c:v>-38.871479753338228</c:v>
                </c:pt>
                <c:pt idx="965">
                  <c:v>-38.681137425296725</c:v>
                </c:pt>
                <c:pt idx="966">
                  <c:v>-38.528321602611541</c:v>
                </c:pt>
                <c:pt idx="967">
                  <c:v>-38.395351995594638</c:v>
                </c:pt>
                <c:pt idx="968">
                  <c:v>-38.233101290728243</c:v>
                </c:pt>
                <c:pt idx="969">
                  <c:v>-38.133430752691076</c:v>
                </c:pt>
                <c:pt idx="970">
                  <c:v>-37.942979951153625</c:v>
                </c:pt>
                <c:pt idx="971">
                  <c:v>-37.731442635905594</c:v>
                </c:pt>
                <c:pt idx="972">
                  <c:v>-37.54514925269531</c:v>
                </c:pt>
                <c:pt idx="973">
                  <c:v>-37.335395582052975</c:v>
                </c:pt>
                <c:pt idx="974">
                  <c:v>-37.164753478752878</c:v>
                </c:pt>
                <c:pt idx="975">
                  <c:v>-36.9860797636711</c:v>
                </c:pt>
                <c:pt idx="976">
                  <c:v>-36.817320086460917</c:v>
                </c:pt>
                <c:pt idx="977">
                  <c:v>-36.603707752034019</c:v>
                </c:pt>
                <c:pt idx="978">
                  <c:v>-36.425883859527268</c:v>
                </c:pt>
                <c:pt idx="979">
                  <c:v>-36.248984488630228</c:v>
                </c:pt>
                <c:pt idx="980">
                  <c:v>-35.964527946500461</c:v>
                </c:pt>
                <c:pt idx="981">
                  <c:v>-35.682719795149865</c:v>
                </c:pt>
                <c:pt idx="982">
                  <c:v>-35.404363124811191</c:v>
                </c:pt>
                <c:pt idx="983">
                  <c:v>-35.082047960431737</c:v>
                </c:pt>
                <c:pt idx="984">
                  <c:v>-34.829574079254975</c:v>
                </c:pt>
                <c:pt idx="985">
                  <c:v>-34.37339611064877</c:v>
                </c:pt>
                <c:pt idx="986">
                  <c:v>-33.909337863195347</c:v>
                </c:pt>
                <c:pt idx="987">
                  <c:v>-33.631579430675309</c:v>
                </c:pt>
                <c:pt idx="988">
                  <c:v>-33.20386215576206</c:v>
                </c:pt>
                <c:pt idx="989">
                  <c:v>-32.837171357685541</c:v>
                </c:pt>
                <c:pt idx="990">
                  <c:v>-32.470102260671766</c:v>
                </c:pt>
                <c:pt idx="991">
                  <c:v>-32.173749441497691</c:v>
                </c:pt>
                <c:pt idx="992">
                  <c:v>-31.639046085335927</c:v>
                </c:pt>
                <c:pt idx="993">
                  <c:v>-31.136734990168478</c:v>
                </c:pt>
                <c:pt idx="994">
                  <c:v>-30.398295251520729</c:v>
                </c:pt>
                <c:pt idx="995">
                  <c:v>-29.575602957810474</c:v>
                </c:pt>
                <c:pt idx="996">
                  <c:v>-28.93947697440526</c:v>
                </c:pt>
                <c:pt idx="997">
                  <c:v>-27.551489905946163</c:v>
                </c:pt>
                <c:pt idx="998">
                  <c:v>-26.44682561446529</c:v>
                </c:pt>
                <c:pt idx="999">
                  <c:v>-24.102728168725108</c:v>
                </c:pt>
                <c:pt idx="1000">
                  <c:v>-17.649999999999999</c:v>
                </c:pt>
              </c:numCache>
            </c:numRef>
          </c:xVal>
          <c:yVal>
            <c:numRef>
              <c:f>'[NR-U indoor sub7 calibration_final_v3.xlsx](25,50,25,50),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604-44F4-959C-D40C165816D5}"/>
            </c:ext>
          </c:extLst>
        </c:ser>
        <c:ser>
          <c:idx val="5"/>
          <c:order val="5"/>
          <c:tx>
            <c:v>Mediatek</c:v>
          </c:tx>
          <c:marker>
            <c:symbol val="none"/>
          </c:marker>
          <c:xVal>
            <c:numRef>
              <c:f>'[NR-U indoor sub7 calibration_final_v3.xlsx](25,50,25,50), UE RSSI'!$G$2:$G$1002</c:f>
              <c:numCache>
                <c:formatCode>General</c:formatCode>
                <c:ptCount val="1001"/>
                <c:pt idx="0">
                  <c:v>-91.236000000000004</c:v>
                </c:pt>
                <c:pt idx="1">
                  <c:v>-89.075699999999998</c:v>
                </c:pt>
                <c:pt idx="2">
                  <c:v>-88.920400000000001</c:v>
                </c:pt>
                <c:pt idx="3">
                  <c:v>-88.898099999999999</c:v>
                </c:pt>
                <c:pt idx="4">
                  <c:v>-88.792400000000001</c:v>
                </c:pt>
                <c:pt idx="5">
                  <c:v>-88.363299999999995</c:v>
                </c:pt>
                <c:pt idx="6">
                  <c:v>-88.326800000000006</c:v>
                </c:pt>
                <c:pt idx="7">
                  <c:v>-87.077600000000004</c:v>
                </c:pt>
                <c:pt idx="8">
                  <c:v>-87.0565</c:v>
                </c:pt>
                <c:pt idx="9">
                  <c:v>-86.873400000000004</c:v>
                </c:pt>
                <c:pt idx="10">
                  <c:v>-86.7136</c:v>
                </c:pt>
                <c:pt idx="11">
                  <c:v>-85.877300000000005</c:v>
                </c:pt>
                <c:pt idx="12">
                  <c:v>-85.328000000000003</c:v>
                </c:pt>
                <c:pt idx="13">
                  <c:v>-85.232200000000006</c:v>
                </c:pt>
                <c:pt idx="14">
                  <c:v>-85.061700000000002</c:v>
                </c:pt>
                <c:pt idx="15">
                  <c:v>-84.892600000000002</c:v>
                </c:pt>
                <c:pt idx="16">
                  <c:v>-84.879599999999996</c:v>
                </c:pt>
                <c:pt idx="17">
                  <c:v>-84.806100000000001</c:v>
                </c:pt>
                <c:pt idx="18">
                  <c:v>-84.778999999999996</c:v>
                </c:pt>
                <c:pt idx="19">
                  <c:v>-84.711100000000002</c:v>
                </c:pt>
                <c:pt idx="20">
                  <c:v>-84.374700000000004</c:v>
                </c:pt>
                <c:pt idx="21">
                  <c:v>-84.343100000000007</c:v>
                </c:pt>
                <c:pt idx="22">
                  <c:v>-84.127399999999994</c:v>
                </c:pt>
                <c:pt idx="23">
                  <c:v>-83.925299999999993</c:v>
                </c:pt>
                <c:pt idx="24">
                  <c:v>-83.572100000000006</c:v>
                </c:pt>
                <c:pt idx="25">
                  <c:v>-83.566800000000001</c:v>
                </c:pt>
                <c:pt idx="26">
                  <c:v>-83.302000000000007</c:v>
                </c:pt>
                <c:pt idx="27">
                  <c:v>-82.958399999999997</c:v>
                </c:pt>
                <c:pt idx="28">
                  <c:v>-82.9482</c:v>
                </c:pt>
                <c:pt idx="29">
                  <c:v>-82.863200000000006</c:v>
                </c:pt>
                <c:pt idx="30">
                  <c:v>-82.845699999999994</c:v>
                </c:pt>
                <c:pt idx="31">
                  <c:v>-82.717799999999997</c:v>
                </c:pt>
                <c:pt idx="32">
                  <c:v>-82.651200000000003</c:v>
                </c:pt>
                <c:pt idx="33">
                  <c:v>-82.559799999999996</c:v>
                </c:pt>
                <c:pt idx="34">
                  <c:v>-82.402699999999996</c:v>
                </c:pt>
                <c:pt idx="35">
                  <c:v>-82.164400000000001</c:v>
                </c:pt>
                <c:pt idx="36">
                  <c:v>-82.126099999999994</c:v>
                </c:pt>
                <c:pt idx="37">
                  <c:v>-82</c:v>
                </c:pt>
                <c:pt idx="38">
                  <c:v>-81.981999999999999</c:v>
                </c:pt>
                <c:pt idx="39">
                  <c:v>-81.956699999999998</c:v>
                </c:pt>
                <c:pt idx="40">
                  <c:v>-81.906099999999995</c:v>
                </c:pt>
                <c:pt idx="41">
                  <c:v>-81.872900000000001</c:v>
                </c:pt>
                <c:pt idx="42">
                  <c:v>-81.853499999999997</c:v>
                </c:pt>
                <c:pt idx="43">
                  <c:v>-81.775099999999995</c:v>
                </c:pt>
                <c:pt idx="44">
                  <c:v>-81.623099999999994</c:v>
                </c:pt>
                <c:pt idx="45">
                  <c:v>-81.569100000000006</c:v>
                </c:pt>
                <c:pt idx="46">
                  <c:v>-80.920299999999997</c:v>
                </c:pt>
                <c:pt idx="47">
                  <c:v>-80.917299999999997</c:v>
                </c:pt>
                <c:pt idx="48">
                  <c:v>-80.774699999999996</c:v>
                </c:pt>
                <c:pt idx="49">
                  <c:v>-80.751300000000001</c:v>
                </c:pt>
                <c:pt idx="50">
                  <c:v>-80.713999999999999</c:v>
                </c:pt>
                <c:pt idx="51">
                  <c:v>-80.694400000000002</c:v>
                </c:pt>
                <c:pt idx="52">
                  <c:v>-80.661100000000005</c:v>
                </c:pt>
                <c:pt idx="53">
                  <c:v>-80.456400000000002</c:v>
                </c:pt>
                <c:pt idx="54">
                  <c:v>-80.316900000000004</c:v>
                </c:pt>
                <c:pt idx="55">
                  <c:v>-80.305999999999997</c:v>
                </c:pt>
                <c:pt idx="56">
                  <c:v>-80.279899999999998</c:v>
                </c:pt>
                <c:pt idx="57">
                  <c:v>-80.230699999999999</c:v>
                </c:pt>
                <c:pt idx="58">
                  <c:v>-80.1828</c:v>
                </c:pt>
                <c:pt idx="59">
                  <c:v>-80.066299999999998</c:v>
                </c:pt>
                <c:pt idx="60">
                  <c:v>-80.032799999999995</c:v>
                </c:pt>
                <c:pt idx="61">
                  <c:v>-80.022400000000005</c:v>
                </c:pt>
                <c:pt idx="62">
                  <c:v>-79.773099999999999</c:v>
                </c:pt>
                <c:pt idx="63">
                  <c:v>-79.717100000000002</c:v>
                </c:pt>
                <c:pt idx="64">
                  <c:v>-79.606200000000001</c:v>
                </c:pt>
                <c:pt idx="65">
                  <c:v>-79.588499999999996</c:v>
                </c:pt>
                <c:pt idx="66">
                  <c:v>-79.518000000000001</c:v>
                </c:pt>
                <c:pt idx="67">
                  <c:v>-79.505499999999998</c:v>
                </c:pt>
                <c:pt idx="68">
                  <c:v>-79.438500000000005</c:v>
                </c:pt>
                <c:pt idx="69">
                  <c:v>-79.385000000000005</c:v>
                </c:pt>
                <c:pt idx="70">
                  <c:v>-79.311199999999999</c:v>
                </c:pt>
                <c:pt idx="71">
                  <c:v>-79.077100000000002</c:v>
                </c:pt>
                <c:pt idx="72">
                  <c:v>-79.058400000000006</c:v>
                </c:pt>
                <c:pt idx="73">
                  <c:v>-79.052099999999996</c:v>
                </c:pt>
                <c:pt idx="74">
                  <c:v>-79.031999999999996</c:v>
                </c:pt>
                <c:pt idx="75">
                  <c:v>-79.025999999999996</c:v>
                </c:pt>
                <c:pt idx="76">
                  <c:v>-78.943100000000001</c:v>
                </c:pt>
                <c:pt idx="77">
                  <c:v>-78.920500000000004</c:v>
                </c:pt>
                <c:pt idx="78">
                  <c:v>-78.849299999999999</c:v>
                </c:pt>
                <c:pt idx="79">
                  <c:v>-78.753299999999996</c:v>
                </c:pt>
                <c:pt idx="80">
                  <c:v>-78.728300000000004</c:v>
                </c:pt>
                <c:pt idx="81">
                  <c:v>-78.673699999999997</c:v>
                </c:pt>
                <c:pt idx="82">
                  <c:v>-78.653400000000005</c:v>
                </c:pt>
                <c:pt idx="83">
                  <c:v>-78.609399999999994</c:v>
                </c:pt>
                <c:pt idx="84">
                  <c:v>-78.590500000000006</c:v>
                </c:pt>
                <c:pt idx="85">
                  <c:v>-78.511399999999995</c:v>
                </c:pt>
                <c:pt idx="86">
                  <c:v>-78.449399999999997</c:v>
                </c:pt>
                <c:pt idx="87">
                  <c:v>-78.396199999999993</c:v>
                </c:pt>
                <c:pt idx="88">
                  <c:v>-78.296199999999999</c:v>
                </c:pt>
                <c:pt idx="89">
                  <c:v>-78.281999999999996</c:v>
                </c:pt>
                <c:pt idx="90">
                  <c:v>-78.256699999999995</c:v>
                </c:pt>
                <c:pt idx="91">
                  <c:v>-78.254300000000001</c:v>
                </c:pt>
                <c:pt idx="92">
                  <c:v>-78.114099999999993</c:v>
                </c:pt>
                <c:pt idx="93">
                  <c:v>-77.921899999999994</c:v>
                </c:pt>
                <c:pt idx="94">
                  <c:v>-77.845100000000002</c:v>
                </c:pt>
                <c:pt idx="95">
                  <c:v>-77.782799999999995</c:v>
                </c:pt>
                <c:pt idx="96">
                  <c:v>-77.742000000000004</c:v>
                </c:pt>
                <c:pt idx="97">
                  <c:v>-77.671099999999996</c:v>
                </c:pt>
                <c:pt idx="98">
                  <c:v>-77.6631</c:v>
                </c:pt>
                <c:pt idx="99">
                  <c:v>-77.599599999999995</c:v>
                </c:pt>
                <c:pt idx="100">
                  <c:v>-77.547399999999996</c:v>
                </c:pt>
                <c:pt idx="101">
                  <c:v>-77.5</c:v>
                </c:pt>
                <c:pt idx="102">
                  <c:v>-77.495199999999997</c:v>
                </c:pt>
                <c:pt idx="103">
                  <c:v>-77.478999999999999</c:v>
                </c:pt>
                <c:pt idx="104">
                  <c:v>-77.469200000000001</c:v>
                </c:pt>
                <c:pt idx="105">
                  <c:v>-77.404399999999995</c:v>
                </c:pt>
                <c:pt idx="106">
                  <c:v>-77.356200000000001</c:v>
                </c:pt>
                <c:pt idx="107">
                  <c:v>-77.273600000000002</c:v>
                </c:pt>
                <c:pt idx="108">
                  <c:v>-77.205600000000004</c:v>
                </c:pt>
                <c:pt idx="109">
                  <c:v>-77.132099999999994</c:v>
                </c:pt>
                <c:pt idx="110">
                  <c:v>-77.054000000000002</c:v>
                </c:pt>
                <c:pt idx="111">
                  <c:v>-77.046899999999994</c:v>
                </c:pt>
                <c:pt idx="112">
                  <c:v>-77.034800000000004</c:v>
                </c:pt>
                <c:pt idx="113">
                  <c:v>-76.973699999999994</c:v>
                </c:pt>
                <c:pt idx="114">
                  <c:v>-76.94</c:v>
                </c:pt>
                <c:pt idx="115">
                  <c:v>-76.907600000000002</c:v>
                </c:pt>
                <c:pt idx="116">
                  <c:v>-76.864599999999996</c:v>
                </c:pt>
                <c:pt idx="117">
                  <c:v>-76.858199999999997</c:v>
                </c:pt>
                <c:pt idx="118">
                  <c:v>-76.852400000000003</c:v>
                </c:pt>
                <c:pt idx="119">
                  <c:v>-76.803700000000006</c:v>
                </c:pt>
                <c:pt idx="120">
                  <c:v>-76.803299999999993</c:v>
                </c:pt>
                <c:pt idx="121">
                  <c:v>-76.747799999999998</c:v>
                </c:pt>
                <c:pt idx="122">
                  <c:v>-76.627399999999994</c:v>
                </c:pt>
                <c:pt idx="123">
                  <c:v>-76.606700000000004</c:v>
                </c:pt>
                <c:pt idx="124">
                  <c:v>-76.582700000000003</c:v>
                </c:pt>
                <c:pt idx="125">
                  <c:v>-76.513999999999996</c:v>
                </c:pt>
                <c:pt idx="126">
                  <c:v>-76.409000000000006</c:v>
                </c:pt>
                <c:pt idx="127">
                  <c:v>-76.3947</c:v>
                </c:pt>
                <c:pt idx="128">
                  <c:v>-76.309600000000003</c:v>
                </c:pt>
                <c:pt idx="129">
                  <c:v>-76.189499999999995</c:v>
                </c:pt>
                <c:pt idx="130">
                  <c:v>-76.181399999999996</c:v>
                </c:pt>
                <c:pt idx="131">
                  <c:v>-76.074799999999996</c:v>
                </c:pt>
                <c:pt idx="132">
                  <c:v>-76.053700000000006</c:v>
                </c:pt>
                <c:pt idx="133">
                  <c:v>-76.036699999999996</c:v>
                </c:pt>
                <c:pt idx="134">
                  <c:v>-75.9285</c:v>
                </c:pt>
                <c:pt idx="135">
                  <c:v>-75.796000000000006</c:v>
                </c:pt>
                <c:pt idx="136">
                  <c:v>-75.748699999999999</c:v>
                </c:pt>
                <c:pt idx="137">
                  <c:v>-75.619699999999995</c:v>
                </c:pt>
                <c:pt idx="138">
                  <c:v>-75.589699999999993</c:v>
                </c:pt>
                <c:pt idx="139">
                  <c:v>-75.547799999999995</c:v>
                </c:pt>
                <c:pt idx="140">
                  <c:v>-75.531800000000004</c:v>
                </c:pt>
                <c:pt idx="141">
                  <c:v>-75.450800000000001</c:v>
                </c:pt>
                <c:pt idx="142">
                  <c:v>-75.447299999999998</c:v>
                </c:pt>
                <c:pt idx="143">
                  <c:v>-75.418499999999995</c:v>
                </c:pt>
                <c:pt idx="144">
                  <c:v>-75.375399999999999</c:v>
                </c:pt>
                <c:pt idx="145">
                  <c:v>-75.341999999999999</c:v>
                </c:pt>
                <c:pt idx="146">
                  <c:v>-75.306399999999996</c:v>
                </c:pt>
                <c:pt idx="147">
                  <c:v>-75.298500000000004</c:v>
                </c:pt>
                <c:pt idx="148">
                  <c:v>-75.109200000000001</c:v>
                </c:pt>
                <c:pt idx="149">
                  <c:v>-75.048400000000001</c:v>
                </c:pt>
                <c:pt idx="150">
                  <c:v>-75.021799999999999</c:v>
                </c:pt>
                <c:pt idx="151">
                  <c:v>-74.991500000000002</c:v>
                </c:pt>
                <c:pt idx="152">
                  <c:v>-74.982900000000001</c:v>
                </c:pt>
                <c:pt idx="153">
                  <c:v>-74.978200000000001</c:v>
                </c:pt>
                <c:pt idx="154">
                  <c:v>-74.977699999999999</c:v>
                </c:pt>
                <c:pt idx="155">
                  <c:v>-74.963800000000006</c:v>
                </c:pt>
                <c:pt idx="156">
                  <c:v>-74.957899999999995</c:v>
                </c:pt>
                <c:pt idx="157">
                  <c:v>-74.865899999999996</c:v>
                </c:pt>
                <c:pt idx="158">
                  <c:v>-74.8018</c:v>
                </c:pt>
                <c:pt idx="159">
                  <c:v>-74.801400000000001</c:v>
                </c:pt>
                <c:pt idx="160">
                  <c:v>-74.778700000000001</c:v>
                </c:pt>
                <c:pt idx="161">
                  <c:v>-74.757499999999993</c:v>
                </c:pt>
                <c:pt idx="162">
                  <c:v>-74.652600000000007</c:v>
                </c:pt>
                <c:pt idx="163">
                  <c:v>-74.612899999999996</c:v>
                </c:pt>
                <c:pt idx="164">
                  <c:v>-74.412999999999997</c:v>
                </c:pt>
                <c:pt idx="165">
                  <c:v>-74.353099999999998</c:v>
                </c:pt>
                <c:pt idx="166">
                  <c:v>-74.226500000000001</c:v>
                </c:pt>
                <c:pt idx="167">
                  <c:v>-74.191100000000006</c:v>
                </c:pt>
                <c:pt idx="168">
                  <c:v>-74.176599999999993</c:v>
                </c:pt>
                <c:pt idx="169">
                  <c:v>-74.150099999999995</c:v>
                </c:pt>
                <c:pt idx="170">
                  <c:v>-74.104699999999994</c:v>
                </c:pt>
                <c:pt idx="171">
                  <c:v>-74.080399999999997</c:v>
                </c:pt>
                <c:pt idx="172">
                  <c:v>-73.931200000000004</c:v>
                </c:pt>
                <c:pt idx="173">
                  <c:v>-73.839200000000005</c:v>
                </c:pt>
                <c:pt idx="174">
                  <c:v>-73.6905</c:v>
                </c:pt>
                <c:pt idx="175">
                  <c:v>-73.674700000000001</c:v>
                </c:pt>
                <c:pt idx="176">
                  <c:v>-73.647599999999997</c:v>
                </c:pt>
                <c:pt idx="177">
                  <c:v>-73.632199999999997</c:v>
                </c:pt>
                <c:pt idx="178">
                  <c:v>-73.614800000000002</c:v>
                </c:pt>
                <c:pt idx="179">
                  <c:v>-73.538499999999999</c:v>
                </c:pt>
                <c:pt idx="180">
                  <c:v>-73.468699999999998</c:v>
                </c:pt>
                <c:pt idx="181">
                  <c:v>-73.308400000000006</c:v>
                </c:pt>
                <c:pt idx="182">
                  <c:v>-73.288399999999996</c:v>
                </c:pt>
                <c:pt idx="183">
                  <c:v>-73.151799999999994</c:v>
                </c:pt>
                <c:pt idx="184">
                  <c:v>-73.150899999999993</c:v>
                </c:pt>
                <c:pt idx="185">
                  <c:v>-73.142099999999999</c:v>
                </c:pt>
                <c:pt idx="186">
                  <c:v>-72.960300000000004</c:v>
                </c:pt>
                <c:pt idx="187">
                  <c:v>-72.951499999999996</c:v>
                </c:pt>
                <c:pt idx="188">
                  <c:v>-72.921000000000006</c:v>
                </c:pt>
                <c:pt idx="189">
                  <c:v>-72.902100000000004</c:v>
                </c:pt>
                <c:pt idx="190">
                  <c:v>-72.839399999999998</c:v>
                </c:pt>
                <c:pt idx="191">
                  <c:v>-72.741799999999998</c:v>
                </c:pt>
                <c:pt idx="192">
                  <c:v>-72.737799999999993</c:v>
                </c:pt>
                <c:pt idx="193">
                  <c:v>-72.726299999999995</c:v>
                </c:pt>
                <c:pt idx="194">
                  <c:v>-72.700199999999995</c:v>
                </c:pt>
                <c:pt idx="195">
                  <c:v>-72.543300000000002</c:v>
                </c:pt>
                <c:pt idx="196">
                  <c:v>-72.507300000000001</c:v>
                </c:pt>
                <c:pt idx="197">
                  <c:v>-72.4726</c:v>
                </c:pt>
                <c:pt idx="198">
                  <c:v>-72.449399999999997</c:v>
                </c:pt>
                <c:pt idx="199">
                  <c:v>-72.341899999999995</c:v>
                </c:pt>
                <c:pt idx="200">
                  <c:v>-72.329499999999996</c:v>
                </c:pt>
                <c:pt idx="201">
                  <c:v>-72.281499999999994</c:v>
                </c:pt>
                <c:pt idx="202">
                  <c:v>-72.237899999999996</c:v>
                </c:pt>
                <c:pt idx="203">
                  <c:v>-72.188800000000001</c:v>
                </c:pt>
                <c:pt idx="204">
                  <c:v>-72.130799999999994</c:v>
                </c:pt>
                <c:pt idx="205">
                  <c:v>-72.126800000000003</c:v>
                </c:pt>
                <c:pt idx="206">
                  <c:v>-72.1083</c:v>
                </c:pt>
                <c:pt idx="207">
                  <c:v>-72.105099999999993</c:v>
                </c:pt>
                <c:pt idx="208">
                  <c:v>-72.102800000000002</c:v>
                </c:pt>
                <c:pt idx="209">
                  <c:v>-72.089600000000004</c:v>
                </c:pt>
                <c:pt idx="210">
                  <c:v>-72.089299999999994</c:v>
                </c:pt>
                <c:pt idx="211">
                  <c:v>-72.0822</c:v>
                </c:pt>
                <c:pt idx="212">
                  <c:v>-72.043000000000006</c:v>
                </c:pt>
                <c:pt idx="213">
                  <c:v>-72.035200000000003</c:v>
                </c:pt>
                <c:pt idx="214">
                  <c:v>-72.017300000000006</c:v>
                </c:pt>
                <c:pt idx="215">
                  <c:v>-71.994299999999996</c:v>
                </c:pt>
                <c:pt idx="216">
                  <c:v>-71.904200000000003</c:v>
                </c:pt>
                <c:pt idx="217">
                  <c:v>-71.888900000000007</c:v>
                </c:pt>
                <c:pt idx="218">
                  <c:v>-71.875600000000006</c:v>
                </c:pt>
                <c:pt idx="219">
                  <c:v>-71.8733</c:v>
                </c:pt>
                <c:pt idx="220">
                  <c:v>-71.840599999999995</c:v>
                </c:pt>
                <c:pt idx="221">
                  <c:v>-71.783500000000004</c:v>
                </c:pt>
                <c:pt idx="222">
                  <c:v>-71.780500000000004</c:v>
                </c:pt>
                <c:pt idx="223">
                  <c:v>-71.749300000000005</c:v>
                </c:pt>
                <c:pt idx="224">
                  <c:v>-71.738200000000006</c:v>
                </c:pt>
                <c:pt idx="225">
                  <c:v>-71.716200000000001</c:v>
                </c:pt>
                <c:pt idx="226">
                  <c:v>-71.682299999999998</c:v>
                </c:pt>
                <c:pt idx="227">
                  <c:v>-71.676500000000004</c:v>
                </c:pt>
                <c:pt idx="228">
                  <c:v>-71.579300000000003</c:v>
                </c:pt>
                <c:pt idx="229">
                  <c:v>-71.575100000000006</c:v>
                </c:pt>
                <c:pt idx="230">
                  <c:v>-71.565799999999996</c:v>
                </c:pt>
                <c:pt idx="231">
                  <c:v>-71.558400000000006</c:v>
                </c:pt>
                <c:pt idx="232">
                  <c:v>-71.552199999999999</c:v>
                </c:pt>
                <c:pt idx="233">
                  <c:v>-71.544799999999995</c:v>
                </c:pt>
                <c:pt idx="234">
                  <c:v>-71.5364</c:v>
                </c:pt>
                <c:pt idx="235">
                  <c:v>-71.530900000000003</c:v>
                </c:pt>
                <c:pt idx="236">
                  <c:v>-71.506699999999995</c:v>
                </c:pt>
                <c:pt idx="237">
                  <c:v>-71.418099999999995</c:v>
                </c:pt>
                <c:pt idx="238">
                  <c:v>-71.391199999999998</c:v>
                </c:pt>
                <c:pt idx="239">
                  <c:v>-71.343199999999996</c:v>
                </c:pt>
                <c:pt idx="240">
                  <c:v>-71.320999999999998</c:v>
                </c:pt>
                <c:pt idx="241">
                  <c:v>-71.270499999999998</c:v>
                </c:pt>
                <c:pt idx="242">
                  <c:v>-71.263800000000003</c:v>
                </c:pt>
                <c:pt idx="243">
                  <c:v>-71.230599999999995</c:v>
                </c:pt>
                <c:pt idx="244">
                  <c:v>-71.124600000000001</c:v>
                </c:pt>
                <c:pt idx="245">
                  <c:v>-71.103200000000001</c:v>
                </c:pt>
                <c:pt idx="246">
                  <c:v>-71.024699999999996</c:v>
                </c:pt>
                <c:pt idx="247">
                  <c:v>-71.012699999999995</c:v>
                </c:pt>
                <c:pt idx="248">
                  <c:v>-70.947900000000004</c:v>
                </c:pt>
                <c:pt idx="249">
                  <c:v>-70.9452</c:v>
                </c:pt>
                <c:pt idx="250">
                  <c:v>-70.923100000000005</c:v>
                </c:pt>
                <c:pt idx="251">
                  <c:v>-70.910899999999998</c:v>
                </c:pt>
                <c:pt idx="252">
                  <c:v>-70.869399999999999</c:v>
                </c:pt>
                <c:pt idx="253">
                  <c:v>-70.866699999999994</c:v>
                </c:pt>
                <c:pt idx="254">
                  <c:v>-70.755700000000004</c:v>
                </c:pt>
                <c:pt idx="255">
                  <c:v>-70.725200000000001</c:v>
                </c:pt>
                <c:pt idx="256">
                  <c:v>-70.707999999999998</c:v>
                </c:pt>
                <c:pt idx="257">
                  <c:v>-70.616699999999994</c:v>
                </c:pt>
                <c:pt idx="258">
                  <c:v>-70.607299999999995</c:v>
                </c:pt>
                <c:pt idx="259">
                  <c:v>-70.592299999999994</c:v>
                </c:pt>
                <c:pt idx="260">
                  <c:v>-70.556399999999996</c:v>
                </c:pt>
                <c:pt idx="261">
                  <c:v>-70.527100000000004</c:v>
                </c:pt>
                <c:pt idx="262">
                  <c:v>-70.520499999999998</c:v>
                </c:pt>
                <c:pt idx="263">
                  <c:v>-70.501199999999997</c:v>
                </c:pt>
                <c:pt idx="264">
                  <c:v>-70.474999999999994</c:v>
                </c:pt>
                <c:pt idx="265">
                  <c:v>-70.438800000000001</c:v>
                </c:pt>
                <c:pt idx="266">
                  <c:v>-70.373500000000007</c:v>
                </c:pt>
                <c:pt idx="267">
                  <c:v>-70.368399999999994</c:v>
                </c:pt>
                <c:pt idx="268">
                  <c:v>-70.296499999999995</c:v>
                </c:pt>
                <c:pt idx="269">
                  <c:v>-70.282399999999996</c:v>
                </c:pt>
                <c:pt idx="270">
                  <c:v>-70.280199999999994</c:v>
                </c:pt>
                <c:pt idx="271">
                  <c:v>-70.250399999999999</c:v>
                </c:pt>
                <c:pt idx="272">
                  <c:v>-70.224900000000005</c:v>
                </c:pt>
                <c:pt idx="273">
                  <c:v>-70.195599999999999</c:v>
                </c:pt>
                <c:pt idx="274">
                  <c:v>-70.178200000000004</c:v>
                </c:pt>
                <c:pt idx="275">
                  <c:v>-70.1374</c:v>
                </c:pt>
                <c:pt idx="276">
                  <c:v>-70.118099999999998</c:v>
                </c:pt>
                <c:pt idx="277">
                  <c:v>-70.105699999999999</c:v>
                </c:pt>
                <c:pt idx="278">
                  <c:v>-70.060900000000004</c:v>
                </c:pt>
                <c:pt idx="279">
                  <c:v>-70.014899999999997</c:v>
                </c:pt>
                <c:pt idx="280">
                  <c:v>-69.995400000000004</c:v>
                </c:pt>
                <c:pt idx="281">
                  <c:v>-69.889799999999994</c:v>
                </c:pt>
                <c:pt idx="282">
                  <c:v>-69.883399999999995</c:v>
                </c:pt>
                <c:pt idx="283">
                  <c:v>-69.871600000000001</c:v>
                </c:pt>
                <c:pt idx="284">
                  <c:v>-69.833699999999993</c:v>
                </c:pt>
                <c:pt idx="285">
                  <c:v>-69.833299999999994</c:v>
                </c:pt>
                <c:pt idx="286">
                  <c:v>-69.829700000000003</c:v>
                </c:pt>
                <c:pt idx="287">
                  <c:v>-69.798299999999998</c:v>
                </c:pt>
                <c:pt idx="288">
                  <c:v>-69.7226</c:v>
                </c:pt>
                <c:pt idx="289">
                  <c:v>-69.671999999999997</c:v>
                </c:pt>
                <c:pt idx="290">
                  <c:v>-69.6584</c:v>
                </c:pt>
                <c:pt idx="291">
                  <c:v>-69.606700000000004</c:v>
                </c:pt>
                <c:pt idx="292">
                  <c:v>-69.604100000000003</c:v>
                </c:pt>
                <c:pt idx="293">
                  <c:v>-69.563699999999997</c:v>
                </c:pt>
                <c:pt idx="294">
                  <c:v>-69.547600000000003</c:v>
                </c:pt>
                <c:pt idx="295">
                  <c:v>-69.539500000000004</c:v>
                </c:pt>
                <c:pt idx="296">
                  <c:v>-69.532200000000003</c:v>
                </c:pt>
                <c:pt idx="297">
                  <c:v>-69.474100000000007</c:v>
                </c:pt>
                <c:pt idx="298">
                  <c:v>-69.464200000000005</c:v>
                </c:pt>
                <c:pt idx="299">
                  <c:v>-69.458399999999997</c:v>
                </c:pt>
                <c:pt idx="300">
                  <c:v>-69.438800000000001</c:v>
                </c:pt>
                <c:pt idx="301">
                  <c:v>-69.427400000000006</c:v>
                </c:pt>
                <c:pt idx="302">
                  <c:v>-69.399000000000001</c:v>
                </c:pt>
                <c:pt idx="303">
                  <c:v>-69.325500000000005</c:v>
                </c:pt>
                <c:pt idx="304">
                  <c:v>-69.303399999999996</c:v>
                </c:pt>
                <c:pt idx="305">
                  <c:v>-69.294300000000007</c:v>
                </c:pt>
                <c:pt idx="306">
                  <c:v>-69.281999999999996</c:v>
                </c:pt>
                <c:pt idx="307">
                  <c:v>-69.247</c:v>
                </c:pt>
                <c:pt idx="308">
                  <c:v>-69.133700000000005</c:v>
                </c:pt>
                <c:pt idx="309">
                  <c:v>-69.066699999999997</c:v>
                </c:pt>
                <c:pt idx="310">
                  <c:v>-69.051000000000002</c:v>
                </c:pt>
                <c:pt idx="311">
                  <c:v>-69.005600000000001</c:v>
                </c:pt>
                <c:pt idx="312">
                  <c:v>-68.992800000000003</c:v>
                </c:pt>
                <c:pt idx="313">
                  <c:v>-68.986199999999997</c:v>
                </c:pt>
                <c:pt idx="314">
                  <c:v>-68.927199999999999</c:v>
                </c:pt>
                <c:pt idx="315">
                  <c:v>-68.883099999999999</c:v>
                </c:pt>
                <c:pt idx="316">
                  <c:v>-68.864000000000004</c:v>
                </c:pt>
                <c:pt idx="317">
                  <c:v>-68.8309</c:v>
                </c:pt>
                <c:pt idx="318">
                  <c:v>-68.723100000000002</c:v>
                </c:pt>
                <c:pt idx="319">
                  <c:v>-68.667599999999993</c:v>
                </c:pt>
                <c:pt idx="320">
                  <c:v>-68.654399999999995</c:v>
                </c:pt>
                <c:pt idx="321">
                  <c:v>-68.644900000000007</c:v>
                </c:pt>
                <c:pt idx="322">
                  <c:v>-68.618700000000004</c:v>
                </c:pt>
                <c:pt idx="323">
                  <c:v>-68.579599999999999</c:v>
                </c:pt>
                <c:pt idx="324">
                  <c:v>-68.576400000000007</c:v>
                </c:pt>
                <c:pt idx="325">
                  <c:v>-68.539400000000001</c:v>
                </c:pt>
                <c:pt idx="326">
                  <c:v>-68.537099999999995</c:v>
                </c:pt>
                <c:pt idx="327">
                  <c:v>-68.525800000000004</c:v>
                </c:pt>
                <c:pt idx="328">
                  <c:v>-68.494100000000003</c:v>
                </c:pt>
                <c:pt idx="329">
                  <c:v>-68.477699999999999</c:v>
                </c:pt>
                <c:pt idx="330">
                  <c:v>-68.444400000000002</c:v>
                </c:pt>
                <c:pt idx="331">
                  <c:v>-68.376199999999997</c:v>
                </c:pt>
                <c:pt idx="332">
                  <c:v>-68.366699999999994</c:v>
                </c:pt>
                <c:pt idx="333">
                  <c:v>-68.366600000000005</c:v>
                </c:pt>
                <c:pt idx="334">
                  <c:v>-68.366100000000003</c:v>
                </c:pt>
                <c:pt idx="335">
                  <c:v>-68.351900000000001</c:v>
                </c:pt>
                <c:pt idx="336">
                  <c:v>-68.332800000000006</c:v>
                </c:pt>
                <c:pt idx="337">
                  <c:v>-68.331699999999998</c:v>
                </c:pt>
                <c:pt idx="338">
                  <c:v>-68.331599999999995</c:v>
                </c:pt>
                <c:pt idx="339">
                  <c:v>-68.273200000000003</c:v>
                </c:pt>
                <c:pt idx="340">
                  <c:v>-68.219899999999996</c:v>
                </c:pt>
                <c:pt idx="341">
                  <c:v>-68.1995</c:v>
                </c:pt>
                <c:pt idx="342">
                  <c:v>-68.177300000000002</c:v>
                </c:pt>
                <c:pt idx="343">
                  <c:v>-68.070700000000002</c:v>
                </c:pt>
                <c:pt idx="344">
                  <c:v>-68.055400000000006</c:v>
                </c:pt>
                <c:pt idx="345">
                  <c:v>-68.046599999999998</c:v>
                </c:pt>
                <c:pt idx="346">
                  <c:v>-68.009900000000002</c:v>
                </c:pt>
                <c:pt idx="347">
                  <c:v>-67.855900000000005</c:v>
                </c:pt>
                <c:pt idx="348">
                  <c:v>-67.770899999999997</c:v>
                </c:pt>
                <c:pt idx="349">
                  <c:v>-67.710599999999999</c:v>
                </c:pt>
                <c:pt idx="350">
                  <c:v>-67.708100000000002</c:v>
                </c:pt>
                <c:pt idx="351">
                  <c:v>-67.670599999999993</c:v>
                </c:pt>
                <c:pt idx="352">
                  <c:v>-67.660300000000007</c:v>
                </c:pt>
                <c:pt idx="353">
                  <c:v>-67.612200000000001</c:v>
                </c:pt>
                <c:pt idx="354">
                  <c:v>-67.572299999999998</c:v>
                </c:pt>
                <c:pt idx="355">
                  <c:v>-67.541600000000003</c:v>
                </c:pt>
                <c:pt idx="356">
                  <c:v>-67.526200000000003</c:v>
                </c:pt>
                <c:pt idx="357">
                  <c:v>-67.385800000000003</c:v>
                </c:pt>
                <c:pt idx="358">
                  <c:v>-67.367000000000004</c:v>
                </c:pt>
                <c:pt idx="359">
                  <c:v>-67.2971</c:v>
                </c:pt>
                <c:pt idx="360">
                  <c:v>-67.260499999999993</c:v>
                </c:pt>
                <c:pt idx="361">
                  <c:v>-67.218299999999999</c:v>
                </c:pt>
                <c:pt idx="362">
                  <c:v>-67.192400000000006</c:v>
                </c:pt>
                <c:pt idx="363">
                  <c:v>-67.179299999999998</c:v>
                </c:pt>
                <c:pt idx="364">
                  <c:v>-67.136300000000006</c:v>
                </c:pt>
                <c:pt idx="365">
                  <c:v>-67.052000000000007</c:v>
                </c:pt>
                <c:pt idx="366">
                  <c:v>-67.013800000000003</c:v>
                </c:pt>
                <c:pt idx="367">
                  <c:v>-66.965199999999996</c:v>
                </c:pt>
                <c:pt idx="368">
                  <c:v>-66.963200000000001</c:v>
                </c:pt>
                <c:pt idx="369">
                  <c:v>-66.917100000000005</c:v>
                </c:pt>
                <c:pt idx="370">
                  <c:v>-66.8827</c:v>
                </c:pt>
                <c:pt idx="371">
                  <c:v>-66.872399999999999</c:v>
                </c:pt>
                <c:pt idx="372">
                  <c:v>-66.800899999999999</c:v>
                </c:pt>
                <c:pt idx="373">
                  <c:v>-66.683800000000005</c:v>
                </c:pt>
                <c:pt idx="374">
                  <c:v>-66.651200000000003</c:v>
                </c:pt>
                <c:pt idx="375">
                  <c:v>-66.649799999999999</c:v>
                </c:pt>
                <c:pt idx="376">
                  <c:v>-66.540999999999997</c:v>
                </c:pt>
                <c:pt idx="377">
                  <c:v>-66.512500000000003</c:v>
                </c:pt>
                <c:pt idx="378">
                  <c:v>-66.437399999999997</c:v>
                </c:pt>
                <c:pt idx="379">
                  <c:v>-66.380300000000005</c:v>
                </c:pt>
                <c:pt idx="380">
                  <c:v>-66.370500000000007</c:v>
                </c:pt>
                <c:pt idx="381">
                  <c:v>-66.360699999999994</c:v>
                </c:pt>
                <c:pt idx="382">
                  <c:v>-66.336399999999998</c:v>
                </c:pt>
                <c:pt idx="383">
                  <c:v>-66.331699999999998</c:v>
                </c:pt>
                <c:pt idx="384">
                  <c:v>-66.3292</c:v>
                </c:pt>
                <c:pt idx="385">
                  <c:v>-66.287599999999998</c:v>
                </c:pt>
                <c:pt idx="386">
                  <c:v>-66.285499999999999</c:v>
                </c:pt>
                <c:pt idx="387">
                  <c:v>-66.2376</c:v>
                </c:pt>
                <c:pt idx="388">
                  <c:v>-66.223200000000006</c:v>
                </c:pt>
                <c:pt idx="389">
                  <c:v>-66.104200000000006</c:v>
                </c:pt>
                <c:pt idx="390">
                  <c:v>-65.999200000000002</c:v>
                </c:pt>
                <c:pt idx="391">
                  <c:v>-65.971299999999999</c:v>
                </c:pt>
                <c:pt idx="392">
                  <c:v>-65.962699999999998</c:v>
                </c:pt>
                <c:pt idx="393">
                  <c:v>-65.948899999999995</c:v>
                </c:pt>
                <c:pt idx="394">
                  <c:v>-65.899299999999997</c:v>
                </c:pt>
                <c:pt idx="395">
                  <c:v>-65.898099999999999</c:v>
                </c:pt>
                <c:pt idx="396">
                  <c:v>-65.819100000000006</c:v>
                </c:pt>
                <c:pt idx="397">
                  <c:v>-65.816199999999995</c:v>
                </c:pt>
                <c:pt idx="398">
                  <c:v>-65.798400000000001</c:v>
                </c:pt>
                <c:pt idx="399">
                  <c:v>-65.7941</c:v>
                </c:pt>
                <c:pt idx="400">
                  <c:v>-65.786000000000001</c:v>
                </c:pt>
                <c:pt idx="401">
                  <c:v>-65.681200000000004</c:v>
                </c:pt>
                <c:pt idx="402">
                  <c:v>-65.626099999999994</c:v>
                </c:pt>
                <c:pt idx="403">
                  <c:v>-65.571299999999994</c:v>
                </c:pt>
                <c:pt idx="404">
                  <c:v>-65.515199999999993</c:v>
                </c:pt>
                <c:pt idx="405">
                  <c:v>-65.425299999999993</c:v>
                </c:pt>
                <c:pt idx="406">
                  <c:v>-65.377499999999998</c:v>
                </c:pt>
                <c:pt idx="407">
                  <c:v>-65.355400000000003</c:v>
                </c:pt>
                <c:pt idx="408">
                  <c:v>-65.243600000000001</c:v>
                </c:pt>
                <c:pt idx="409">
                  <c:v>-65.232399999999998</c:v>
                </c:pt>
                <c:pt idx="410">
                  <c:v>-65.185699999999997</c:v>
                </c:pt>
                <c:pt idx="411">
                  <c:v>-65.1678</c:v>
                </c:pt>
                <c:pt idx="412">
                  <c:v>-65.158000000000001</c:v>
                </c:pt>
                <c:pt idx="413">
                  <c:v>-65.113900000000001</c:v>
                </c:pt>
                <c:pt idx="414">
                  <c:v>-65.113799999999998</c:v>
                </c:pt>
                <c:pt idx="415">
                  <c:v>-65.111400000000003</c:v>
                </c:pt>
                <c:pt idx="416">
                  <c:v>-65.045100000000005</c:v>
                </c:pt>
                <c:pt idx="417">
                  <c:v>-65.043300000000002</c:v>
                </c:pt>
                <c:pt idx="418">
                  <c:v>-65.0047</c:v>
                </c:pt>
                <c:pt idx="419">
                  <c:v>-64.926900000000003</c:v>
                </c:pt>
                <c:pt idx="420">
                  <c:v>-64.905100000000004</c:v>
                </c:pt>
                <c:pt idx="421">
                  <c:v>-64.809899999999999</c:v>
                </c:pt>
                <c:pt idx="422">
                  <c:v>-64.784300000000002</c:v>
                </c:pt>
                <c:pt idx="423">
                  <c:v>-64.741</c:v>
                </c:pt>
                <c:pt idx="424">
                  <c:v>-64.676500000000004</c:v>
                </c:pt>
                <c:pt idx="425">
                  <c:v>-64.612399999999994</c:v>
                </c:pt>
                <c:pt idx="426">
                  <c:v>-64.606399999999994</c:v>
                </c:pt>
                <c:pt idx="427">
                  <c:v>-64.603099999999998</c:v>
                </c:pt>
                <c:pt idx="428">
                  <c:v>-64.545900000000003</c:v>
                </c:pt>
                <c:pt idx="429">
                  <c:v>-64.534899999999993</c:v>
                </c:pt>
                <c:pt idx="430">
                  <c:v>-64.507900000000006</c:v>
                </c:pt>
                <c:pt idx="431">
                  <c:v>-64.369100000000003</c:v>
                </c:pt>
                <c:pt idx="432">
                  <c:v>-64.363</c:v>
                </c:pt>
                <c:pt idx="433">
                  <c:v>-64.349000000000004</c:v>
                </c:pt>
                <c:pt idx="434">
                  <c:v>-64.298199999999994</c:v>
                </c:pt>
                <c:pt idx="435">
                  <c:v>-64.267300000000006</c:v>
                </c:pt>
                <c:pt idx="436">
                  <c:v>-64.265500000000003</c:v>
                </c:pt>
                <c:pt idx="437">
                  <c:v>-64.250600000000006</c:v>
                </c:pt>
                <c:pt idx="438">
                  <c:v>-64.215900000000005</c:v>
                </c:pt>
                <c:pt idx="439">
                  <c:v>-64.203000000000003</c:v>
                </c:pt>
                <c:pt idx="440">
                  <c:v>-64.177000000000007</c:v>
                </c:pt>
                <c:pt idx="441">
                  <c:v>-64.159499999999994</c:v>
                </c:pt>
                <c:pt idx="442">
                  <c:v>-64.156999999999996</c:v>
                </c:pt>
                <c:pt idx="443">
                  <c:v>-64.133700000000005</c:v>
                </c:pt>
                <c:pt idx="444">
                  <c:v>-64.088899999999995</c:v>
                </c:pt>
                <c:pt idx="445">
                  <c:v>-64.08</c:v>
                </c:pt>
                <c:pt idx="446">
                  <c:v>-64.039199999999994</c:v>
                </c:pt>
                <c:pt idx="447">
                  <c:v>-64.036500000000004</c:v>
                </c:pt>
                <c:pt idx="448">
                  <c:v>-64.006200000000007</c:v>
                </c:pt>
                <c:pt idx="449">
                  <c:v>-64</c:v>
                </c:pt>
                <c:pt idx="450">
                  <c:v>-63.984900000000003</c:v>
                </c:pt>
                <c:pt idx="451">
                  <c:v>-63.974699999999999</c:v>
                </c:pt>
                <c:pt idx="452">
                  <c:v>-63.951999999999998</c:v>
                </c:pt>
                <c:pt idx="453">
                  <c:v>-63.938899999999997</c:v>
                </c:pt>
                <c:pt idx="454">
                  <c:v>-63.936999999999998</c:v>
                </c:pt>
                <c:pt idx="455">
                  <c:v>-63.8538</c:v>
                </c:pt>
                <c:pt idx="456">
                  <c:v>-63.704099999999997</c:v>
                </c:pt>
                <c:pt idx="457">
                  <c:v>-63.663600000000002</c:v>
                </c:pt>
                <c:pt idx="458">
                  <c:v>-63.646900000000002</c:v>
                </c:pt>
                <c:pt idx="459">
                  <c:v>-63.6357</c:v>
                </c:pt>
                <c:pt idx="460">
                  <c:v>-63.580199999999998</c:v>
                </c:pt>
                <c:pt idx="461">
                  <c:v>-63.578200000000002</c:v>
                </c:pt>
                <c:pt idx="462">
                  <c:v>-63.548400000000001</c:v>
                </c:pt>
                <c:pt idx="463">
                  <c:v>-63.516599999999997</c:v>
                </c:pt>
                <c:pt idx="464">
                  <c:v>-63.443600000000004</c:v>
                </c:pt>
                <c:pt idx="465">
                  <c:v>-63.437100000000001</c:v>
                </c:pt>
                <c:pt idx="466">
                  <c:v>-63.426699999999997</c:v>
                </c:pt>
                <c:pt idx="467">
                  <c:v>-63.333399999999997</c:v>
                </c:pt>
                <c:pt idx="468">
                  <c:v>-63.331800000000001</c:v>
                </c:pt>
                <c:pt idx="469">
                  <c:v>-63.307499999999997</c:v>
                </c:pt>
                <c:pt idx="470">
                  <c:v>-63.259399999999999</c:v>
                </c:pt>
                <c:pt idx="471">
                  <c:v>-63.095599999999997</c:v>
                </c:pt>
                <c:pt idx="472">
                  <c:v>-63.087200000000003</c:v>
                </c:pt>
                <c:pt idx="473">
                  <c:v>-63.082900000000002</c:v>
                </c:pt>
                <c:pt idx="474">
                  <c:v>-63.051900000000003</c:v>
                </c:pt>
                <c:pt idx="475">
                  <c:v>-63.023200000000003</c:v>
                </c:pt>
                <c:pt idx="476">
                  <c:v>-63.016199999999998</c:v>
                </c:pt>
                <c:pt idx="477">
                  <c:v>-62.958399999999997</c:v>
                </c:pt>
                <c:pt idx="478">
                  <c:v>-62.955100000000002</c:v>
                </c:pt>
                <c:pt idx="479">
                  <c:v>-62.930999999999997</c:v>
                </c:pt>
                <c:pt idx="480">
                  <c:v>-62.9116</c:v>
                </c:pt>
                <c:pt idx="481">
                  <c:v>-62.897300000000001</c:v>
                </c:pt>
                <c:pt idx="482">
                  <c:v>-62.855200000000004</c:v>
                </c:pt>
                <c:pt idx="483">
                  <c:v>-62.828200000000002</c:v>
                </c:pt>
                <c:pt idx="484">
                  <c:v>-62.720999999999997</c:v>
                </c:pt>
                <c:pt idx="485">
                  <c:v>-62.652799999999999</c:v>
                </c:pt>
                <c:pt idx="486">
                  <c:v>-62.593299999999999</c:v>
                </c:pt>
                <c:pt idx="487">
                  <c:v>-62.569899999999997</c:v>
                </c:pt>
                <c:pt idx="488">
                  <c:v>-62.554600000000001</c:v>
                </c:pt>
                <c:pt idx="489">
                  <c:v>-62.532699999999998</c:v>
                </c:pt>
                <c:pt idx="490">
                  <c:v>-62.527200000000001</c:v>
                </c:pt>
                <c:pt idx="491">
                  <c:v>-62.524900000000002</c:v>
                </c:pt>
                <c:pt idx="492">
                  <c:v>-62.5077</c:v>
                </c:pt>
                <c:pt idx="493">
                  <c:v>-62.324399999999997</c:v>
                </c:pt>
                <c:pt idx="494">
                  <c:v>-62.277799999999999</c:v>
                </c:pt>
                <c:pt idx="495">
                  <c:v>-62.203600000000002</c:v>
                </c:pt>
                <c:pt idx="496">
                  <c:v>-62.1464</c:v>
                </c:pt>
                <c:pt idx="497">
                  <c:v>-62.145600000000002</c:v>
                </c:pt>
                <c:pt idx="498">
                  <c:v>-62.100700000000003</c:v>
                </c:pt>
                <c:pt idx="499">
                  <c:v>-62.031300000000002</c:v>
                </c:pt>
                <c:pt idx="500">
                  <c:v>-62.027200000000001</c:v>
                </c:pt>
                <c:pt idx="501">
                  <c:v>-61.9636</c:v>
                </c:pt>
                <c:pt idx="502">
                  <c:v>-61.909300000000002</c:v>
                </c:pt>
                <c:pt idx="503">
                  <c:v>-61.901699999999998</c:v>
                </c:pt>
                <c:pt idx="504">
                  <c:v>-61.889499999999998</c:v>
                </c:pt>
                <c:pt idx="505">
                  <c:v>-61.889000000000003</c:v>
                </c:pt>
                <c:pt idx="506">
                  <c:v>-61.848100000000002</c:v>
                </c:pt>
                <c:pt idx="507">
                  <c:v>-61.780799999999999</c:v>
                </c:pt>
                <c:pt idx="508">
                  <c:v>-61.7684</c:v>
                </c:pt>
                <c:pt idx="509">
                  <c:v>-61.759599999999999</c:v>
                </c:pt>
                <c:pt idx="510">
                  <c:v>-61.753999999999998</c:v>
                </c:pt>
                <c:pt idx="511">
                  <c:v>-61.706800000000001</c:v>
                </c:pt>
                <c:pt idx="512">
                  <c:v>-61.654000000000003</c:v>
                </c:pt>
                <c:pt idx="513">
                  <c:v>-61.615200000000002</c:v>
                </c:pt>
                <c:pt idx="514">
                  <c:v>-61.566099999999999</c:v>
                </c:pt>
                <c:pt idx="515">
                  <c:v>-61.421900000000001</c:v>
                </c:pt>
                <c:pt idx="516">
                  <c:v>-61.400100000000002</c:v>
                </c:pt>
                <c:pt idx="517">
                  <c:v>-61.395600000000002</c:v>
                </c:pt>
                <c:pt idx="518">
                  <c:v>-61.380099999999999</c:v>
                </c:pt>
                <c:pt idx="519">
                  <c:v>-61.2821</c:v>
                </c:pt>
                <c:pt idx="520">
                  <c:v>-61.217599999999997</c:v>
                </c:pt>
                <c:pt idx="521">
                  <c:v>-61.191499999999998</c:v>
                </c:pt>
                <c:pt idx="522">
                  <c:v>-61.137500000000003</c:v>
                </c:pt>
                <c:pt idx="523">
                  <c:v>-61.084899999999998</c:v>
                </c:pt>
                <c:pt idx="524">
                  <c:v>-61.053400000000003</c:v>
                </c:pt>
                <c:pt idx="525">
                  <c:v>-60.962600000000002</c:v>
                </c:pt>
                <c:pt idx="526">
                  <c:v>-60.915500000000002</c:v>
                </c:pt>
                <c:pt idx="527">
                  <c:v>-60.844299999999997</c:v>
                </c:pt>
                <c:pt idx="528">
                  <c:v>-60.821399999999997</c:v>
                </c:pt>
                <c:pt idx="529">
                  <c:v>-60.813800000000001</c:v>
                </c:pt>
                <c:pt idx="530">
                  <c:v>-60.808199999999999</c:v>
                </c:pt>
                <c:pt idx="531">
                  <c:v>-60.793999999999997</c:v>
                </c:pt>
                <c:pt idx="532">
                  <c:v>-60.750700000000002</c:v>
                </c:pt>
                <c:pt idx="533">
                  <c:v>-60.6464</c:v>
                </c:pt>
                <c:pt idx="534">
                  <c:v>-60.5657</c:v>
                </c:pt>
                <c:pt idx="535">
                  <c:v>-60.537100000000002</c:v>
                </c:pt>
                <c:pt idx="536">
                  <c:v>-60.525300000000001</c:v>
                </c:pt>
                <c:pt idx="537">
                  <c:v>-60.5167</c:v>
                </c:pt>
                <c:pt idx="538">
                  <c:v>-60.480800000000002</c:v>
                </c:pt>
                <c:pt idx="539">
                  <c:v>-60.411700000000003</c:v>
                </c:pt>
                <c:pt idx="540">
                  <c:v>-60.399700000000003</c:v>
                </c:pt>
                <c:pt idx="541">
                  <c:v>-60.3384</c:v>
                </c:pt>
                <c:pt idx="542">
                  <c:v>-60.316400000000002</c:v>
                </c:pt>
                <c:pt idx="543">
                  <c:v>-60.299399999999999</c:v>
                </c:pt>
                <c:pt idx="544">
                  <c:v>-60.250799999999998</c:v>
                </c:pt>
                <c:pt idx="545">
                  <c:v>-60.250599999999999</c:v>
                </c:pt>
                <c:pt idx="546">
                  <c:v>-60.231999999999999</c:v>
                </c:pt>
                <c:pt idx="547">
                  <c:v>-60.197000000000003</c:v>
                </c:pt>
                <c:pt idx="548">
                  <c:v>-60.163800000000002</c:v>
                </c:pt>
                <c:pt idx="549">
                  <c:v>-60.155900000000003</c:v>
                </c:pt>
                <c:pt idx="550">
                  <c:v>-60.148099999999999</c:v>
                </c:pt>
                <c:pt idx="551">
                  <c:v>-60.097299999999997</c:v>
                </c:pt>
                <c:pt idx="552">
                  <c:v>-60.009700000000002</c:v>
                </c:pt>
                <c:pt idx="553">
                  <c:v>-59.9435</c:v>
                </c:pt>
                <c:pt idx="554">
                  <c:v>-59.89</c:v>
                </c:pt>
                <c:pt idx="555">
                  <c:v>-59.831699999999998</c:v>
                </c:pt>
                <c:pt idx="556">
                  <c:v>-59.801000000000002</c:v>
                </c:pt>
                <c:pt idx="557">
                  <c:v>-59.793199999999999</c:v>
                </c:pt>
                <c:pt idx="558">
                  <c:v>-59.741799999999998</c:v>
                </c:pt>
                <c:pt idx="559">
                  <c:v>-59.603099999999998</c:v>
                </c:pt>
                <c:pt idx="560">
                  <c:v>-59.558500000000002</c:v>
                </c:pt>
                <c:pt idx="561">
                  <c:v>-59.546199999999999</c:v>
                </c:pt>
                <c:pt idx="562">
                  <c:v>-59.543300000000002</c:v>
                </c:pt>
                <c:pt idx="563">
                  <c:v>-59.518099999999997</c:v>
                </c:pt>
                <c:pt idx="564">
                  <c:v>-59.490200000000002</c:v>
                </c:pt>
                <c:pt idx="565">
                  <c:v>-59.459000000000003</c:v>
                </c:pt>
                <c:pt idx="566">
                  <c:v>-59.429000000000002</c:v>
                </c:pt>
                <c:pt idx="567">
                  <c:v>-59.412799999999997</c:v>
                </c:pt>
                <c:pt idx="568">
                  <c:v>-59.375300000000003</c:v>
                </c:pt>
                <c:pt idx="569">
                  <c:v>-59.338999999999999</c:v>
                </c:pt>
                <c:pt idx="570">
                  <c:v>-59.3187</c:v>
                </c:pt>
                <c:pt idx="571">
                  <c:v>-59.280999999999999</c:v>
                </c:pt>
                <c:pt idx="572">
                  <c:v>-59.246299999999998</c:v>
                </c:pt>
                <c:pt idx="573">
                  <c:v>-59.1526</c:v>
                </c:pt>
                <c:pt idx="574">
                  <c:v>-59.126100000000001</c:v>
                </c:pt>
                <c:pt idx="575">
                  <c:v>-59.11</c:v>
                </c:pt>
                <c:pt idx="576">
                  <c:v>-59.070799999999998</c:v>
                </c:pt>
                <c:pt idx="577">
                  <c:v>-59.0379</c:v>
                </c:pt>
                <c:pt idx="578">
                  <c:v>-59.006599999999999</c:v>
                </c:pt>
                <c:pt idx="579">
                  <c:v>-58.904299999999999</c:v>
                </c:pt>
                <c:pt idx="580">
                  <c:v>-58.878399999999999</c:v>
                </c:pt>
                <c:pt idx="581">
                  <c:v>-58.865699999999997</c:v>
                </c:pt>
                <c:pt idx="582">
                  <c:v>-58.820399999999999</c:v>
                </c:pt>
                <c:pt idx="583">
                  <c:v>-58.7485</c:v>
                </c:pt>
                <c:pt idx="584">
                  <c:v>-58.721600000000002</c:v>
                </c:pt>
                <c:pt idx="585">
                  <c:v>-58.695999999999998</c:v>
                </c:pt>
                <c:pt idx="586">
                  <c:v>-58.690100000000001</c:v>
                </c:pt>
                <c:pt idx="587">
                  <c:v>-58.652099999999997</c:v>
                </c:pt>
                <c:pt idx="588">
                  <c:v>-58.532400000000003</c:v>
                </c:pt>
                <c:pt idx="589">
                  <c:v>-58.4968</c:v>
                </c:pt>
                <c:pt idx="590">
                  <c:v>-58.484200000000001</c:v>
                </c:pt>
                <c:pt idx="591">
                  <c:v>-58.4649</c:v>
                </c:pt>
                <c:pt idx="592">
                  <c:v>-58.4589</c:v>
                </c:pt>
                <c:pt idx="593">
                  <c:v>-58.451900000000002</c:v>
                </c:pt>
                <c:pt idx="594">
                  <c:v>-58.446300000000001</c:v>
                </c:pt>
                <c:pt idx="595">
                  <c:v>-58.445999999999998</c:v>
                </c:pt>
                <c:pt idx="596">
                  <c:v>-58.418300000000002</c:v>
                </c:pt>
                <c:pt idx="597">
                  <c:v>-58.412999999999997</c:v>
                </c:pt>
                <c:pt idx="598">
                  <c:v>-58.3384</c:v>
                </c:pt>
                <c:pt idx="599">
                  <c:v>-58.334899999999998</c:v>
                </c:pt>
                <c:pt idx="600">
                  <c:v>-58.305199999999999</c:v>
                </c:pt>
                <c:pt idx="601">
                  <c:v>-58.218800000000002</c:v>
                </c:pt>
                <c:pt idx="602">
                  <c:v>-58.2057</c:v>
                </c:pt>
                <c:pt idx="603">
                  <c:v>-58.128999999999998</c:v>
                </c:pt>
                <c:pt idx="604">
                  <c:v>-58.102499999999999</c:v>
                </c:pt>
                <c:pt idx="605">
                  <c:v>-58.063099999999999</c:v>
                </c:pt>
                <c:pt idx="606">
                  <c:v>-58.046700000000001</c:v>
                </c:pt>
                <c:pt idx="607">
                  <c:v>-58.008200000000002</c:v>
                </c:pt>
                <c:pt idx="608">
                  <c:v>-57.994300000000003</c:v>
                </c:pt>
                <c:pt idx="609">
                  <c:v>-57.967799999999997</c:v>
                </c:pt>
                <c:pt idx="610">
                  <c:v>-57.957700000000003</c:v>
                </c:pt>
                <c:pt idx="611">
                  <c:v>-57.950400000000002</c:v>
                </c:pt>
                <c:pt idx="612">
                  <c:v>-57.894599999999997</c:v>
                </c:pt>
                <c:pt idx="613">
                  <c:v>-57.807000000000002</c:v>
                </c:pt>
                <c:pt idx="614">
                  <c:v>-57.790999999999997</c:v>
                </c:pt>
                <c:pt idx="615">
                  <c:v>-57.7864</c:v>
                </c:pt>
                <c:pt idx="616">
                  <c:v>-57.723399999999998</c:v>
                </c:pt>
                <c:pt idx="617">
                  <c:v>-57.674300000000002</c:v>
                </c:pt>
                <c:pt idx="618">
                  <c:v>-57.659799999999997</c:v>
                </c:pt>
                <c:pt idx="619">
                  <c:v>-57.6449</c:v>
                </c:pt>
                <c:pt idx="620">
                  <c:v>-57.527999999999999</c:v>
                </c:pt>
                <c:pt idx="621">
                  <c:v>-57.488</c:v>
                </c:pt>
                <c:pt idx="622">
                  <c:v>-57.450499999999998</c:v>
                </c:pt>
                <c:pt idx="623">
                  <c:v>-57.422199999999997</c:v>
                </c:pt>
                <c:pt idx="624">
                  <c:v>-57.418900000000001</c:v>
                </c:pt>
                <c:pt idx="625">
                  <c:v>-57.411499999999997</c:v>
                </c:pt>
                <c:pt idx="626">
                  <c:v>-57.411299999999997</c:v>
                </c:pt>
                <c:pt idx="627">
                  <c:v>-57.411299999999997</c:v>
                </c:pt>
                <c:pt idx="628">
                  <c:v>-57.282400000000003</c:v>
                </c:pt>
                <c:pt idx="629">
                  <c:v>-57.27</c:v>
                </c:pt>
                <c:pt idx="630">
                  <c:v>-57.241500000000002</c:v>
                </c:pt>
                <c:pt idx="631">
                  <c:v>-57.231299999999997</c:v>
                </c:pt>
                <c:pt idx="632">
                  <c:v>-57.162999999999997</c:v>
                </c:pt>
                <c:pt idx="633">
                  <c:v>-57.146599999999999</c:v>
                </c:pt>
                <c:pt idx="634">
                  <c:v>-57.031300000000002</c:v>
                </c:pt>
                <c:pt idx="635">
                  <c:v>-56.980899999999998</c:v>
                </c:pt>
                <c:pt idx="636">
                  <c:v>-56.976199999999999</c:v>
                </c:pt>
                <c:pt idx="637">
                  <c:v>-56.9529</c:v>
                </c:pt>
                <c:pt idx="638">
                  <c:v>-56.932299999999998</c:v>
                </c:pt>
                <c:pt idx="639">
                  <c:v>-56.9176</c:v>
                </c:pt>
                <c:pt idx="640">
                  <c:v>-56.826000000000001</c:v>
                </c:pt>
                <c:pt idx="641">
                  <c:v>-56.822400000000002</c:v>
                </c:pt>
                <c:pt idx="642">
                  <c:v>-56.815899999999999</c:v>
                </c:pt>
                <c:pt idx="643">
                  <c:v>-56.801099999999998</c:v>
                </c:pt>
                <c:pt idx="644">
                  <c:v>-56.788400000000003</c:v>
                </c:pt>
                <c:pt idx="645">
                  <c:v>-56.778300000000002</c:v>
                </c:pt>
                <c:pt idx="646">
                  <c:v>-56.680100000000003</c:v>
                </c:pt>
                <c:pt idx="647">
                  <c:v>-56.641800000000003</c:v>
                </c:pt>
                <c:pt idx="648">
                  <c:v>-56.622100000000003</c:v>
                </c:pt>
                <c:pt idx="649">
                  <c:v>-56.584800000000001</c:v>
                </c:pt>
                <c:pt idx="650">
                  <c:v>-56.584499999999998</c:v>
                </c:pt>
                <c:pt idx="651">
                  <c:v>-56.5212</c:v>
                </c:pt>
                <c:pt idx="652">
                  <c:v>-56.509399999999999</c:v>
                </c:pt>
                <c:pt idx="653">
                  <c:v>-56.481999999999999</c:v>
                </c:pt>
                <c:pt idx="654">
                  <c:v>-56.316600000000001</c:v>
                </c:pt>
                <c:pt idx="655">
                  <c:v>-56.2806</c:v>
                </c:pt>
                <c:pt idx="656">
                  <c:v>-56.207099999999997</c:v>
                </c:pt>
                <c:pt idx="657">
                  <c:v>-56.149799999999999</c:v>
                </c:pt>
                <c:pt idx="658">
                  <c:v>-56.1295</c:v>
                </c:pt>
                <c:pt idx="659">
                  <c:v>-56.0565</c:v>
                </c:pt>
                <c:pt idx="660">
                  <c:v>-56.027500000000003</c:v>
                </c:pt>
                <c:pt idx="661">
                  <c:v>-55.972000000000001</c:v>
                </c:pt>
                <c:pt idx="662">
                  <c:v>-55.947699999999998</c:v>
                </c:pt>
                <c:pt idx="663">
                  <c:v>-55.932200000000002</c:v>
                </c:pt>
                <c:pt idx="664">
                  <c:v>-55.9193</c:v>
                </c:pt>
                <c:pt idx="665">
                  <c:v>-55.779499999999999</c:v>
                </c:pt>
                <c:pt idx="666">
                  <c:v>-55.749000000000002</c:v>
                </c:pt>
                <c:pt idx="667">
                  <c:v>-55.702800000000003</c:v>
                </c:pt>
                <c:pt idx="668">
                  <c:v>-55.702500000000001</c:v>
                </c:pt>
                <c:pt idx="669">
                  <c:v>-55.660400000000003</c:v>
                </c:pt>
                <c:pt idx="670">
                  <c:v>-55.655299999999997</c:v>
                </c:pt>
                <c:pt idx="671">
                  <c:v>-55.644100000000002</c:v>
                </c:pt>
                <c:pt idx="672">
                  <c:v>-55.612299999999998</c:v>
                </c:pt>
                <c:pt idx="673">
                  <c:v>-55.576500000000003</c:v>
                </c:pt>
                <c:pt idx="674">
                  <c:v>-55.534599999999998</c:v>
                </c:pt>
                <c:pt idx="675">
                  <c:v>-55.449100000000001</c:v>
                </c:pt>
                <c:pt idx="676">
                  <c:v>-55.373899999999999</c:v>
                </c:pt>
                <c:pt idx="677">
                  <c:v>-55.3187</c:v>
                </c:pt>
                <c:pt idx="678">
                  <c:v>-55.287599999999998</c:v>
                </c:pt>
                <c:pt idx="679">
                  <c:v>-55.2804</c:v>
                </c:pt>
                <c:pt idx="680">
                  <c:v>-55.215800000000002</c:v>
                </c:pt>
                <c:pt idx="681">
                  <c:v>-55.209099999999999</c:v>
                </c:pt>
                <c:pt idx="682">
                  <c:v>-55.183700000000002</c:v>
                </c:pt>
                <c:pt idx="683">
                  <c:v>-55.182699999999997</c:v>
                </c:pt>
                <c:pt idx="684">
                  <c:v>-55.078800000000001</c:v>
                </c:pt>
                <c:pt idx="685">
                  <c:v>-55.073900000000002</c:v>
                </c:pt>
                <c:pt idx="686">
                  <c:v>-55.054200000000002</c:v>
                </c:pt>
                <c:pt idx="687">
                  <c:v>-55.034599999999998</c:v>
                </c:pt>
                <c:pt idx="688">
                  <c:v>-55.030200000000001</c:v>
                </c:pt>
                <c:pt idx="689">
                  <c:v>-55.000100000000003</c:v>
                </c:pt>
                <c:pt idx="690">
                  <c:v>-54.987299999999998</c:v>
                </c:pt>
                <c:pt idx="691">
                  <c:v>-54.949399999999997</c:v>
                </c:pt>
                <c:pt idx="692">
                  <c:v>-54.892800000000001</c:v>
                </c:pt>
                <c:pt idx="693">
                  <c:v>-54.856400000000001</c:v>
                </c:pt>
                <c:pt idx="694">
                  <c:v>-54.831400000000002</c:v>
                </c:pt>
                <c:pt idx="695">
                  <c:v>-54.794200000000004</c:v>
                </c:pt>
                <c:pt idx="696">
                  <c:v>-54.766100000000002</c:v>
                </c:pt>
                <c:pt idx="697">
                  <c:v>-54.760599999999997</c:v>
                </c:pt>
                <c:pt idx="698">
                  <c:v>-54.750900000000001</c:v>
                </c:pt>
                <c:pt idx="699">
                  <c:v>-54.746600000000001</c:v>
                </c:pt>
                <c:pt idx="700">
                  <c:v>-54.716299999999997</c:v>
                </c:pt>
                <c:pt idx="701">
                  <c:v>-54.591700000000003</c:v>
                </c:pt>
                <c:pt idx="702">
                  <c:v>-54.506399999999999</c:v>
                </c:pt>
                <c:pt idx="703">
                  <c:v>-54.432699999999997</c:v>
                </c:pt>
                <c:pt idx="704">
                  <c:v>-54.431800000000003</c:v>
                </c:pt>
                <c:pt idx="705">
                  <c:v>-54.418700000000001</c:v>
                </c:pt>
                <c:pt idx="706">
                  <c:v>-54.3718</c:v>
                </c:pt>
                <c:pt idx="707">
                  <c:v>-54.313699999999997</c:v>
                </c:pt>
                <c:pt idx="708">
                  <c:v>-54.081899999999997</c:v>
                </c:pt>
                <c:pt idx="709">
                  <c:v>-54.028300000000002</c:v>
                </c:pt>
                <c:pt idx="710">
                  <c:v>-53.950299999999999</c:v>
                </c:pt>
                <c:pt idx="711">
                  <c:v>-53.921500000000002</c:v>
                </c:pt>
                <c:pt idx="712">
                  <c:v>-53.897599999999997</c:v>
                </c:pt>
                <c:pt idx="713">
                  <c:v>-53.894399999999997</c:v>
                </c:pt>
                <c:pt idx="714">
                  <c:v>-53.880099999999999</c:v>
                </c:pt>
                <c:pt idx="715">
                  <c:v>-53.859200000000001</c:v>
                </c:pt>
                <c:pt idx="716">
                  <c:v>-53.846299999999999</c:v>
                </c:pt>
                <c:pt idx="717">
                  <c:v>-53.839399999999998</c:v>
                </c:pt>
                <c:pt idx="718">
                  <c:v>-53.553100000000001</c:v>
                </c:pt>
                <c:pt idx="719">
                  <c:v>-53.493600000000001</c:v>
                </c:pt>
                <c:pt idx="720">
                  <c:v>-53.464799999999997</c:v>
                </c:pt>
                <c:pt idx="721">
                  <c:v>-53.4636</c:v>
                </c:pt>
                <c:pt idx="722">
                  <c:v>-53.382199999999997</c:v>
                </c:pt>
                <c:pt idx="723">
                  <c:v>-53.37</c:v>
                </c:pt>
                <c:pt idx="724">
                  <c:v>-53.302500000000002</c:v>
                </c:pt>
                <c:pt idx="725">
                  <c:v>-53.217700000000001</c:v>
                </c:pt>
                <c:pt idx="726">
                  <c:v>-53.211500000000001</c:v>
                </c:pt>
                <c:pt idx="727">
                  <c:v>-53.183399999999999</c:v>
                </c:pt>
                <c:pt idx="728">
                  <c:v>-53.173200000000001</c:v>
                </c:pt>
                <c:pt idx="729">
                  <c:v>-53.134300000000003</c:v>
                </c:pt>
                <c:pt idx="730">
                  <c:v>-53.070399999999999</c:v>
                </c:pt>
                <c:pt idx="731">
                  <c:v>-53.025399999999998</c:v>
                </c:pt>
                <c:pt idx="732">
                  <c:v>-53.002099999999999</c:v>
                </c:pt>
                <c:pt idx="733">
                  <c:v>-52.971499999999999</c:v>
                </c:pt>
                <c:pt idx="734">
                  <c:v>-52.927300000000002</c:v>
                </c:pt>
                <c:pt idx="735">
                  <c:v>-52.926699999999997</c:v>
                </c:pt>
                <c:pt idx="736">
                  <c:v>-52.916899999999998</c:v>
                </c:pt>
                <c:pt idx="737">
                  <c:v>-52.9054</c:v>
                </c:pt>
                <c:pt idx="738">
                  <c:v>-52.797199999999997</c:v>
                </c:pt>
                <c:pt idx="739">
                  <c:v>-52.716099999999997</c:v>
                </c:pt>
                <c:pt idx="740">
                  <c:v>-52.707900000000002</c:v>
                </c:pt>
                <c:pt idx="741">
                  <c:v>-52.6648</c:v>
                </c:pt>
                <c:pt idx="742">
                  <c:v>-52.597099999999998</c:v>
                </c:pt>
                <c:pt idx="743">
                  <c:v>-52.5871</c:v>
                </c:pt>
                <c:pt idx="744">
                  <c:v>-52.586199999999998</c:v>
                </c:pt>
                <c:pt idx="745">
                  <c:v>-52.495399999999997</c:v>
                </c:pt>
                <c:pt idx="746">
                  <c:v>-52.469099999999997</c:v>
                </c:pt>
                <c:pt idx="747">
                  <c:v>-52.453800000000001</c:v>
                </c:pt>
                <c:pt idx="748">
                  <c:v>-52.421500000000002</c:v>
                </c:pt>
                <c:pt idx="749">
                  <c:v>-52.372999999999998</c:v>
                </c:pt>
                <c:pt idx="750">
                  <c:v>-52.262599999999999</c:v>
                </c:pt>
                <c:pt idx="751">
                  <c:v>-52.250399999999999</c:v>
                </c:pt>
                <c:pt idx="752">
                  <c:v>-52.231299999999997</c:v>
                </c:pt>
                <c:pt idx="753">
                  <c:v>-52.148699999999998</c:v>
                </c:pt>
                <c:pt idx="754">
                  <c:v>-52.080800000000004</c:v>
                </c:pt>
                <c:pt idx="755">
                  <c:v>-51.931699999999999</c:v>
                </c:pt>
                <c:pt idx="756">
                  <c:v>-51.831299999999999</c:v>
                </c:pt>
                <c:pt idx="757">
                  <c:v>-51.814100000000003</c:v>
                </c:pt>
                <c:pt idx="758">
                  <c:v>-51.788499999999999</c:v>
                </c:pt>
                <c:pt idx="759">
                  <c:v>-51.740600000000001</c:v>
                </c:pt>
                <c:pt idx="760">
                  <c:v>-51.720700000000001</c:v>
                </c:pt>
                <c:pt idx="761">
                  <c:v>-51.643000000000001</c:v>
                </c:pt>
                <c:pt idx="762">
                  <c:v>-51.632199999999997</c:v>
                </c:pt>
                <c:pt idx="763">
                  <c:v>-51.592399999999998</c:v>
                </c:pt>
                <c:pt idx="764">
                  <c:v>-51.571800000000003</c:v>
                </c:pt>
                <c:pt idx="765">
                  <c:v>-51.4694</c:v>
                </c:pt>
                <c:pt idx="766">
                  <c:v>-51.438499999999998</c:v>
                </c:pt>
                <c:pt idx="767">
                  <c:v>-51.418700000000001</c:v>
                </c:pt>
                <c:pt idx="768">
                  <c:v>-51.4129</c:v>
                </c:pt>
                <c:pt idx="769">
                  <c:v>-51.337400000000002</c:v>
                </c:pt>
                <c:pt idx="770">
                  <c:v>-51.204900000000002</c:v>
                </c:pt>
                <c:pt idx="771">
                  <c:v>-51.122999999999998</c:v>
                </c:pt>
                <c:pt idx="772">
                  <c:v>-51.073799999999999</c:v>
                </c:pt>
                <c:pt idx="773">
                  <c:v>-51.021700000000003</c:v>
                </c:pt>
                <c:pt idx="774">
                  <c:v>-51.010399999999997</c:v>
                </c:pt>
                <c:pt idx="775">
                  <c:v>-50.979900000000001</c:v>
                </c:pt>
                <c:pt idx="776">
                  <c:v>-50.936300000000003</c:v>
                </c:pt>
                <c:pt idx="777">
                  <c:v>-50.893300000000004</c:v>
                </c:pt>
                <c:pt idx="778">
                  <c:v>-50.8367</c:v>
                </c:pt>
                <c:pt idx="779">
                  <c:v>-50.816600000000001</c:v>
                </c:pt>
                <c:pt idx="780">
                  <c:v>-50.801200000000001</c:v>
                </c:pt>
                <c:pt idx="781">
                  <c:v>-50.779499999999999</c:v>
                </c:pt>
                <c:pt idx="782">
                  <c:v>-50.6892</c:v>
                </c:pt>
                <c:pt idx="783">
                  <c:v>-50.589199999999998</c:v>
                </c:pt>
                <c:pt idx="784">
                  <c:v>-50.473300000000002</c:v>
                </c:pt>
                <c:pt idx="785">
                  <c:v>-50.458199999999998</c:v>
                </c:pt>
                <c:pt idx="786">
                  <c:v>-50.447000000000003</c:v>
                </c:pt>
                <c:pt idx="787">
                  <c:v>-50.356999999999999</c:v>
                </c:pt>
                <c:pt idx="788">
                  <c:v>-50.309199999999997</c:v>
                </c:pt>
                <c:pt idx="789">
                  <c:v>-50.2592</c:v>
                </c:pt>
                <c:pt idx="790">
                  <c:v>-50.200099999999999</c:v>
                </c:pt>
                <c:pt idx="791">
                  <c:v>-50.190800000000003</c:v>
                </c:pt>
                <c:pt idx="792">
                  <c:v>-50.183</c:v>
                </c:pt>
                <c:pt idx="793">
                  <c:v>-50.130899999999997</c:v>
                </c:pt>
                <c:pt idx="794">
                  <c:v>-50.1282</c:v>
                </c:pt>
                <c:pt idx="795">
                  <c:v>-50.120699999999999</c:v>
                </c:pt>
                <c:pt idx="796">
                  <c:v>-50.0899</c:v>
                </c:pt>
                <c:pt idx="797">
                  <c:v>-49.907499999999999</c:v>
                </c:pt>
                <c:pt idx="798">
                  <c:v>-49.800899999999999</c:v>
                </c:pt>
                <c:pt idx="799">
                  <c:v>-49.795900000000003</c:v>
                </c:pt>
                <c:pt idx="800">
                  <c:v>-49.724800000000002</c:v>
                </c:pt>
                <c:pt idx="801">
                  <c:v>-49.7149</c:v>
                </c:pt>
                <c:pt idx="802">
                  <c:v>-49.483199999999997</c:v>
                </c:pt>
                <c:pt idx="803">
                  <c:v>-49.3825</c:v>
                </c:pt>
                <c:pt idx="804">
                  <c:v>-49.375</c:v>
                </c:pt>
                <c:pt idx="805">
                  <c:v>-49.351700000000001</c:v>
                </c:pt>
                <c:pt idx="806">
                  <c:v>-49.3127</c:v>
                </c:pt>
                <c:pt idx="807">
                  <c:v>-49.299199999999999</c:v>
                </c:pt>
                <c:pt idx="808">
                  <c:v>-49.2973</c:v>
                </c:pt>
                <c:pt idx="809">
                  <c:v>-49.238799999999998</c:v>
                </c:pt>
                <c:pt idx="810">
                  <c:v>-49.022599999999997</c:v>
                </c:pt>
                <c:pt idx="811">
                  <c:v>-48.987499999999997</c:v>
                </c:pt>
                <c:pt idx="812">
                  <c:v>-48.886200000000002</c:v>
                </c:pt>
                <c:pt idx="813">
                  <c:v>-48.879800000000003</c:v>
                </c:pt>
                <c:pt idx="814">
                  <c:v>-48.851300000000002</c:v>
                </c:pt>
                <c:pt idx="815">
                  <c:v>-48.822800000000001</c:v>
                </c:pt>
                <c:pt idx="816">
                  <c:v>-48.820900000000002</c:v>
                </c:pt>
                <c:pt idx="817">
                  <c:v>-48.805500000000002</c:v>
                </c:pt>
                <c:pt idx="818">
                  <c:v>-48.8003</c:v>
                </c:pt>
                <c:pt idx="819">
                  <c:v>-48.7742</c:v>
                </c:pt>
                <c:pt idx="820">
                  <c:v>-48.764800000000001</c:v>
                </c:pt>
                <c:pt idx="821">
                  <c:v>-48.742199999999997</c:v>
                </c:pt>
                <c:pt idx="822">
                  <c:v>-48.725299999999997</c:v>
                </c:pt>
                <c:pt idx="823">
                  <c:v>-48.637500000000003</c:v>
                </c:pt>
                <c:pt idx="824">
                  <c:v>-48.577199999999998</c:v>
                </c:pt>
                <c:pt idx="825">
                  <c:v>-48.4998</c:v>
                </c:pt>
                <c:pt idx="826">
                  <c:v>-48.333100000000002</c:v>
                </c:pt>
                <c:pt idx="827">
                  <c:v>-48.312199999999997</c:v>
                </c:pt>
                <c:pt idx="828">
                  <c:v>-48.289099999999998</c:v>
                </c:pt>
                <c:pt idx="829">
                  <c:v>-48.2744</c:v>
                </c:pt>
                <c:pt idx="830">
                  <c:v>-48.232399999999998</c:v>
                </c:pt>
                <c:pt idx="831">
                  <c:v>-48.214399999999998</c:v>
                </c:pt>
                <c:pt idx="832">
                  <c:v>-48.168100000000003</c:v>
                </c:pt>
                <c:pt idx="833">
                  <c:v>-48.081200000000003</c:v>
                </c:pt>
                <c:pt idx="834">
                  <c:v>-48.078000000000003</c:v>
                </c:pt>
                <c:pt idx="835">
                  <c:v>-48.030500000000004</c:v>
                </c:pt>
                <c:pt idx="836">
                  <c:v>-48.0182</c:v>
                </c:pt>
                <c:pt idx="837">
                  <c:v>-47.985799999999998</c:v>
                </c:pt>
                <c:pt idx="838">
                  <c:v>-47.903199999999998</c:v>
                </c:pt>
                <c:pt idx="839">
                  <c:v>-47.789000000000001</c:v>
                </c:pt>
                <c:pt idx="840">
                  <c:v>-47.773699999999998</c:v>
                </c:pt>
                <c:pt idx="841">
                  <c:v>-47.716900000000003</c:v>
                </c:pt>
                <c:pt idx="842">
                  <c:v>-47.688600000000001</c:v>
                </c:pt>
                <c:pt idx="843">
                  <c:v>-47.653700000000001</c:v>
                </c:pt>
                <c:pt idx="844">
                  <c:v>-47.648600000000002</c:v>
                </c:pt>
                <c:pt idx="845">
                  <c:v>-47.536799999999999</c:v>
                </c:pt>
                <c:pt idx="846">
                  <c:v>-47.523899999999998</c:v>
                </c:pt>
                <c:pt idx="847">
                  <c:v>-47.445799999999998</c:v>
                </c:pt>
                <c:pt idx="848">
                  <c:v>-47.438800000000001</c:v>
                </c:pt>
                <c:pt idx="849">
                  <c:v>-47.399000000000001</c:v>
                </c:pt>
                <c:pt idx="850">
                  <c:v>-47.370100000000001</c:v>
                </c:pt>
                <c:pt idx="851">
                  <c:v>-47.349899999999998</c:v>
                </c:pt>
                <c:pt idx="852">
                  <c:v>-47.2331</c:v>
                </c:pt>
                <c:pt idx="853">
                  <c:v>-47.181699999999999</c:v>
                </c:pt>
                <c:pt idx="854">
                  <c:v>-47.062199999999997</c:v>
                </c:pt>
                <c:pt idx="855">
                  <c:v>-47.022199999999998</c:v>
                </c:pt>
                <c:pt idx="856">
                  <c:v>-46.994500000000002</c:v>
                </c:pt>
                <c:pt idx="857">
                  <c:v>-46.966900000000003</c:v>
                </c:pt>
                <c:pt idx="858">
                  <c:v>-46.9178</c:v>
                </c:pt>
                <c:pt idx="859">
                  <c:v>-46.879800000000003</c:v>
                </c:pt>
                <c:pt idx="860">
                  <c:v>-46.877400000000002</c:v>
                </c:pt>
                <c:pt idx="861">
                  <c:v>-46.836300000000001</c:v>
                </c:pt>
                <c:pt idx="862">
                  <c:v>-46.810600000000001</c:v>
                </c:pt>
                <c:pt idx="863">
                  <c:v>-46.772500000000001</c:v>
                </c:pt>
                <c:pt idx="864">
                  <c:v>-46.764899999999997</c:v>
                </c:pt>
                <c:pt idx="865">
                  <c:v>-46.764499999999998</c:v>
                </c:pt>
                <c:pt idx="866">
                  <c:v>-46.707700000000003</c:v>
                </c:pt>
                <c:pt idx="867">
                  <c:v>-46.678100000000001</c:v>
                </c:pt>
                <c:pt idx="868">
                  <c:v>-46.558199999999999</c:v>
                </c:pt>
                <c:pt idx="869">
                  <c:v>-46.5336</c:v>
                </c:pt>
                <c:pt idx="870">
                  <c:v>-46.525100000000002</c:v>
                </c:pt>
                <c:pt idx="871">
                  <c:v>-46.521900000000002</c:v>
                </c:pt>
                <c:pt idx="872">
                  <c:v>-46.490600000000001</c:v>
                </c:pt>
                <c:pt idx="873">
                  <c:v>-46.393599999999999</c:v>
                </c:pt>
                <c:pt idx="874">
                  <c:v>-46.348700000000001</c:v>
                </c:pt>
                <c:pt idx="875">
                  <c:v>-46.341900000000003</c:v>
                </c:pt>
                <c:pt idx="876">
                  <c:v>-46.2684</c:v>
                </c:pt>
                <c:pt idx="877">
                  <c:v>-46.213999999999999</c:v>
                </c:pt>
                <c:pt idx="878">
                  <c:v>-46.186300000000003</c:v>
                </c:pt>
                <c:pt idx="879">
                  <c:v>-46.139400000000002</c:v>
                </c:pt>
                <c:pt idx="880">
                  <c:v>-46.0593</c:v>
                </c:pt>
                <c:pt idx="881">
                  <c:v>-46.0154</c:v>
                </c:pt>
                <c:pt idx="882">
                  <c:v>-46.0124</c:v>
                </c:pt>
                <c:pt idx="883">
                  <c:v>-45.994399999999999</c:v>
                </c:pt>
                <c:pt idx="884">
                  <c:v>-45.870699999999999</c:v>
                </c:pt>
                <c:pt idx="885">
                  <c:v>-45.823700000000002</c:v>
                </c:pt>
                <c:pt idx="886">
                  <c:v>-45.8125</c:v>
                </c:pt>
                <c:pt idx="887">
                  <c:v>-45.753100000000003</c:v>
                </c:pt>
                <c:pt idx="888">
                  <c:v>-45.740499999999997</c:v>
                </c:pt>
                <c:pt idx="889">
                  <c:v>-45.658500000000004</c:v>
                </c:pt>
                <c:pt idx="890">
                  <c:v>-45.609000000000002</c:v>
                </c:pt>
                <c:pt idx="891">
                  <c:v>-45.5428</c:v>
                </c:pt>
                <c:pt idx="892">
                  <c:v>-45.394500000000001</c:v>
                </c:pt>
                <c:pt idx="893">
                  <c:v>-45.380699999999997</c:v>
                </c:pt>
                <c:pt idx="894">
                  <c:v>-45.340299999999999</c:v>
                </c:pt>
                <c:pt idx="895">
                  <c:v>-45.313200000000002</c:v>
                </c:pt>
                <c:pt idx="896">
                  <c:v>-45.171399999999998</c:v>
                </c:pt>
                <c:pt idx="897">
                  <c:v>-45.155099999999997</c:v>
                </c:pt>
                <c:pt idx="898">
                  <c:v>-45.114100000000001</c:v>
                </c:pt>
                <c:pt idx="899">
                  <c:v>-44.8461</c:v>
                </c:pt>
                <c:pt idx="900">
                  <c:v>-44.765900000000002</c:v>
                </c:pt>
                <c:pt idx="901">
                  <c:v>-44.668300000000002</c:v>
                </c:pt>
                <c:pt idx="902">
                  <c:v>-44.601300000000002</c:v>
                </c:pt>
                <c:pt idx="903">
                  <c:v>-44.573700000000002</c:v>
                </c:pt>
                <c:pt idx="904">
                  <c:v>-44.535600000000002</c:v>
                </c:pt>
                <c:pt idx="905">
                  <c:v>-44.465800000000002</c:v>
                </c:pt>
                <c:pt idx="906">
                  <c:v>-44.403100000000002</c:v>
                </c:pt>
                <c:pt idx="907">
                  <c:v>-44.2562</c:v>
                </c:pt>
                <c:pt idx="908">
                  <c:v>-44.188299999999998</c:v>
                </c:pt>
                <c:pt idx="909">
                  <c:v>-44.167099999999998</c:v>
                </c:pt>
                <c:pt idx="910">
                  <c:v>-43.938800000000001</c:v>
                </c:pt>
                <c:pt idx="911">
                  <c:v>-43.8431</c:v>
                </c:pt>
                <c:pt idx="912">
                  <c:v>-43.767699999999998</c:v>
                </c:pt>
                <c:pt idx="913">
                  <c:v>-43.726799999999997</c:v>
                </c:pt>
                <c:pt idx="914">
                  <c:v>-43.685400000000001</c:v>
                </c:pt>
                <c:pt idx="915">
                  <c:v>-43.595300000000002</c:v>
                </c:pt>
                <c:pt idx="916">
                  <c:v>-43.571899999999999</c:v>
                </c:pt>
                <c:pt idx="917">
                  <c:v>-43.476300000000002</c:v>
                </c:pt>
                <c:pt idx="918">
                  <c:v>-43.417700000000004</c:v>
                </c:pt>
                <c:pt idx="919">
                  <c:v>-43.3461</c:v>
                </c:pt>
                <c:pt idx="920">
                  <c:v>-43.304000000000002</c:v>
                </c:pt>
                <c:pt idx="921">
                  <c:v>-43.273600000000002</c:v>
                </c:pt>
                <c:pt idx="922">
                  <c:v>-43.066299999999998</c:v>
                </c:pt>
                <c:pt idx="923">
                  <c:v>-43.062100000000001</c:v>
                </c:pt>
                <c:pt idx="924">
                  <c:v>-43.028700000000001</c:v>
                </c:pt>
                <c:pt idx="925">
                  <c:v>-42.9938</c:v>
                </c:pt>
                <c:pt idx="926">
                  <c:v>-42.9343</c:v>
                </c:pt>
                <c:pt idx="927">
                  <c:v>-42.920699999999997</c:v>
                </c:pt>
                <c:pt idx="928">
                  <c:v>-42.890500000000003</c:v>
                </c:pt>
                <c:pt idx="929">
                  <c:v>-42.760100000000001</c:v>
                </c:pt>
                <c:pt idx="930">
                  <c:v>-42.701599999999999</c:v>
                </c:pt>
                <c:pt idx="931">
                  <c:v>-42.687399999999997</c:v>
                </c:pt>
                <c:pt idx="932">
                  <c:v>-42.601300000000002</c:v>
                </c:pt>
                <c:pt idx="933">
                  <c:v>-42.522500000000001</c:v>
                </c:pt>
                <c:pt idx="934">
                  <c:v>-42.447499999999998</c:v>
                </c:pt>
                <c:pt idx="935">
                  <c:v>-42.427599999999998</c:v>
                </c:pt>
                <c:pt idx="936">
                  <c:v>-42.374099999999999</c:v>
                </c:pt>
                <c:pt idx="937">
                  <c:v>-42.116</c:v>
                </c:pt>
                <c:pt idx="938">
                  <c:v>-42.108800000000002</c:v>
                </c:pt>
                <c:pt idx="939">
                  <c:v>-42.090499999999999</c:v>
                </c:pt>
                <c:pt idx="940">
                  <c:v>-42.026400000000002</c:v>
                </c:pt>
                <c:pt idx="941">
                  <c:v>-41.997399999999999</c:v>
                </c:pt>
                <c:pt idx="942">
                  <c:v>-41.611499999999999</c:v>
                </c:pt>
                <c:pt idx="943">
                  <c:v>-41.6098</c:v>
                </c:pt>
                <c:pt idx="944">
                  <c:v>-41.558199999999999</c:v>
                </c:pt>
                <c:pt idx="945">
                  <c:v>-41.494500000000002</c:v>
                </c:pt>
                <c:pt idx="946">
                  <c:v>-41.290900000000001</c:v>
                </c:pt>
                <c:pt idx="947">
                  <c:v>-41.227600000000002</c:v>
                </c:pt>
                <c:pt idx="948">
                  <c:v>-41.1584</c:v>
                </c:pt>
                <c:pt idx="949">
                  <c:v>-40.889099999999999</c:v>
                </c:pt>
                <c:pt idx="950">
                  <c:v>-40.853299999999997</c:v>
                </c:pt>
                <c:pt idx="951">
                  <c:v>-40.7804</c:v>
                </c:pt>
                <c:pt idx="952">
                  <c:v>-40.662300000000002</c:v>
                </c:pt>
                <c:pt idx="953">
                  <c:v>-40.420099999999998</c:v>
                </c:pt>
                <c:pt idx="954">
                  <c:v>-40.409300000000002</c:v>
                </c:pt>
                <c:pt idx="955">
                  <c:v>-40.246000000000002</c:v>
                </c:pt>
                <c:pt idx="956">
                  <c:v>-40.224600000000002</c:v>
                </c:pt>
                <c:pt idx="957">
                  <c:v>-39.971200000000003</c:v>
                </c:pt>
                <c:pt idx="958">
                  <c:v>-39.931399999999996</c:v>
                </c:pt>
                <c:pt idx="959">
                  <c:v>-39.930199999999999</c:v>
                </c:pt>
                <c:pt idx="960">
                  <c:v>-39.900700000000001</c:v>
                </c:pt>
                <c:pt idx="961">
                  <c:v>-39.874400000000001</c:v>
                </c:pt>
                <c:pt idx="962">
                  <c:v>-39.845700000000001</c:v>
                </c:pt>
                <c:pt idx="963">
                  <c:v>-39.523200000000003</c:v>
                </c:pt>
                <c:pt idx="964">
                  <c:v>-39.477400000000003</c:v>
                </c:pt>
                <c:pt idx="965">
                  <c:v>-39.406300000000002</c:v>
                </c:pt>
                <c:pt idx="966">
                  <c:v>-39.280799999999999</c:v>
                </c:pt>
                <c:pt idx="967">
                  <c:v>-39.2254</c:v>
                </c:pt>
                <c:pt idx="968">
                  <c:v>-38.705799999999996</c:v>
                </c:pt>
                <c:pt idx="969">
                  <c:v>-38.670900000000003</c:v>
                </c:pt>
                <c:pt idx="970">
                  <c:v>-37.653199999999998</c:v>
                </c:pt>
                <c:pt idx="971">
                  <c:v>-37.633499999999998</c:v>
                </c:pt>
                <c:pt idx="972">
                  <c:v>-37.596899999999998</c:v>
                </c:pt>
                <c:pt idx="973">
                  <c:v>-36.662199999999999</c:v>
                </c:pt>
                <c:pt idx="974">
                  <c:v>-36.384999999999998</c:v>
                </c:pt>
                <c:pt idx="975">
                  <c:v>-36.298900000000003</c:v>
                </c:pt>
                <c:pt idx="976">
                  <c:v>-36.114199999999997</c:v>
                </c:pt>
                <c:pt idx="977">
                  <c:v>-35.661999999999999</c:v>
                </c:pt>
                <c:pt idx="978">
                  <c:v>-35.514099999999999</c:v>
                </c:pt>
                <c:pt idx="979">
                  <c:v>-35.196199999999997</c:v>
                </c:pt>
                <c:pt idx="980">
                  <c:v>-34.658500000000004</c:v>
                </c:pt>
                <c:pt idx="981">
                  <c:v>-34.6036</c:v>
                </c:pt>
                <c:pt idx="982">
                  <c:v>-34.598500000000001</c:v>
                </c:pt>
                <c:pt idx="983">
                  <c:v>-34.552399999999999</c:v>
                </c:pt>
                <c:pt idx="984">
                  <c:v>-34.408099999999997</c:v>
                </c:pt>
                <c:pt idx="985">
                  <c:v>-33.903500000000001</c:v>
                </c:pt>
                <c:pt idx="986">
                  <c:v>-33.837200000000003</c:v>
                </c:pt>
                <c:pt idx="987">
                  <c:v>-33.601399999999998</c:v>
                </c:pt>
                <c:pt idx="988">
                  <c:v>-33.257300000000001</c:v>
                </c:pt>
                <c:pt idx="989">
                  <c:v>-33.113100000000003</c:v>
                </c:pt>
                <c:pt idx="990">
                  <c:v>-33.094900000000003</c:v>
                </c:pt>
                <c:pt idx="991">
                  <c:v>-32.6511</c:v>
                </c:pt>
                <c:pt idx="992">
                  <c:v>-32.501399999999997</c:v>
                </c:pt>
                <c:pt idx="993">
                  <c:v>-32.372</c:v>
                </c:pt>
                <c:pt idx="994">
                  <c:v>-32.297400000000003</c:v>
                </c:pt>
                <c:pt idx="995">
                  <c:v>-32.260800000000003</c:v>
                </c:pt>
                <c:pt idx="996">
                  <c:v>-31.4269</c:v>
                </c:pt>
                <c:pt idx="997">
                  <c:v>-30.584499999999998</c:v>
                </c:pt>
                <c:pt idx="998">
                  <c:v>-28.8155</c:v>
                </c:pt>
                <c:pt idx="999">
                  <c:v>-25.681100000000001</c:v>
                </c:pt>
                <c:pt idx="1000">
                  <c:v>-20.864000000000001</c:v>
                </c:pt>
              </c:numCache>
            </c:numRef>
          </c:xVal>
          <c:yVal>
            <c:numRef>
              <c:f>'[NR-U indoor sub7 calibration_final_v3.xlsx](25,50,25,50),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A604-44F4-959C-D40C165816D5}"/>
            </c:ext>
          </c:extLst>
        </c:ser>
        <c:ser>
          <c:idx val="6"/>
          <c:order val="6"/>
          <c:tx>
            <c:strRef>
              <c:f>'[NR-U indoor sub7 calibration_final_v3.xlsx](25,50,25,50), UE RSSI'!$H$1</c:f>
              <c:strCache>
                <c:ptCount val="1"/>
                <c:pt idx="0">
                  <c:v>Ericsson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calibration_final_v3.xlsx](25,50,25,50), UE RSSI'!$H$2:$H$1002</c:f>
              <c:numCache>
                <c:formatCode>General</c:formatCode>
                <c:ptCount val="1001"/>
                <c:pt idx="0">
                  <c:v>-81.997310987720084</c:v>
                </c:pt>
                <c:pt idx="1">
                  <c:v>-81.867833316038954</c:v>
                </c:pt>
                <c:pt idx="2">
                  <c:v>-81.760693409829003</c:v>
                </c:pt>
                <c:pt idx="3">
                  <c:v>-81.639365136337119</c:v>
                </c:pt>
                <c:pt idx="4">
                  <c:v>-81.510892609372135</c:v>
                </c:pt>
                <c:pt idx="5">
                  <c:v>-81.400337576138853</c:v>
                </c:pt>
                <c:pt idx="6">
                  <c:v>-81.269623626088702</c:v>
                </c:pt>
                <c:pt idx="7">
                  <c:v>-81.160121872075436</c:v>
                </c:pt>
                <c:pt idx="8">
                  <c:v>-81.034691646305646</c:v>
                </c:pt>
                <c:pt idx="9">
                  <c:v>-80.934507613707666</c:v>
                </c:pt>
                <c:pt idx="10">
                  <c:v>-80.82158870372443</c:v>
                </c:pt>
                <c:pt idx="11">
                  <c:v>-80.715085376516043</c:v>
                </c:pt>
                <c:pt idx="12">
                  <c:v>-80.626558718054852</c:v>
                </c:pt>
                <c:pt idx="13">
                  <c:v>-80.525747904977266</c:v>
                </c:pt>
                <c:pt idx="14">
                  <c:v>-80.428767660435625</c:v>
                </c:pt>
                <c:pt idx="15">
                  <c:v>-80.34703780335326</c:v>
                </c:pt>
                <c:pt idx="16">
                  <c:v>-80.260785104717797</c:v>
                </c:pt>
                <c:pt idx="17">
                  <c:v>-80.195332360949365</c:v>
                </c:pt>
                <c:pt idx="18">
                  <c:v>-80.117418847936008</c:v>
                </c:pt>
                <c:pt idx="19">
                  <c:v>-80.037671255298577</c:v>
                </c:pt>
                <c:pt idx="20">
                  <c:v>-79.961743883497661</c:v>
                </c:pt>
                <c:pt idx="21">
                  <c:v>-79.892266126535418</c:v>
                </c:pt>
                <c:pt idx="22">
                  <c:v>-79.813844542362361</c:v>
                </c:pt>
                <c:pt idx="23">
                  <c:v>-79.75126100258683</c:v>
                </c:pt>
                <c:pt idx="24">
                  <c:v>-79.670336453419324</c:v>
                </c:pt>
                <c:pt idx="25">
                  <c:v>-79.585781665415354</c:v>
                </c:pt>
                <c:pt idx="26">
                  <c:v>-79.507146611234063</c:v>
                </c:pt>
                <c:pt idx="27">
                  <c:v>-79.436535987816583</c:v>
                </c:pt>
                <c:pt idx="28">
                  <c:v>-79.366313941178987</c:v>
                </c:pt>
                <c:pt idx="29">
                  <c:v>-79.306514527184433</c:v>
                </c:pt>
                <c:pt idx="30">
                  <c:v>-79.237550653348748</c:v>
                </c:pt>
                <c:pt idx="31">
                  <c:v>-79.169493691132033</c:v>
                </c:pt>
                <c:pt idx="32">
                  <c:v>-79.097630334679934</c:v>
                </c:pt>
                <c:pt idx="33">
                  <c:v>-79.031868297984346</c:v>
                </c:pt>
                <c:pt idx="34">
                  <c:v>-78.950802380102331</c:v>
                </c:pt>
                <c:pt idx="35">
                  <c:v>-78.886809761616263</c:v>
                </c:pt>
                <c:pt idx="36">
                  <c:v>-78.805634214436182</c:v>
                </c:pt>
                <c:pt idx="37">
                  <c:v>-78.743868386777805</c:v>
                </c:pt>
                <c:pt idx="38">
                  <c:v>-78.687166346072118</c:v>
                </c:pt>
                <c:pt idx="39">
                  <c:v>-78.616695230003216</c:v>
                </c:pt>
                <c:pt idx="40">
                  <c:v>-78.553398008694131</c:v>
                </c:pt>
                <c:pt idx="41">
                  <c:v>-78.485644073991736</c:v>
                </c:pt>
                <c:pt idx="42">
                  <c:v>-78.418472861709716</c:v>
                </c:pt>
                <c:pt idx="43">
                  <c:v>-78.355922468526586</c:v>
                </c:pt>
                <c:pt idx="44">
                  <c:v>-78.30640460529338</c:v>
                </c:pt>
                <c:pt idx="45">
                  <c:v>-78.237468985484711</c:v>
                </c:pt>
                <c:pt idx="46">
                  <c:v>-78.178942870109324</c:v>
                </c:pt>
                <c:pt idx="47">
                  <c:v>-78.115459434883562</c:v>
                </c:pt>
                <c:pt idx="48">
                  <c:v>-78.053243839407983</c:v>
                </c:pt>
                <c:pt idx="49">
                  <c:v>-77.989499789954763</c:v>
                </c:pt>
                <c:pt idx="50">
                  <c:v>-77.933734233204291</c:v>
                </c:pt>
                <c:pt idx="51">
                  <c:v>-77.873233618479929</c:v>
                </c:pt>
                <c:pt idx="52">
                  <c:v>-77.801003736503631</c:v>
                </c:pt>
                <c:pt idx="53">
                  <c:v>-77.746372158925098</c:v>
                </c:pt>
                <c:pt idx="54">
                  <c:v>-77.683092937341556</c:v>
                </c:pt>
                <c:pt idx="55">
                  <c:v>-77.624778864656406</c:v>
                </c:pt>
                <c:pt idx="56">
                  <c:v>-77.567084856717614</c:v>
                </c:pt>
                <c:pt idx="57">
                  <c:v>-77.518001559004659</c:v>
                </c:pt>
                <c:pt idx="58">
                  <c:v>-77.462828012575713</c:v>
                </c:pt>
                <c:pt idx="59">
                  <c:v>-77.410908027216351</c:v>
                </c:pt>
                <c:pt idx="60">
                  <c:v>-77.352963569210488</c:v>
                </c:pt>
                <c:pt idx="61">
                  <c:v>-77.294441003481708</c:v>
                </c:pt>
                <c:pt idx="62">
                  <c:v>-77.238406704704687</c:v>
                </c:pt>
                <c:pt idx="63">
                  <c:v>-77.172440974396181</c:v>
                </c:pt>
                <c:pt idx="64">
                  <c:v>-77.118454985957129</c:v>
                </c:pt>
                <c:pt idx="65">
                  <c:v>-77.056820392683093</c:v>
                </c:pt>
                <c:pt idx="66">
                  <c:v>-77.002040297792007</c:v>
                </c:pt>
                <c:pt idx="67">
                  <c:v>-76.946964734123796</c:v>
                </c:pt>
                <c:pt idx="68">
                  <c:v>-76.892393015248004</c:v>
                </c:pt>
                <c:pt idx="69">
                  <c:v>-76.835974642126587</c:v>
                </c:pt>
                <c:pt idx="70">
                  <c:v>-76.786289089531778</c:v>
                </c:pt>
                <c:pt idx="71">
                  <c:v>-76.742216727926319</c:v>
                </c:pt>
                <c:pt idx="72">
                  <c:v>-76.696360374415988</c:v>
                </c:pt>
                <c:pt idx="73">
                  <c:v>-76.651128028188651</c:v>
                </c:pt>
                <c:pt idx="74">
                  <c:v>-76.598483092654959</c:v>
                </c:pt>
                <c:pt idx="75">
                  <c:v>-76.556180892922598</c:v>
                </c:pt>
                <c:pt idx="76">
                  <c:v>-76.505848067514435</c:v>
                </c:pt>
                <c:pt idx="77">
                  <c:v>-76.465494982514087</c:v>
                </c:pt>
                <c:pt idx="78">
                  <c:v>-76.422461455248694</c:v>
                </c:pt>
                <c:pt idx="79">
                  <c:v>-76.377593627712798</c:v>
                </c:pt>
                <c:pt idx="80">
                  <c:v>-76.330593822698305</c:v>
                </c:pt>
                <c:pt idx="81">
                  <c:v>-76.281002210194018</c:v>
                </c:pt>
                <c:pt idx="82">
                  <c:v>-76.229664371794996</c:v>
                </c:pt>
                <c:pt idx="83">
                  <c:v>-76.180144172644319</c:v>
                </c:pt>
                <c:pt idx="84">
                  <c:v>-76.127059829613415</c:v>
                </c:pt>
                <c:pt idx="85">
                  <c:v>-76.087134916954042</c:v>
                </c:pt>
                <c:pt idx="86">
                  <c:v>-76.041198443112577</c:v>
                </c:pt>
                <c:pt idx="87">
                  <c:v>-76.003747235239189</c:v>
                </c:pt>
                <c:pt idx="88">
                  <c:v>-75.964820861501465</c:v>
                </c:pt>
                <c:pt idx="89">
                  <c:v>-75.912251312172103</c:v>
                </c:pt>
                <c:pt idx="90">
                  <c:v>-75.873813092946591</c:v>
                </c:pt>
                <c:pt idx="91">
                  <c:v>-75.823907493130065</c:v>
                </c:pt>
                <c:pt idx="92">
                  <c:v>-75.77935351491989</c:v>
                </c:pt>
                <c:pt idx="93">
                  <c:v>-75.740752769463327</c:v>
                </c:pt>
                <c:pt idx="94">
                  <c:v>-75.694942505324391</c:v>
                </c:pt>
                <c:pt idx="95">
                  <c:v>-75.653637014049991</c:v>
                </c:pt>
                <c:pt idx="96">
                  <c:v>-75.612341718539881</c:v>
                </c:pt>
                <c:pt idx="97">
                  <c:v>-75.557833096330199</c:v>
                </c:pt>
                <c:pt idx="98">
                  <c:v>-75.501929798236858</c:v>
                </c:pt>
                <c:pt idx="99">
                  <c:v>-75.454094487457496</c:v>
                </c:pt>
                <c:pt idx="100">
                  <c:v>-75.405512084348231</c:v>
                </c:pt>
                <c:pt idx="101">
                  <c:v>-75.361688737066075</c:v>
                </c:pt>
                <c:pt idx="102">
                  <c:v>-75.323125662386488</c:v>
                </c:pt>
                <c:pt idx="103">
                  <c:v>-75.28136269197212</c:v>
                </c:pt>
                <c:pt idx="104">
                  <c:v>-75.236499718650009</c:v>
                </c:pt>
                <c:pt idx="105">
                  <c:v>-75.199197462396015</c:v>
                </c:pt>
                <c:pt idx="106">
                  <c:v>-75.163687000456619</c:v>
                </c:pt>
                <c:pt idx="107">
                  <c:v>-75.11404691320466</c:v>
                </c:pt>
                <c:pt idx="108">
                  <c:v>-75.076834367396557</c:v>
                </c:pt>
                <c:pt idx="109">
                  <c:v>-75.036674425695196</c:v>
                </c:pt>
                <c:pt idx="110">
                  <c:v>-74.99158525496911</c:v>
                </c:pt>
                <c:pt idx="111">
                  <c:v>-74.951572567423966</c:v>
                </c:pt>
                <c:pt idx="112">
                  <c:v>-74.914917331999817</c:v>
                </c:pt>
                <c:pt idx="113">
                  <c:v>-74.873817981203231</c:v>
                </c:pt>
                <c:pt idx="114">
                  <c:v>-74.834569889301122</c:v>
                </c:pt>
                <c:pt idx="115">
                  <c:v>-74.789587310173232</c:v>
                </c:pt>
                <c:pt idx="116">
                  <c:v>-74.751155296017828</c:v>
                </c:pt>
                <c:pt idx="117">
                  <c:v>-74.711820177389612</c:v>
                </c:pt>
                <c:pt idx="118">
                  <c:v>-74.681931988606237</c:v>
                </c:pt>
                <c:pt idx="119">
                  <c:v>-74.64761003469809</c:v>
                </c:pt>
                <c:pt idx="120">
                  <c:v>-74.600300654334347</c:v>
                </c:pt>
                <c:pt idx="121">
                  <c:v>-74.558284329490277</c:v>
                </c:pt>
                <c:pt idx="122">
                  <c:v>-74.517190578676434</c:v>
                </c:pt>
                <c:pt idx="123">
                  <c:v>-74.474202893363568</c:v>
                </c:pt>
                <c:pt idx="124">
                  <c:v>-74.43072952321171</c:v>
                </c:pt>
                <c:pt idx="125">
                  <c:v>-74.395580556725292</c:v>
                </c:pt>
                <c:pt idx="126">
                  <c:v>-74.357172798846804</c:v>
                </c:pt>
                <c:pt idx="127">
                  <c:v>-74.318745821763812</c:v>
                </c:pt>
                <c:pt idx="128">
                  <c:v>-74.27752635479456</c:v>
                </c:pt>
                <c:pt idx="129">
                  <c:v>-74.237078095757823</c:v>
                </c:pt>
                <c:pt idx="130">
                  <c:v>-74.195262912521372</c:v>
                </c:pt>
                <c:pt idx="131">
                  <c:v>-74.152326512854955</c:v>
                </c:pt>
                <c:pt idx="132">
                  <c:v>-74.113952779129946</c:v>
                </c:pt>
                <c:pt idx="133">
                  <c:v>-74.077467901676044</c:v>
                </c:pt>
                <c:pt idx="134">
                  <c:v>-74.036993999508951</c:v>
                </c:pt>
                <c:pt idx="135">
                  <c:v>-73.991959259416262</c:v>
                </c:pt>
                <c:pt idx="136">
                  <c:v>-73.957342429984109</c:v>
                </c:pt>
                <c:pt idx="137">
                  <c:v>-73.926276770172635</c:v>
                </c:pt>
                <c:pt idx="138">
                  <c:v>-73.889438939588501</c:v>
                </c:pt>
                <c:pt idx="139">
                  <c:v>-73.850552502918958</c:v>
                </c:pt>
                <c:pt idx="140">
                  <c:v>-73.810045848265901</c:v>
                </c:pt>
                <c:pt idx="141">
                  <c:v>-73.774127375389483</c:v>
                </c:pt>
                <c:pt idx="142">
                  <c:v>-73.741616368522642</c:v>
                </c:pt>
                <c:pt idx="143">
                  <c:v>-73.700980130036911</c:v>
                </c:pt>
                <c:pt idx="144">
                  <c:v>-73.669716012212149</c:v>
                </c:pt>
                <c:pt idx="145">
                  <c:v>-73.633012468586955</c:v>
                </c:pt>
                <c:pt idx="146">
                  <c:v>-73.598154541481136</c:v>
                </c:pt>
                <c:pt idx="147">
                  <c:v>-73.561706669692455</c:v>
                </c:pt>
                <c:pt idx="148">
                  <c:v>-73.524285593201142</c:v>
                </c:pt>
                <c:pt idx="149">
                  <c:v>-73.488702966994353</c:v>
                </c:pt>
                <c:pt idx="150">
                  <c:v>-73.458281551802244</c:v>
                </c:pt>
                <c:pt idx="151">
                  <c:v>-73.427997512934652</c:v>
                </c:pt>
                <c:pt idx="152">
                  <c:v>-73.396599362873104</c:v>
                </c:pt>
                <c:pt idx="153">
                  <c:v>-73.368442647972898</c:v>
                </c:pt>
                <c:pt idx="154">
                  <c:v>-73.332381437062338</c:v>
                </c:pt>
                <c:pt idx="155">
                  <c:v>-73.304076149699583</c:v>
                </c:pt>
                <c:pt idx="156">
                  <c:v>-73.267820186106889</c:v>
                </c:pt>
                <c:pt idx="157">
                  <c:v>-73.224135398679664</c:v>
                </c:pt>
                <c:pt idx="158">
                  <c:v>-73.188374372197856</c:v>
                </c:pt>
                <c:pt idx="159">
                  <c:v>-73.158542166694318</c:v>
                </c:pt>
                <c:pt idx="160">
                  <c:v>-73.127039407916982</c:v>
                </c:pt>
                <c:pt idx="161">
                  <c:v>-73.087294732686672</c:v>
                </c:pt>
                <c:pt idx="162">
                  <c:v>-73.045997826708131</c:v>
                </c:pt>
                <c:pt idx="163">
                  <c:v>-73.006704657164647</c:v>
                </c:pt>
                <c:pt idx="164">
                  <c:v>-72.971192000921747</c:v>
                </c:pt>
                <c:pt idx="165">
                  <c:v>-72.933267281381205</c:v>
                </c:pt>
                <c:pt idx="166">
                  <c:v>-72.899770905182379</c:v>
                </c:pt>
                <c:pt idx="167">
                  <c:v>-72.872450925443133</c:v>
                </c:pt>
                <c:pt idx="168">
                  <c:v>-72.831258038149983</c:v>
                </c:pt>
                <c:pt idx="169">
                  <c:v>-72.792222767657947</c:v>
                </c:pt>
                <c:pt idx="170">
                  <c:v>-72.759358001761768</c:v>
                </c:pt>
                <c:pt idx="171">
                  <c:v>-72.723270838072523</c:v>
                </c:pt>
                <c:pt idx="172">
                  <c:v>-72.693875291515468</c:v>
                </c:pt>
                <c:pt idx="173">
                  <c:v>-72.654994895830882</c:v>
                </c:pt>
                <c:pt idx="174">
                  <c:v>-72.622959072700098</c:v>
                </c:pt>
                <c:pt idx="175">
                  <c:v>-72.583095676368586</c:v>
                </c:pt>
                <c:pt idx="176">
                  <c:v>-72.550241343465416</c:v>
                </c:pt>
                <c:pt idx="177">
                  <c:v>-72.517945949343968</c:v>
                </c:pt>
                <c:pt idx="178">
                  <c:v>-72.488128764420196</c:v>
                </c:pt>
                <c:pt idx="179">
                  <c:v>-72.455735204858655</c:v>
                </c:pt>
                <c:pt idx="180">
                  <c:v>-72.416572553963121</c:v>
                </c:pt>
                <c:pt idx="181">
                  <c:v>-72.381797257353668</c:v>
                </c:pt>
                <c:pt idx="182">
                  <c:v>-72.347625475272054</c:v>
                </c:pt>
                <c:pt idx="183">
                  <c:v>-72.31770313271727</c:v>
                </c:pt>
                <c:pt idx="184">
                  <c:v>-72.280747848579793</c:v>
                </c:pt>
                <c:pt idx="185">
                  <c:v>-72.247236358878268</c:v>
                </c:pt>
                <c:pt idx="186">
                  <c:v>-72.208472692252826</c:v>
                </c:pt>
                <c:pt idx="187">
                  <c:v>-72.17939122109405</c:v>
                </c:pt>
                <c:pt idx="188">
                  <c:v>-72.147968811555032</c:v>
                </c:pt>
                <c:pt idx="189">
                  <c:v>-72.108841491411042</c:v>
                </c:pt>
                <c:pt idx="190">
                  <c:v>-72.080014064151214</c:v>
                </c:pt>
                <c:pt idx="191">
                  <c:v>-72.046075570104222</c:v>
                </c:pt>
                <c:pt idx="192">
                  <c:v>-72.008955820384358</c:v>
                </c:pt>
                <c:pt idx="193">
                  <c:v>-71.978357573594096</c:v>
                </c:pt>
                <c:pt idx="194">
                  <c:v>-71.94799770845556</c:v>
                </c:pt>
                <c:pt idx="195">
                  <c:v>-71.917766142510317</c:v>
                </c:pt>
                <c:pt idx="196">
                  <c:v>-71.888614909972432</c:v>
                </c:pt>
                <c:pt idx="197">
                  <c:v>-71.852844691127984</c:v>
                </c:pt>
                <c:pt idx="198">
                  <c:v>-71.822096722170826</c:v>
                </c:pt>
                <c:pt idx="199">
                  <c:v>-71.790044141214466</c:v>
                </c:pt>
                <c:pt idx="200">
                  <c:v>-71.759487641254921</c:v>
                </c:pt>
                <c:pt idx="201">
                  <c:v>-71.728975038390985</c:v>
                </c:pt>
                <c:pt idx="202">
                  <c:v>-71.686624568796617</c:v>
                </c:pt>
                <c:pt idx="203">
                  <c:v>-71.655184287636601</c:v>
                </c:pt>
                <c:pt idx="204">
                  <c:v>-71.62561451091527</c:v>
                </c:pt>
                <c:pt idx="205">
                  <c:v>-71.599705584735659</c:v>
                </c:pt>
                <c:pt idx="206">
                  <c:v>-71.567812057915418</c:v>
                </c:pt>
                <c:pt idx="207">
                  <c:v>-71.533205698348155</c:v>
                </c:pt>
                <c:pt idx="208">
                  <c:v>-71.502420136470874</c:v>
                </c:pt>
                <c:pt idx="209">
                  <c:v>-71.469629339633855</c:v>
                </c:pt>
                <c:pt idx="210">
                  <c:v>-71.4334594713618</c:v>
                </c:pt>
                <c:pt idx="211">
                  <c:v>-71.404280144847277</c:v>
                </c:pt>
                <c:pt idx="212">
                  <c:v>-71.37178490628925</c:v>
                </c:pt>
                <c:pt idx="213">
                  <c:v>-71.343916824023154</c:v>
                </c:pt>
                <c:pt idx="214">
                  <c:v>-71.306392061059341</c:v>
                </c:pt>
                <c:pt idx="215">
                  <c:v>-71.269832028470049</c:v>
                </c:pt>
                <c:pt idx="216">
                  <c:v>-71.241241305062616</c:v>
                </c:pt>
                <c:pt idx="217">
                  <c:v>-71.213268658746429</c:v>
                </c:pt>
                <c:pt idx="218">
                  <c:v>-71.181338390292723</c:v>
                </c:pt>
                <c:pt idx="219">
                  <c:v>-71.149793841660085</c:v>
                </c:pt>
                <c:pt idx="220">
                  <c:v>-71.116969488583251</c:v>
                </c:pt>
                <c:pt idx="221">
                  <c:v>-71.082907531203915</c:v>
                </c:pt>
                <c:pt idx="222">
                  <c:v>-71.052893383994046</c:v>
                </c:pt>
                <c:pt idx="223">
                  <c:v>-71.020036344665442</c:v>
                </c:pt>
                <c:pt idx="224">
                  <c:v>-70.9813447378136</c:v>
                </c:pt>
                <c:pt idx="225">
                  <c:v>-70.943282804472886</c:v>
                </c:pt>
                <c:pt idx="226">
                  <c:v>-70.917213437892642</c:v>
                </c:pt>
                <c:pt idx="227">
                  <c:v>-70.885210932901131</c:v>
                </c:pt>
                <c:pt idx="228">
                  <c:v>-70.857938509912984</c:v>
                </c:pt>
                <c:pt idx="229">
                  <c:v>-70.820756101735284</c:v>
                </c:pt>
                <c:pt idx="230">
                  <c:v>-70.784997471563912</c:v>
                </c:pt>
                <c:pt idx="231">
                  <c:v>-70.754309554436091</c:v>
                </c:pt>
                <c:pt idx="232">
                  <c:v>-70.721997696678713</c:v>
                </c:pt>
                <c:pt idx="233">
                  <c:v>-70.688440982399783</c:v>
                </c:pt>
                <c:pt idx="234">
                  <c:v>-70.659480735956237</c:v>
                </c:pt>
                <c:pt idx="235">
                  <c:v>-70.624233218083148</c:v>
                </c:pt>
                <c:pt idx="236">
                  <c:v>-70.596251422126286</c:v>
                </c:pt>
                <c:pt idx="237">
                  <c:v>-70.56226222092279</c:v>
                </c:pt>
                <c:pt idx="238">
                  <c:v>-70.532868192691424</c:v>
                </c:pt>
                <c:pt idx="239">
                  <c:v>-70.501717169054828</c:v>
                </c:pt>
                <c:pt idx="240">
                  <c:v>-70.471646992174882</c:v>
                </c:pt>
                <c:pt idx="241">
                  <c:v>-70.444829023628088</c:v>
                </c:pt>
                <c:pt idx="242">
                  <c:v>-70.415311405302575</c:v>
                </c:pt>
                <c:pt idx="243">
                  <c:v>-70.382462042866024</c:v>
                </c:pt>
                <c:pt idx="244">
                  <c:v>-70.352955976410499</c:v>
                </c:pt>
                <c:pt idx="245">
                  <c:v>-70.326491749315934</c:v>
                </c:pt>
                <c:pt idx="246">
                  <c:v>-70.294307620702241</c:v>
                </c:pt>
                <c:pt idx="247">
                  <c:v>-70.26638174270559</c:v>
                </c:pt>
                <c:pt idx="248">
                  <c:v>-70.231928510037562</c:v>
                </c:pt>
                <c:pt idx="249">
                  <c:v>-70.202454876147655</c:v>
                </c:pt>
                <c:pt idx="250">
                  <c:v>-70.170550835575824</c:v>
                </c:pt>
                <c:pt idx="251">
                  <c:v>-70.133503316947454</c:v>
                </c:pt>
                <c:pt idx="252">
                  <c:v>-70.10803018074283</c:v>
                </c:pt>
                <c:pt idx="253">
                  <c:v>-70.080120590312134</c:v>
                </c:pt>
                <c:pt idx="254">
                  <c:v>-70.047651380606126</c:v>
                </c:pt>
                <c:pt idx="255">
                  <c:v>-70.014189954852455</c:v>
                </c:pt>
                <c:pt idx="256">
                  <c:v>-69.990352293984529</c:v>
                </c:pt>
                <c:pt idx="257">
                  <c:v>-69.961329810315462</c:v>
                </c:pt>
                <c:pt idx="258">
                  <c:v>-69.923689578594164</c:v>
                </c:pt>
                <c:pt idx="259">
                  <c:v>-69.895294775705707</c:v>
                </c:pt>
                <c:pt idx="260">
                  <c:v>-69.865841287068676</c:v>
                </c:pt>
                <c:pt idx="261">
                  <c:v>-69.830858971963764</c:v>
                </c:pt>
                <c:pt idx="262">
                  <c:v>-69.801106832288397</c:v>
                </c:pt>
                <c:pt idx="263">
                  <c:v>-69.771482742951392</c:v>
                </c:pt>
                <c:pt idx="264">
                  <c:v>-69.738946430275192</c:v>
                </c:pt>
                <c:pt idx="265">
                  <c:v>-69.715904434150175</c:v>
                </c:pt>
                <c:pt idx="266">
                  <c:v>-69.68650451460357</c:v>
                </c:pt>
                <c:pt idx="267">
                  <c:v>-69.656572363403555</c:v>
                </c:pt>
                <c:pt idx="268">
                  <c:v>-69.622546492496966</c:v>
                </c:pt>
                <c:pt idx="269">
                  <c:v>-69.585563907842428</c:v>
                </c:pt>
                <c:pt idx="270">
                  <c:v>-69.550131001133536</c:v>
                </c:pt>
                <c:pt idx="271">
                  <c:v>-69.522277629984131</c:v>
                </c:pt>
                <c:pt idx="272">
                  <c:v>-69.488485919637682</c:v>
                </c:pt>
                <c:pt idx="273">
                  <c:v>-69.460345299621011</c:v>
                </c:pt>
                <c:pt idx="274">
                  <c:v>-69.424914499235371</c:v>
                </c:pt>
                <c:pt idx="275">
                  <c:v>-69.39280536625246</c:v>
                </c:pt>
                <c:pt idx="276">
                  <c:v>-69.362808629542798</c:v>
                </c:pt>
                <c:pt idx="277">
                  <c:v>-69.333905164426383</c:v>
                </c:pt>
                <c:pt idx="278">
                  <c:v>-69.304813791727341</c:v>
                </c:pt>
                <c:pt idx="279">
                  <c:v>-69.271971917590207</c:v>
                </c:pt>
                <c:pt idx="280">
                  <c:v>-69.241875424959701</c:v>
                </c:pt>
                <c:pt idx="281">
                  <c:v>-69.204756588134757</c:v>
                </c:pt>
                <c:pt idx="282">
                  <c:v>-69.179160875212133</c:v>
                </c:pt>
                <c:pt idx="283">
                  <c:v>-69.147049447845234</c:v>
                </c:pt>
                <c:pt idx="284">
                  <c:v>-69.108961850914682</c:v>
                </c:pt>
                <c:pt idx="285">
                  <c:v>-69.078153215351236</c:v>
                </c:pt>
                <c:pt idx="286">
                  <c:v>-69.050015936843735</c:v>
                </c:pt>
                <c:pt idx="287">
                  <c:v>-69.013938176509555</c:v>
                </c:pt>
                <c:pt idx="288">
                  <c:v>-68.984742417050938</c:v>
                </c:pt>
                <c:pt idx="289">
                  <c:v>-68.958236720360333</c:v>
                </c:pt>
                <c:pt idx="290">
                  <c:v>-68.92693220049631</c:v>
                </c:pt>
                <c:pt idx="291">
                  <c:v>-68.895577837954278</c:v>
                </c:pt>
                <c:pt idx="292">
                  <c:v>-68.862794179048578</c:v>
                </c:pt>
                <c:pt idx="293">
                  <c:v>-68.836206174317795</c:v>
                </c:pt>
                <c:pt idx="294">
                  <c:v>-68.803976614927564</c:v>
                </c:pt>
                <c:pt idx="295">
                  <c:v>-68.77622216756906</c:v>
                </c:pt>
                <c:pt idx="296">
                  <c:v>-68.741738373855682</c:v>
                </c:pt>
                <c:pt idx="297">
                  <c:v>-68.711825458547693</c:v>
                </c:pt>
                <c:pt idx="298">
                  <c:v>-68.67918372932364</c:v>
                </c:pt>
                <c:pt idx="299">
                  <c:v>-68.64849070224065</c:v>
                </c:pt>
                <c:pt idx="300">
                  <c:v>-68.616509483448496</c:v>
                </c:pt>
                <c:pt idx="301">
                  <c:v>-68.584964915100443</c:v>
                </c:pt>
                <c:pt idx="302">
                  <c:v>-68.554023443859705</c:v>
                </c:pt>
                <c:pt idx="303">
                  <c:v>-68.518969456840097</c:v>
                </c:pt>
                <c:pt idx="304">
                  <c:v>-68.488151304210078</c:v>
                </c:pt>
                <c:pt idx="305">
                  <c:v>-68.456190050064606</c:v>
                </c:pt>
                <c:pt idx="306">
                  <c:v>-68.42478650586591</c:v>
                </c:pt>
                <c:pt idx="307">
                  <c:v>-68.397011891315941</c:v>
                </c:pt>
                <c:pt idx="308">
                  <c:v>-68.368927322312516</c:v>
                </c:pt>
                <c:pt idx="309">
                  <c:v>-68.338197576942363</c:v>
                </c:pt>
                <c:pt idx="310">
                  <c:v>-68.307583981983683</c:v>
                </c:pt>
                <c:pt idx="311">
                  <c:v>-68.275250912537075</c:v>
                </c:pt>
                <c:pt idx="312">
                  <c:v>-68.243145144703163</c:v>
                </c:pt>
                <c:pt idx="313">
                  <c:v>-68.211724472016982</c:v>
                </c:pt>
                <c:pt idx="314">
                  <c:v>-68.184303244598738</c:v>
                </c:pt>
                <c:pt idx="315">
                  <c:v>-68.153490882563887</c:v>
                </c:pt>
                <c:pt idx="316">
                  <c:v>-68.124398228697473</c:v>
                </c:pt>
                <c:pt idx="317">
                  <c:v>-68.095330801137777</c:v>
                </c:pt>
                <c:pt idx="318">
                  <c:v>-68.065700144680392</c:v>
                </c:pt>
                <c:pt idx="319">
                  <c:v>-68.035197080949573</c:v>
                </c:pt>
                <c:pt idx="320">
                  <c:v>-68.008890217584423</c:v>
                </c:pt>
                <c:pt idx="321">
                  <c:v>-67.978892410683443</c:v>
                </c:pt>
                <c:pt idx="322">
                  <c:v>-67.953074729719006</c:v>
                </c:pt>
                <c:pt idx="323">
                  <c:v>-67.917078194013982</c:v>
                </c:pt>
                <c:pt idx="324">
                  <c:v>-67.892087795295623</c:v>
                </c:pt>
                <c:pt idx="325">
                  <c:v>-67.861213717967672</c:v>
                </c:pt>
                <c:pt idx="326">
                  <c:v>-67.833378483940066</c:v>
                </c:pt>
                <c:pt idx="327">
                  <c:v>-67.800421612820458</c:v>
                </c:pt>
                <c:pt idx="328">
                  <c:v>-67.772047891430745</c:v>
                </c:pt>
                <c:pt idx="329">
                  <c:v>-67.74519376039953</c:v>
                </c:pt>
                <c:pt idx="330">
                  <c:v>-67.712705314211817</c:v>
                </c:pt>
                <c:pt idx="331">
                  <c:v>-67.679913471445403</c:v>
                </c:pt>
                <c:pt idx="332">
                  <c:v>-67.649079112894754</c:v>
                </c:pt>
                <c:pt idx="333">
                  <c:v>-67.620378093775784</c:v>
                </c:pt>
                <c:pt idx="334">
                  <c:v>-67.590342081637672</c:v>
                </c:pt>
                <c:pt idx="335">
                  <c:v>-67.566136026863987</c:v>
                </c:pt>
                <c:pt idx="336">
                  <c:v>-67.532555933252368</c:v>
                </c:pt>
                <c:pt idx="337">
                  <c:v>-67.506347054114713</c:v>
                </c:pt>
                <c:pt idx="338">
                  <c:v>-67.479028317981331</c:v>
                </c:pt>
                <c:pt idx="339">
                  <c:v>-67.445239108909746</c:v>
                </c:pt>
                <c:pt idx="340">
                  <c:v>-67.413727136410756</c:v>
                </c:pt>
                <c:pt idx="341">
                  <c:v>-67.384510960888065</c:v>
                </c:pt>
                <c:pt idx="342">
                  <c:v>-67.357078245018613</c:v>
                </c:pt>
                <c:pt idx="343">
                  <c:v>-67.319270361682371</c:v>
                </c:pt>
                <c:pt idx="344">
                  <c:v>-67.289486542848579</c:v>
                </c:pt>
                <c:pt idx="345">
                  <c:v>-67.24981994717993</c:v>
                </c:pt>
                <c:pt idx="346">
                  <c:v>-67.22176279148772</c:v>
                </c:pt>
                <c:pt idx="347">
                  <c:v>-67.191745114584165</c:v>
                </c:pt>
                <c:pt idx="348">
                  <c:v>-67.160482339289558</c:v>
                </c:pt>
                <c:pt idx="349">
                  <c:v>-67.126303279146242</c:v>
                </c:pt>
                <c:pt idx="350">
                  <c:v>-67.095220757501693</c:v>
                </c:pt>
                <c:pt idx="351">
                  <c:v>-67.064813691907005</c:v>
                </c:pt>
                <c:pt idx="352">
                  <c:v>-67.027044403882144</c:v>
                </c:pt>
                <c:pt idx="353">
                  <c:v>-66.996209611980447</c:v>
                </c:pt>
                <c:pt idx="354">
                  <c:v>-66.964982687512119</c:v>
                </c:pt>
                <c:pt idx="355">
                  <c:v>-66.930627700171883</c:v>
                </c:pt>
                <c:pt idx="356">
                  <c:v>-66.899819051244691</c:v>
                </c:pt>
                <c:pt idx="357">
                  <c:v>-66.867742121643971</c:v>
                </c:pt>
                <c:pt idx="358">
                  <c:v>-66.839804834936047</c:v>
                </c:pt>
                <c:pt idx="359">
                  <c:v>-66.811378507906511</c:v>
                </c:pt>
                <c:pt idx="360">
                  <c:v>-66.778913853763626</c:v>
                </c:pt>
                <c:pt idx="361">
                  <c:v>-66.747509460077566</c:v>
                </c:pt>
                <c:pt idx="362">
                  <c:v>-66.717820696624216</c:v>
                </c:pt>
                <c:pt idx="363">
                  <c:v>-66.688133939421604</c:v>
                </c:pt>
                <c:pt idx="364">
                  <c:v>-66.648595466009496</c:v>
                </c:pt>
                <c:pt idx="365">
                  <c:v>-66.619853391483147</c:v>
                </c:pt>
                <c:pt idx="366">
                  <c:v>-66.590481003805621</c:v>
                </c:pt>
                <c:pt idx="367">
                  <c:v>-66.560229075911835</c:v>
                </c:pt>
                <c:pt idx="368">
                  <c:v>-66.526482198394874</c:v>
                </c:pt>
                <c:pt idx="369">
                  <c:v>-66.500114662406276</c:v>
                </c:pt>
                <c:pt idx="370">
                  <c:v>-66.467514946831656</c:v>
                </c:pt>
                <c:pt idx="371">
                  <c:v>-66.434179613063208</c:v>
                </c:pt>
                <c:pt idx="372">
                  <c:v>-66.405786800187471</c:v>
                </c:pt>
                <c:pt idx="373">
                  <c:v>-66.372044099538243</c:v>
                </c:pt>
                <c:pt idx="374">
                  <c:v>-66.338272227650464</c:v>
                </c:pt>
                <c:pt idx="375">
                  <c:v>-66.310146587952403</c:v>
                </c:pt>
                <c:pt idx="376">
                  <c:v>-66.269300866068107</c:v>
                </c:pt>
                <c:pt idx="377">
                  <c:v>-66.244396690383184</c:v>
                </c:pt>
                <c:pt idx="378">
                  <c:v>-66.209961946597758</c:v>
                </c:pt>
                <c:pt idx="379">
                  <c:v>-66.184718314065208</c:v>
                </c:pt>
                <c:pt idx="380">
                  <c:v>-66.152748935027333</c:v>
                </c:pt>
                <c:pt idx="381">
                  <c:v>-66.124140983483571</c:v>
                </c:pt>
                <c:pt idx="382">
                  <c:v>-66.093584911814247</c:v>
                </c:pt>
                <c:pt idx="383">
                  <c:v>-66.062810129535094</c:v>
                </c:pt>
                <c:pt idx="384">
                  <c:v>-66.034570161405355</c:v>
                </c:pt>
                <c:pt idx="385">
                  <c:v>-66.007582291270552</c:v>
                </c:pt>
                <c:pt idx="386">
                  <c:v>-65.980119635804087</c:v>
                </c:pt>
                <c:pt idx="387">
                  <c:v>-65.949603143410371</c:v>
                </c:pt>
                <c:pt idx="388">
                  <c:v>-65.923141663676347</c:v>
                </c:pt>
                <c:pt idx="389">
                  <c:v>-65.885334177219463</c:v>
                </c:pt>
                <c:pt idx="390">
                  <c:v>-65.856258860486506</c:v>
                </c:pt>
                <c:pt idx="391">
                  <c:v>-65.81930222319302</c:v>
                </c:pt>
                <c:pt idx="392">
                  <c:v>-65.78545895207732</c:v>
                </c:pt>
                <c:pt idx="393">
                  <c:v>-65.757269961398322</c:v>
                </c:pt>
                <c:pt idx="394">
                  <c:v>-65.72627002184187</c:v>
                </c:pt>
                <c:pt idx="395">
                  <c:v>-65.696502513362958</c:v>
                </c:pt>
                <c:pt idx="396">
                  <c:v>-65.663706832620164</c:v>
                </c:pt>
                <c:pt idx="397">
                  <c:v>-65.634370118029835</c:v>
                </c:pt>
                <c:pt idx="398">
                  <c:v>-65.603162405411425</c:v>
                </c:pt>
                <c:pt idx="399">
                  <c:v>-65.571395122673678</c:v>
                </c:pt>
                <c:pt idx="400">
                  <c:v>-65.544222144562085</c:v>
                </c:pt>
                <c:pt idx="401">
                  <c:v>-65.512782441416306</c:v>
                </c:pt>
                <c:pt idx="402">
                  <c:v>-65.479968227212012</c:v>
                </c:pt>
                <c:pt idx="403">
                  <c:v>-65.451534944353043</c:v>
                </c:pt>
                <c:pt idx="404">
                  <c:v>-65.415184704973782</c:v>
                </c:pt>
                <c:pt idx="405">
                  <c:v>-65.378710218545422</c:v>
                </c:pt>
                <c:pt idx="406">
                  <c:v>-65.346412274660722</c:v>
                </c:pt>
                <c:pt idx="407">
                  <c:v>-65.308520249427175</c:v>
                </c:pt>
                <c:pt idx="408">
                  <c:v>-65.279555067013874</c:v>
                </c:pt>
                <c:pt idx="409">
                  <c:v>-65.244887736288618</c:v>
                </c:pt>
                <c:pt idx="410">
                  <c:v>-65.214952196224857</c:v>
                </c:pt>
                <c:pt idx="411">
                  <c:v>-65.182140471954924</c:v>
                </c:pt>
                <c:pt idx="412">
                  <c:v>-65.141783003890851</c:v>
                </c:pt>
                <c:pt idx="413">
                  <c:v>-65.1070165621027</c:v>
                </c:pt>
                <c:pt idx="414">
                  <c:v>-65.075262278567195</c:v>
                </c:pt>
                <c:pt idx="415">
                  <c:v>-65.037925009525438</c:v>
                </c:pt>
                <c:pt idx="416">
                  <c:v>-65.003792632864958</c:v>
                </c:pt>
                <c:pt idx="417">
                  <c:v>-64.968069483748096</c:v>
                </c:pt>
                <c:pt idx="418">
                  <c:v>-64.938298508381592</c:v>
                </c:pt>
                <c:pt idx="419">
                  <c:v>-64.899476545555302</c:v>
                </c:pt>
                <c:pt idx="420">
                  <c:v>-64.864247165394886</c:v>
                </c:pt>
                <c:pt idx="421">
                  <c:v>-64.828519985470322</c:v>
                </c:pt>
                <c:pt idx="422">
                  <c:v>-64.799339647503629</c:v>
                </c:pt>
                <c:pt idx="423">
                  <c:v>-64.765523142443826</c:v>
                </c:pt>
                <c:pt idx="424">
                  <c:v>-64.729660790833819</c:v>
                </c:pt>
                <c:pt idx="425">
                  <c:v>-64.696909149564334</c:v>
                </c:pt>
                <c:pt idx="426">
                  <c:v>-64.659250201890472</c:v>
                </c:pt>
                <c:pt idx="427">
                  <c:v>-64.628473222335842</c:v>
                </c:pt>
                <c:pt idx="428">
                  <c:v>-64.600108960219572</c:v>
                </c:pt>
                <c:pt idx="429">
                  <c:v>-64.564558238925585</c:v>
                </c:pt>
                <c:pt idx="430">
                  <c:v>-64.530033325804851</c:v>
                </c:pt>
                <c:pt idx="431">
                  <c:v>-64.495780856032269</c:v>
                </c:pt>
                <c:pt idx="432">
                  <c:v>-64.459878743248737</c:v>
                </c:pt>
                <c:pt idx="433">
                  <c:v>-64.42486109147471</c:v>
                </c:pt>
                <c:pt idx="434">
                  <c:v>-64.385202059223573</c:v>
                </c:pt>
                <c:pt idx="435">
                  <c:v>-64.351355933946707</c:v>
                </c:pt>
                <c:pt idx="436">
                  <c:v>-64.314994049431604</c:v>
                </c:pt>
                <c:pt idx="437">
                  <c:v>-64.279823978972587</c:v>
                </c:pt>
                <c:pt idx="438">
                  <c:v>-64.244623204420719</c:v>
                </c:pt>
                <c:pt idx="439">
                  <c:v>-64.215247524707635</c:v>
                </c:pt>
                <c:pt idx="440">
                  <c:v>-64.176797594896172</c:v>
                </c:pt>
                <c:pt idx="441">
                  <c:v>-64.142512170826194</c:v>
                </c:pt>
                <c:pt idx="442">
                  <c:v>-64.113333706578487</c:v>
                </c:pt>
                <c:pt idx="443">
                  <c:v>-64.077621339306958</c:v>
                </c:pt>
                <c:pt idx="444">
                  <c:v>-64.046806153617467</c:v>
                </c:pt>
                <c:pt idx="445">
                  <c:v>-64.012633686051771</c:v>
                </c:pt>
                <c:pt idx="446">
                  <c:v>-63.976599619285523</c:v>
                </c:pt>
                <c:pt idx="447">
                  <c:v>-63.941509647828752</c:v>
                </c:pt>
                <c:pt idx="448">
                  <c:v>-63.907085380019012</c:v>
                </c:pt>
                <c:pt idx="449">
                  <c:v>-63.872363275287825</c:v>
                </c:pt>
                <c:pt idx="450">
                  <c:v>-63.840162478088956</c:v>
                </c:pt>
                <c:pt idx="451">
                  <c:v>-63.803274180062047</c:v>
                </c:pt>
                <c:pt idx="452">
                  <c:v>-63.767043665778729</c:v>
                </c:pt>
                <c:pt idx="453">
                  <c:v>-63.733795355751028</c:v>
                </c:pt>
                <c:pt idx="454">
                  <c:v>-63.705406007330936</c:v>
                </c:pt>
                <c:pt idx="455">
                  <c:v>-63.675178239485916</c:v>
                </c:pt>
                <c:pt idx="456">
                  <c:v>-63.641872738022357</c:v>
                </c:pt>
                <c:pt idx="457">
                  <c:v>-63.604877129626303</c:v>
                </c:pt>
                <c:pt idx="458">
                  <c:v>-63.572379283790255</c:v>
                </c:pt>
                <c:pt idx="459">
                  <c:v>-63.538623231600141</c:v>
                </c:pt>
                <c:pt idx="460">
                  <c:v>-63.501095154735935</c:v>
                </c:pt>
                <c:pt idx="461">
                  <c:v>-63.459880318290956</c:v>
                </c:pt>
                <c:pt idx="462">
                  <c:v>-63.422024117573997</c:v>
                </c:pt>
                <c:pt idx="463">
                  <c:v>-63.391149177960301</c:v>
                </c:pt>
                <c:pt idx="464">
                  <c:v>-63.354462557147087</c:v>
                </c:pt>
                <c:pt idx="465">
                  <c:v>-63.317613644232509</c:v>
                </c:pt>
                <c:pt idx="466">
                  <c:v>-63.28160858802822</c:v>
                </c:pt>
                <c:pt idx="467">
                  <c:v>-63.24459049144842</c:v>
                </c:pt>
                <c:pt idx="468">
                  <c:v>-63.208728208473019</c:v>
                </c:pt>
                <c:pt idx="469">
                  <c:v>-63.173585961373121</c:v>
                </c:pt>
                <c:pt idx="470">
                  <c:v>-63.134107270781811</c:v>
                </c:pt>
                <c:pt idx="471">
                  <c:v>-63.100780475690925</c:v>
                </c:pt>
                <c:pt idx="472">
                  <c:v>-63.064891588545095</c:v>
                </c:pt>
                <c:pt idx="473">
                  <c:v>-63.032488413700449</c:v>
                </c:pt>
                <c:pt idx="474">
                  <c:v>-63.001814818310351</c:v>
                </c:pt>
                <c:pt idx="475">
                  <c:v>-62.968173613832221</c:v>
                </c:pt>
                <c:pt idx="476">
                  <c:v>-62.941115700794455</c:v>
                </c:pt>
                <c:pt idx="477">
                  <c:v>-62.905859680865206</c:v>
                </c:pt>
                <c:pt idx="478">
                  <c:v>-62.868453916390351</c:v>
                </c:pt>
                <c:pt idx="479">
                  <c:v>-62.829782166549492</c:v>
                </c:pt>
                <c:pt idx="480">
                  <c:v>-62.797028858977171</c:v>
                </c:pt>
                <c:pt idx="481">
                  <c:v>-62.758315237133246</c:v>
                </c:pt>
                <c:pt idx="482">
                  <c:v>-62.720602783055142</c:v>
                </c:pt>
                <c:pt idx="483">
                  <c:v>-62.684777243034461</c:v>
                </c:pt>
                <c:pt idx="484">
                  <c:v>-62.646847175530567</c:v>
                </c:pt>
                <c:pt idx="485">
                  <c:v>-62.614633371382297</c:v>
                </c:pt>
                <c:pt idx="486">
                  <c:v>-62.572804939237344</c:v>
                </c:pt>
                <c:pt idx="487">
                  <c:v>-62.535319110416268</c:v>
                </c:pt>
                <c:pt idx="488">
                  <c:v>-62.500090055896649</c:v>
                </c:pt>
                <c:pt idx="489">
                  <c:v>-62.459764103261548</c:v>
                </c:pt>
                <c:pt idx="490">
                  <c:v>-62.424516445510889</c:v>
                </c:pt>
                <c:pt idx="491">
                  <c:v>-62.390597851413077</c:v>
                </c:pt>
                <c:pt idx="492">
                  <c:v>-62.346137417183598</c:v>
                </c:pt>
                <c:pt idx="493">
                  <c:v>-62.307817648939803</c:v>
                </c:pt>
                <c:pt idx="494">
                  <c:v>-62.271431660548828</c:v>
                </c:pt>
                <c:pt idx="495">
                  <c:v>-62.23994744182653</c:v>
                </c:pt>
                <c:pt idx="496">
                  <c:v>-62.201476479386727</c:v>
                </c:pt>
                <c:pt idx="497">
                  <c:v>-62.164240266942414</c:v>
                </c:pt>
                <c:pt idx="498">
                  <c:v>-62.125165054303835</c:v>
                </c:pt>
                <c:pt idx="499">
                  <c:v>-62.090710686531153</c:v>
                </c:pt>
                <c:pt idx="500">
                  <c:v>-62.052559623223843</c:v>
                </c:pt>
                <c:pt idx="501">
                  <c:v>-62.013342444661518</c:v>
                </c:pt>
                <c:pt idx="502">
                  <c:v>-61.977072293128288</c:v>
                </c:pt>
                <c:pt idx="503">
                  <c:v>-61.941070070721509</c:v>
                </c:pt>
                <c:pt idx="504">
                  <c:v>-61.912397576493774</c:v>
                </c:pt>
                <c:pt idx="505">
                  <c:v>-61.875022927081204</c:v>
                </c:pt>
                <c:pt idx="506">
                  <c:v>-61.833478155211338</c:v>
                </c:pt>
                <c:pt idx="507">
                  <c:v>-61.786227644507235</c:v>
                </c:pt>
                <c:pt idx="508">
                  <c:v>-61.749127542600448</c:v>
                </c:pt>
                <c:pt idx="509">
                  <c:v>-61.714338929898403</c:v>
                </c:pt>
                <c:pt idx="510">
                  <c:v>-61.673674735245058</c:v>
                </c:pt>
                <c:pt idx="511">
                  <c:v>-61.639028547103976</c:v>
                </c:pt>
                <c:pt idx="512">
                  <c:v>-61.598068977506969</c:v>
                </c:pt>
                <c:pt idx="513">
                  <c:v>-61.558035739131299</c:v>
                </c:pt>
                <c:pt idx="514">
                  <c:v>-61.520147025289404</c:v>
                </c:pt>
                <c:pt idx="515">
                  <c:v>-61.480302516583905</c:v>
                </c:pt>
                <c:pt idx="516">
                  <c:v>-61.442604319610609</c:v>
                </c:pt>
                <c:pt idx="517">
                  <c:v>-61.410650305861083</c:v>
                </c:pt>
                <c:pt idx="518">
                  <c:v>-61.369568732398733</c:v>
                </c:pt>
                <c:pt idx="519">
                  <c:v>-61.33800744488407</c:v>
                </c:pt>
                <c:pt idx="520">
                  <c:v>-61.303637391192879</c:v>
                </c:pt>
                <c:pt idx="521">
                  <c:v>-61.260437640313924</c:v>
                </c:pt>
                <c:pt idx="522">
                  <c:v>-61.224285311182612</c:v>
                </c:pt>
                <c:pt idx="523">
                  <c:v>-61.180808649922795</c:v>
                </c:pt>
                <c:pt idx="524">
                  <c:v>-61.14297878184496</c:v>
                </c:pt>
                <c:pt idx="525">
                  <c:v>-61.101385578232779</c:v>
                </c:pt>
                <c:pt idx="526">
                  <c:v>-61.061526114428474</c:v>
                </c:pt>
                <c:pt idx="527">
                  <c:v>-61.024931933423062</c:v>
                </c:pt>
                <c:pt idx="528">
                  <c:v>-60.984545216409003</c:v>
                </c:pt>
                <c:pt idx="529">
                  <c:v>-60.948704469223983</c:v>
                </c:pt>
                <c:pt idx="530">
                  <c:v>-60.904305175899111</c:v>
                </c:pt>
                <c:pt idx="531">
                  <c:v>-60.870216743803667</c:v>
                </c:pt>
                <c:pt idx="532">
                  <c:v>-60.82603038143202</c:v>
                </c:pt>
                <c:pt idx="533">
                  <c:v>-60.783672495522637</c:v>
                </c:pt>
                <c:pt idx="534">
                  <c:v>-60.740416923757238</c:v>
                </c:pt>
                <c:pt idx="535">
                  <c:v>-60.69836883054549</c:v>
                </c:pt>
                <c:pt idx="536">
                  <c:v>-60.654665207885827</c:v>
                </c:pt>
                <c:pt idx="537">
                  <c:v>-60.620515092518659</c:v>
                </c:pt>
                <c:pt idx="538">
                  <c:v>-60.583391319682121</c:v>
                </c:pt>
                <c:pt idx="539">
                  <c:v>-60.548501862457115</c:v>
                </c:pt>
                <c:pt idx="540">
                  <c:v>-60.510102330408216</c:v>
                </c:pt>
                <c:pt idx="541">
                  <c:v>-60.47445559167511</c:v>
                </c:pt>
                <c:pt idx="542">
                  <c:v>-60.438305670612436</c:v>
                </c:pt>
                <c:pt idx="543">
                  <c:v>-60.401271675890996</c:v>
                </c:pt>
                <c:pt idx="544">
                  <c:v>-60.358162783650911</c:v>
                </c:pt>
                <c:pt idx="545">
                  <c:v>-60.321601973708667</c:v>
                </c:pt>
                <c:pt idx="546">
                  <c:v>-60.285635435438905</c:v>
                </c:pt>
                <c:pt idx="547">
                  <c:v>-60.246895018666521</c:v>
                </c:pt>
                <c:pt idx="548">
                  <c:v>-60.206516766308695</c:v>
                </c:pt>
                <c:pt idx="549">
                  <c:v>-60.165128941985159</c:v>
                </c:pt>
                <c:pt idx="550">
                  <c:v>-60.129516693603406</c:v>
                </c:pt>
                <c:pt idx="551">
                  <c:v>-60.091426415962388</c:v>
                </c:pt>
                <c:pt idx="552">
                  <c:v>-60.045004588318832</c:v>
                </c:pt>
                <c:pt idx="553">
                  <c:v>-60.005434001669087</c:v>
                </c:pt>
                <c:pt idx="554">
                  <c:v>-59.965885400729817</c:v>
                </c:pt>
                <c:pt idx="555">
                  <c:v>-59.925091376950178</c:v>
                </c:pt>
                <c:pt idx="556">
                  <c:v>-59.887170685330659</c:v>
                </c:pt>
                <c:pt idx="557">
                  <c:v>-59.841510193155855</c:v>
                </c:pt>
                <c:pt idx="558">
                  <c:v>-59.798339497616624</c:v>
                </c:pt>
                <c:pt idx="559">
                  <c:v>-59.764425345565371</c:v>
                </c:pt>
                <c:pt idx="560">
                  <c:v>-59.715307721559611</c:v>
                </c:pt>
                <c:pt idx="561">
                  <c:v>-59.679549711760004</c:v>
                </c:pt>
                <c:pt idx="562">
                  <c:v>-59.637182385061479</c:v>
                </c:pt>
                <c:pt idx="563">
                  <c:v>-59.604868233138205</c:v>
                </c:pt>
                <c:pt idx="564">
                  <c:v>-59.566238070384713</c:v>
                </c:pt>
                <c:pt idx="565">
                  <c:v>-59.529013538806268</c:v>
                </c:pt>
                <c:pt idx="566">
                  <c:v>-59.489430814478098</c:v>
                </c:pt>
                <c:pt idx="567">
                  <c:v>-59.441958508880703</c:v>
                </c:pt>
                <c:pt idx="568">
                  <c:v>-59.402913262680116</c:v>
                </c:pt>
                <c:pt idx="569">
                  <c:v>-59.365681850196879</c:v>
                </c:pt>
                <c:pt idx="570">
                  <c:v>-59.31833197841857</c:v>
                </c:pt>
                <c:pt idx="571">
                  <c:v>-59.272950991721174</c:v>
                </c:pt>
                <c:pt idx="572">
                  <c:v>-59.237108976184004</c:v>
                </c:pt>
                <c:pt idx="573">
                  <c:v>-59.190736019340392</c:v>
                </c:pt>
                <c:pt idx="574">
                  <c:v>-59.147296872167601</c:v>
                </c:pt>
                <c:pt idx="575">
                  <c:v>-59.106532500106098</c:v>
                </c:pt>
                <c:pt idx="576">
                  <c:v>-59.07606234149749</c:v>
                </c:pt>
                <c:pt idx="577">
                  <c:v>-59.02954621468561</c:v>
                </c:pt>
                <c:pt idx="578">
                  <c:v>-58.993131980232491</c:v>
                </c:pt>
                <c:pt idx="579">
                  <c:v>-58.946875845576201</c:v>
                </c:pt>
                <c:pt idx="580">
                  <c:v>-58.897010620042039</c:v>
                </c:pt>
                <c:pt idx="581">
                  <c:v>-58.850240404983296</c:v>
                </c:pt>
                <c:pt idx="582">
                  <c:v>-58.811193422758734</c:v>
                </c:pt>
                <c:pt idx="583">
                  <c:v>-58.754747701708908</c:v>
                </c:pt>
                <c:pt idx="584">
                  <c:v>-58.714186464874572</c:v>
                </c:pt>
                <c:pt idx="585">
                  <c:v>-58.667430878288087</c:v>
                </c:pt>
                <c:pt idx="586">
                  <c:v>-58.631420859810476</c:v>
                </c:pt>
                <c:pt idx="587">
                  <c:v>-58.585367151874493</c:v>
                </c:pt>
                <c:pt idx="588">
                  <c:v>-58.552772849538471</c:v>
                </c:pt>
                <c:pt idx="589">
                  <c:v>-58.513641808994862</c:v>
                </c:pt>
                <c:pt idx="590">
                  <c:v>-58.472315669714916</c:v>
                </c:pt>
                <c:pt idx="591">
                  <c:v>-58.427028205758603</c:v>
                </c:pt>
                <c:pt idx="592">
                  <c:v>-58.389832723158761</c:v>
                </c:pt>
                <c:pt idx="593">
                  <c:v>-58.349769789875864</c:v>
                </c:pt>
                <c:pt idx="594">
                  <c:v>-58.302989295987359</c:v>
                </c:pt>
                <c:pt idx="595">
                  <c:v>-58.259541788261487</c:v>
                </c:pt>
                <c:pt idx="596">
                  <c:v>-58.219186327317502</c:v>
                </c:pt>
                <c:pt idx="597">
                  <c:v>-58.179408439316489</c:v>
                </c:pt>
                <c:pt idx="598">
                  <c:v>-58.135714395584372</c:v>
                </c:pt>
                <c:pt idx="599">
                  <c:v>-58.093711481558955</c:v>
                </c:pt>
                <c:pt idx="600">
                  <c:v>-58.047186327822217</c:v>
                </c:pt>
                <c:pt idx="601">
                  <c:v>-58.011889378931116</c:v>
                </c:pt>
                <c:pt idx="602">
                  <c:v>-57.973212042344926</c:v>
                </c:pt>
                <c:pt idx="603">
                  <c:v>-57.937060071832434</c:v>
                </c:pt>
                <c:pt idx="604">
                  <c:v>-57.892700307523569</c:v>
                </c:pt>
                <c:pt idx="605">
                  <c:v>-57.851780924554504</c:v>
                </c:pt>
                <c:pt idx="606">
                  <c:v>-57.815547071642996</c:v>
                </c:pt>
                <c:pt idx="607">
                  <c:v>-57.76927406301165</c:v>
                </c:pt>
                <c:pt idx="608">
                  <c:v>-57.726488703890098</c:v>
                </c:pt>
                <c:pt idx="609">
                  <c:v>-57.679391075226334</c:v>
                </c:pt>
                <c:pt idx="610">
                  <c:v>-57.636621530407638</c:v>
                </c:pt>
                <c:pt idx="611">
                  <c:v>-57.591992862634143</c:v>
                </c:pt>
                <c:pt idx="612">
                  <c:v>-57.548147792109148</c:v>
                </c:pt>
                <c:pt idx="613">
                  <c:v>-57.505127631389655</c:v>
                </c:pt>
                <c:pt idx="614">
                  <c:v>-57.466139380876484</c:v>
                </c:pt>
                <c:pt idx="615">
                  <c:v>-57.425603941612636</c:v>
                </c:pt>
                <c:pt idx="616">
                  <c:v>-57.381986470508352</c:v>
                </c:pt>
                <c:pt idx="617">
                  <c:v>-57.345700255593925</c:v>
                </c:pt>
                <c:pt idx="618">
                  <c:v>-57.304677948355646</c:v>
                </c:pt>
                <c:pt idx="619">
                  <c:v>-57.266384600956613</c:v>
                </c:pt>
                <c:pt idx="620">
                  <c:v>-57.219253269084135</c:v>
                </c:pt>
                <c:pt idx="621">
                  <c:v>-57.179568840524084</c:v>
                </c:pt>
                <c:pt idx="622">
                  <c:v>-57.133296528182726</c:v>
                </c:pt>
                <c:pt idx="623">
                  <c:v>-57.088929146419858</c:v>
                </c:pt>
                <c:pt idx="624">
                  <c:v>-57.050094394490586</c:v>
                </c:pt>
                <c:pt idx="625">
                  <c:v>-57.007223592999296</c:v>
                </c:pt>
                <c:pt idx="626">
                  <c:v>-56.973855930525232</c:v>
                </c:pt>
                <c:pt idx="627">
                  <c:v>-56.931807327600353</c:v>
                </c:pt>
                <c:pt idx="628">
                  <c:v>-56.886340935250843</c:v>
                </c:pt>
                <c:pt idx="629">
                  <c:v>-56.8421461133577</c:v>
                </c:pt>
                <c:pt idx="630">
                  <c:v>-56.797795889593914</c:v>
                </c:pt>
                <c:pt idx="631">
                  <c:v>-56.762694055050673</c:v>
                </c:pt>
                <c:pt idx="632">
                  <c:v>-56.719619580494395</c:v>
                </c:pt>
                <c:pt idx="633">
                  <c:v>-56.680124381090891</c:v>
                </c:pt>
                <c:pt idx="634">
                  <c:v>-56.641402690719161</c:v>
                </c:pt>
                <c:pt idx="635">
                  <c:v>-56.601302177416514</c:v>
                </c:pt>
                <c:pt idx="636">
                  <c:v>-56.558193583096553</c:v>
                </c:pt>
                <c:pt idx="637">
                  <c:v>-56.519854162255342</c:v>
                </c:pt>
                <c:pt idx="638">
                  <c:v>-56.479057968322465</c:v>
                </c:pt>
                <c:pt idx="639">
                  <c:v>-56.434543087907898</c:v>
                </c:pt>
                <c:pt idx="640">
                  <c:v>-56.388067550254505</c:v>
                </c:pt>
                <c:pt idx="641">
                  <c:v>-56.338329248414752</c:v>
                </c:pt>
                <c:pt idx="642">
                  <c:v>-56.294334466469067</c:v>
                </c:pt>
                <c:pt idx="643">
                  <c:v>-56.252461312073024</c:v>
                </c:pt>
                <c:pt idx="644">
                  <c:v>-56.219476818082725</c:v>
                </c:pt>
                <c:pt idx="645">
                  <c:v>-56.178495375920164</c:v>
                </c:pt>
                <c:pt idx="646">
                  <c:v>-56.13432481320261</c:v>
                </c:pt>
                <c:pt idx="647">
                  <c:v>-56.094352793287257</c:v>
                </c:pt>
                <c:pt idx="648">
                  <c:v>-56.052314886822089</c:v>
                </c:pt>
                <c:pt idx="649">
                  <c:v>-56.009324334174323</c:v>
                </c:pt>
                <c:pt idx="650">
                  <c:v>-55.968059542874656</c:v>
                </c:pt>
                <c:pt idx="651">
                  <c:v>-55.928246719850549</c:v>
                </c:pt>
                <c:pt idx="652">
                  <c:v>-55.88810955449766</c:v>
                </c:pt>
                <c:pt idx="653">
                  <c:v>-55.831594644186239</c:v>
                </c:pt>
                <c:pt idx="654">
                  <c:v>-55.784349572943484</c:v>
                </c:pt>
                <c:pt idx="655">
                  <c:v>-55.745890114130091</c:v>
                </c:pt>
                <c:pt idx="656">
                  <c:v>-55.69840162507947</c:v>
                </c:pt>
                <c:pt idx="657">
                  <c:v>-55.64915105553068</c:v>
                </c:pt>
                <c:pt idx="658">
                  <c:v>-55.608234964246634</c:v>
                </c:pt>
                <c:pt idx="659">
                  <c:v>-55.573361929787936</c:v>
                </c:pt>
                <c:pt idx="660">
                  <c:v>-55.529483911702897</c:v>
                </c:pt>
                <c:pt idx="661">
                  <c:v>-55.481373645462739</c:v>
                </c:pt>
                <c:pt idx="662">
                  <c:v>-55.443091782928391</c:v>
                </c:pt>
                <c:pt idx="663">
                  <c:v>-55.405446661860452</c:v>
                </c:pt>
                <c:pt idx="664">
                  <c:v>-55.367315654132312</c:v>
                </c:pt>
                <c:pt idx="665">
                  <c:v>-55.322464277465528</c:v>
                </c:pt>
                <c:pt idx="666">
                  <c:v>-55.280640656101994</c:v>
                </c:pt>
                <c:pt idx="667">
                  <c:v>-55.239687784327103</c:v>
                </c:pt>
                <c:pt idx="668">
                  <c:v>-55.202858001283886</c:v>
                </c:pt>
                <c:pt idx="669">
                  <c:v>-55.167667745597797</c:v>
                </c:pt>
                <c:pt idx="670">
                  <c:v>-55.126616237232341</c:v>
                </c:pt>
                <c:pt idx="671">
                  <c:v>-55.081218773066681</c:v>
                </c:pt>
                <c:pt idx="672">
                  <c:v>-55.042490667218061</c:v>
                </c:pt>
                <c:pt idx="673">
                  <c:v>-55.001304096285295</c:v>
                </c:pt>
                <c:pt idx="674">
                  <c:v>-54.958882093309768</c:v>
                </c:pt>
                <c:pt idx="675">
                  <c:v>-54.916529947255768</c:v>
                </c:pt>
                <c:pt idx="676">
                  <c:v>-54.88350802242708</c:v>
                </c:pt>
                <c:pt idx="677">
                  <c:v>-54.841230204041437</c:v>
                </c:pt>
                <c:pt idx="678">
                  <c:v>-54.798897107093225</c:v>
                </c:pt>
                <c:pt idx="679">
                  <c:v>-54.757603257914241</c:v>
                </c:pt>
                <c:pt idx="680">
                  <c:v>-54.71217380458755</c:v>
                </c:pt>
                <c:pt idx="681">
                  <c:v>-54.665744884956851</c:v>
                </c:pt>
                <c:pt idx="682">
                  <c:v>-54.627374828093195</c:v>
                </c:pt>
                <c:pt idx="683">
                  <c:v>-54.591050175562657</c:v>
                </c:pt>
                <c:pt idx="684">
                  <c:v>-54.547413259111167</c:v>
                </c:pt>
                <c:pt idx="685">
                  <c:v>-54.497046602974692</c:v>
                </c:pt>
                <c:pt idx="686">
                  <c:v>-54.457234285426566</c:v>
                </c:pt>
                <c:pt idx="687">
                  <c:v>-54.418077497648028</c:v>
                </c:pt>
                <c:pt idx="688">
                  <c:v>-54.375691221710824</c:v>
                </c:pt>
                <c:pt idx="689">
                  <c:v>-54.334976106939948</c:v>
                </c:pt>
                <c:pt idx="690">
                  <c:v>-54.2948673664512</c:v>
                </c:pt>
                <c:pt idx="691">
                  <c:v>-54.255205463923716</c:v>
                </c:pt>
                <c:pt idx="692">
                  <c:v>-54.22063610968506</c:v>
                </c:pt>
                <c:pt idx="693">
                  <c:v>-54.180112004810724</c:v>
                </c:pt>
                <c:pt idx="694">
                  <c:v>-54.138114420721337</c:v>
                </c:pt>
                <c:pt idx="695">
                  <c:v>-54.098008579088372</c:v>
                </c:pt>
                <c:pt idx="696">
                  <c:v>-54.064937044347246</c:v>
                </c:pt>
                <c:pt idx="697">
                  <c:v>-54.026738299335079</c:v>
                </c:pt>
                <c:pt idx="698">
                  <c:v>-53.988743232167408</c:v>
                </c:pt>
                <c:pt idx="699">
                  <c:v>-53.947192915503635</c:v>
                </c:pt>
                <c:pt idx="700">
                  <c:v>-53.907777687539976</c:v>
                </c:pt>
                <c:pt idx="701">
                  <c:v>-53.868865019241099</c:v>
                </c:pt>
                <c:pt idx="702">
                  <c:v>-53.833505253173342</c:v>
                </c:pt>
                <c:pt idx="703">
                  <c:v>-53.803045724726843</c:v>
                </c:pt>
                <c:pt idx="704">
                  <c:v>-53.763195192207561</c:v>
                </c:pt>
                <c:pt idx="705">
                  <c:v>-53.722627438570484</c:v>
                </c:pt>
                <c:pt idx="706">
                  <c:v>-53.684426636385552</c:v>
                </c:pt>
                <c:pt idx="707">
                  <c:v>-53.641709393543948</c:v>
                </c:pt>
                <c:pt idx="708">
                  <c:v>-53.601364059032292</c:v>
                </c:pt>
                <c:pt idx="709">
                  <c:v>-53.559903903234257</c:v>
                </c:pt>
                <c:pt idx="710">
                  <c:v>-53.522724412168827</c:v>
                </c:pt>
                <c:pt idx="711">
                  <c:v>-53.487308207378007</c:v>
                </c:pt>
                <c:pt idx="712">
                  <c:v>-53.439776439713754</c:v>
                </c:pt>
                <c:pt idx="713">
                  <c:v>-53.39956330005424</c:v>
                </c:pt>
                <c:pt idx="714">
                  <c:v>-53.358624093632116</c:v>
                </c:pt>
                <c:pt idx="715">
                  <c:v>-53.317529197336896</c:v>
                </c:pt>
                <c:pt idx="716">
                  <c:v>-53.283551953448665</c:v>
                </c:pt>
                <c:pt idx="717">
                  <c:v>-53.245077835219291</c:v>
                </c:pt>
                <c:pt idx="718">
                  <c:v>-53.209973570337311</c:v>
                </c:pt>
                <c:pt idx="719">
                  <c:v>-53.172669037379762</c:v>
                </c:pt>
                <c:pt idx="720">
                  <c:v>-53.136064668856108</c:v>
                </c:pt>
                <c:pt idx="721">
                  <c:v>-53.095071699255044</c:v>
                </c:pt>
                <c:pt idx="722">
                  <c:v>-53.050387604089281</c:v>
                </c:pt>
                <c:pt idx="723">
                  <c:v>-53.008974802659282</c:v>
                </c:pt>
                <c:pt idx="724">
                  <c:v>-52.969900914154778</c:v>
                </c:pt>
                <c:pt idx="725">
                  <c:v>-52.930289185898431</c:v>
                </c:pt>
                <c:pt idx="726">
                  <c:v>-52.891483451858008</c:v>
                </c:pt>
                <c:pt idx="727">
                  <c:v>-52.845270211675412</c:v>
                </c:pt>
                <c:pt idx="728">
                  <c:v>-52.804249106559141</c:v>
                </c:pt>
                <c:pt idx="729">
                  <c:v>-52.763289513964594</c:v>
                </c:pt>
                <c:pt idx="730">
                  <c:v>-52.729670633258067</c:v>
                </c:pt>
                <c:pt idx="731">
                  <c:v>-52.697781240258479</c:v>
                </c:pt>
                <c:pt idx="732">
                  <c:v>-52.65591170973579</c:v>
                </c:pt>
                <c:pt idx="733">
                  <c:v>-52.619725077533275</c:v>
                </c:pt>
                <c:pt idx="734">
                  <c:v>-52.579606792198945</c:v>
                </c:pt>
                <c:pt idx="735">
                  <c:v>-52.53518876095147</c:v>
                </c:pt>
                <c:pt idx="736">
                  <c:v>-52.502354411373304</c:v>
                </c:pt>
                <c:pt idx="737">
                  <c:v>-52.462549477241708</c:v>
                </c:pt>
                <c:pt idx="738">
                  <c:v>-52.423622808128883</c:v>
                </c:pt>
                <c:pt idx="739">
                  <c:v>-52.382559217241905</c:v>
                </c:pt>
                <c:pt idx="740">
                  <c:v>-52.347710650817561</c:v>
                </c:pt>
                <c:pt idx="741">
                  <c:v>-52.309269254781626</c:v>
                </c:pt>
                <c:pt idx="742">
                  <c:v>-52.271140186728942</c:v>
                </c:pt>
                <c:pt idx="743">
                  <c:v>-52.235929070572197</c:v>
                </c:pt>
                <c:pt idx="744">
                  <c:v>-52.194878770917271</c:v>
                </c:pt>
                <c:pt idx="745">
                  <c:v>-52.157677868622429</c:v>
                </c:pt>
                <c:pt idx="746">
                  <c:v>-52.11618674395389</c:v>
                </c:pt>
                <c:pt idx="747">
                  <c:v>-52.068861517109283</c:v>
                </c:pt>
                <c:pt idx="748">
                  <c:v>-52.028911337751794</c:v>
                </c:pt>
                <c:pt idx="749">
                  <c:v>-51.98802774033831</c:v>
                </c:pt>
                <c:pt idx="750">
                  <c:v>-51.943388373703925</c:v>
                </c:pt>
                <c:pt idx="751">
                  <c:v>-51.89872505386117</c:v>
                </c:pt>
                <c:pt idx="752">
                  <c:v>-51.855259361084634</c:v>
                </c:pt>
                <c:pt idx="753">
                  <c:v>-51.818896410511101</c:v>
                </c:pt>
                <c:pt idx="754">
                  <c:v>-51.774457970050463</c:v>
                </c:pt>
                <c:pt idx="755">
                  <c:v>-51.739410801704892</c:v>
                </c:pt>
                <c:pt idx="756">
                  <c:v>-51.696784081409547</c:v>
                </c:pt>
                <c:pt idx="757">
                  <c:v>-51.658686788738507</c:v>
                </c:pt>
                <c:pt idx="758">
                  <c:v>-51.619059526950153</c:v>
                </c:pt>
                <c:pt idx="759">
                  <c:v>-51.577018196612485</c:v>
                </c:pt>
                <c:pt idx="760">
                  <c:v>-51.541148406293303</c:v>
                </c:pt>
                <c:pt idx="761">
                  <c:v>-51.502224352413464</c:v>
                </c:pt>
                <c:pt idx="762">
                  <c:v>-51.469672528640288</c:v>
                </c:pt>
                <c:pt idx="763">
                  <c:v>-51.42208932181272</c:v>
                </c:pt>
                <c:pt idx="764">
                  <c:v>-51.382050632750676</c:v>
                </c:pt>
                <c:pt idx="765">
                  <c:v>-51.342335416548693</c:v>
                </c:pt>
                <c:pt idx="766">
                  <c:v>-51.299464045350803</c:v>
                </c:pt>
                <c:pt idx="767">
                  <c:v>-51.261884634943726</c:v>
                </c:pt>
                <c:pt idx="768">
                  <c:v>-51.22040236391716</c:v>
                </c:pt>
                <c:pt idx="769">
                  <c:v>-51.179945430453344</c:v>
                </c:pt>
                <c:pt idx="770">
                  <c:v>-51.142424141721321</c:v>
                </c:pt>
                <c:pt idx="771">
                  <c:v>-51.100740900044173</c:v>
                </c:pt>
                <c:pt idx="772">
                  <c:v>-51.057787777295914</c:v>
                </c:pt>
                <c:pt idx="773">
                  <c:v>-51.016916976793453</c:v>
                </c:pt>
                <c:pt idx="774">
                  <c:v>-50.979241284138112</c:v>
                </c:pt>
                <c:pt idx="775">
                  <c:v>-50.93416253353675</c:v>
                </c:pt>
                <c:pt idx="776">
                  <c:v>-50.894404894876828</c:v>
                </c:pt>
                <c:pt idx="777">
                  <c:v>-50.858110363695971</c:v>
                </c:pt>
                <c:pt idx="778">
                  <c:v>-50.811908741727308</c:v>
                </c:pt>
                <c:pt idx="779">
                  <c:v>-50.771490622213861</c:v>
                </c:pt>
                <c:pt idx="780">
                  <c:v>-50.73525047315556</c:v>
                </c:pt>
                <c:pt idx="781">
                  <c:v>-50.700429034059425</c:v>
                </c:pt>
                <c:pt idx="782">
                  <c:v>-50.666872022811305</c:v>
                </c:pt>
                <c:pt idx="783">
                  <c:v>-50.624951789716164</c:v>
                </c:pt>
                <c:pt idx="784">
                  <c:v>-50.585670237070374</c:v>
                </c:pt>
                <c:pt idx="785">
                  <c:v>-50.550674903034704</c:v>
                </c:pt>
                <c:pt idx="786">
                  <c:v>-50.511788299367595</c:v>
                </c:pt>
                <c:pt idx="787">
                  <c:v>-50.470438212172809</c:v>
                </c:pt>
                <c:pt idx="788">
                  <c:v>-50.434987561583</c:v>
                </c:pt>
                <c:pt idx="789">
                  <c:v>-50.392020443753751</c:v>
                </c:pt>
                <c:pt idx="790">
                  <c:v>-50.345646135729581</c:v>
                </c:pt>
                <c:pt idx="791">
                  <c:v>-50.308968283729399</c:v>
                </c:pt>
                <c:pt idx="792">
                  <c:v>-50.265579618523958</c:v>
                </c:pt>
                <c:pt idx="793">
                  <c:v>-50.224639477666116</c:v>
                </c:pt>
                <c:pt idx="794">
                  <c:v>-50.185889674313657</c:v>
                </c:pt>
                <c:pt idx="795">
                  <c:v>-50.145358220320531</c:v>
                </c:pt>
                <c:pt idx="796">
                  <c:v>-50.106997624565338</c:v>
                </c:pt>
                <c:pt idx="797">
                  <c:v>-50.059615158479545</c:v>
                </c:pt>
                <c:pt idx="798">
                  <c:v>-50.018659841203544</c:v>
                </c:pt>
                <c:pt idx="799">
                  <c:v>-49.978496820943903</c:v>
                </c:pt>
                <c:pt idx="800">
                  <c:v>-49.939466478444629</c:v>
                </c:pt>
                <c:pt idx="801">
                  <c:v>-49.894996185442935</c:v>
                </c:pt>
                <c:pt idx="802">
                  <c:v>-49.850998938992944</c:v>
                </c:pt>
                <c:pt idx="803">
                  <c:v>-49.805282855970844</c:v>
                </c:pt>
                <c:pt idx="804">
                  <c:v>-49.76429782509797</c:v>
                </c:pt>
                <c:pt idx="805">
                  <c:v>-49.722716680926297</c:v>
                </c:pt>
                <c:pt idx="806">
                  <c:v>-49.684694767137614</c:v>
                </c:pt>
                <c:pt idx="807">
                  <c:v>-49.651491640356596</c:v>
                </c:pt>
                <c:pt idx="808">
                  <c:v>-49.613419967091559</c:v>
                </c:pt>
                <c:pt idx="809">
                  <c:v>-49.577080765788196</c:v>
                </c:pt>
                <c:pt idx="810">
                  <c:v>-49.531264695968801</c:v>
                </c:pt>
                <c:pt idx="811">
                  <c:v>-49.492671903269013</c:v>
                </c:pt>
                <c:pt idx="812">
                  <c:v>-49.449704344825108</c:v>
                </c:pt>
                <c:pt idx="813">
                  <c:v>-49.40957607615168</c:v>
                </c:pt>
                <c:pt idx="814">
                  <c:v>-49.361180183728422</c:v>
                </c:pt>
                <c:pt idx="815">
                  <c:v>-49.315759704942224</c:v>
                </c:pt>
                <c:pt idx="816">
                  <c:v>-49.270176777286736</c:v>
                </c:pt>
                <c:pt idx="817">
                  <c:v>-49.226481653489657</c:v>
                </c:pt>
                <c:pt idx="818">
                  <c:v>-49.182956849568129</c:v>
                </c:pt>
                <c:pt idx="819">
                  <c:v>-49.138651993465018</c:v>
                </c:pt>
                <c:pt idx="820">
                  <c:v>-49.098878514777539</c:v>
                </c:pt>
                <c:pt idx="821">
                  <c:v>-49.053863001894115</c:v>
                </c:pt>
                <c:pt idx="822">
                  <c:v>-49.012612410838216</c:v>
                </c:pt>
                <c:pt idx="823">
                  <c:v>-48.964993753918804</c:v>
                </c:pt>
                <c:pt idx="824">
                  <c:v>-48.918302826686329</c:v>
                </c:pt>
                <c:pt idx="825">
                  <c:v>-48.872363267879649</c:v>
                </c:pt>
                <c:pt idx="826">
                  <c:v>-48.830984433287696</c:v>
                </c:pt>
                <c:pt idx="827">
                  <c:v>-48.790464427410015</c:v>
                </c:pt>
                <c:pt idx="828">
                  <c:v>-48.735959008471639</c:v>
                </c:pt>
                <c:pt idx="829">
                  <c:v>-48.690369929295144</c:v>
                </c:pt>
                <c:pt idx="830">
                  <c:v>-48.653583833590474</c:v>
                </c:pt>
                <c:pt idx="831">
                  <c:v>-48.612486804364863</c:v>
                </c:pt>
                <c:pt idx="832">
                  <c:v>-48.567245180504557</c:v>
                </c:pt>
                <c:pt idx="833">
                  <c:v>-48.522763363472976</c:v>
                </c:pt>
                <c:pt idx="834">
                  <c:v>-48.481681306895737</c:v>
                </c:pt>
                <c:pt idx="835">
                  <c:v>-48.441134901378291</c:v>
                </c:pt>
                <c:pt idx="836">
                  <c:v>-48.397731885645072</c:v>
                </c:pt>
                <c:pt idx="837">
                  <c:v>-48.347066710292509</c:v>
                </c:pt>
                <c:pt idx="838">
                  <c:v>-48.313581340810828</c:v>
                </c:pt>
                <c:pt idx="839">
                  <c:v>-48.270874038055922</c:v>
                </c:pt>
                <c:pt idx="840">
                  <c:v>-48.231499242063862</c:v>
                </c:pt>
                <c:pt idx="841">
                  <c:v>-48.186776357324376</c:v>
                </c:pt>
                <c:pt idx="842">
                  <c:v>-48.141885020508866</c:v>
                </c:pt>
                <c:pt idx="843">
                  <c:v>-48.09747873600557</c:v>
                </c:pt>
                <c:pt idx="844">
                  <c:v>-48.057076279449149</c:v>
                </c:pt>
                <c:pt idx="845">
                  <c:v>-48.016421835241346</c:v>
                </c:pt>
                <c:pt idx="846">
                  <c:v>-47.969467610389273</c:v>
                </c:pt>
                <c:pt idx="847">
                  <c:v>-47.923320964959586</c:v>
                </c:pt>
                <c:pt idx="848">
                  <c:v>-47.873290278163566</c:v>
                </c:pt>
                <c:pt idx="849">
                  <c:v>-47.817552001828275</c:v>
                </c:pt>
                <c:pt idx="850">
                  <c:v>-47.773256374495375</c:v>
                </c:pt>
                <c:pt idx="851">
                  <c:v>-47.723455535985948</c:v>
                </c:pt>
                <c:pt idx="852">
                  <c:v>-47.668894952970618</c:v>
                </c:pt>
                <c:pt idx="853">
                  <c:v>-47.630273591175396</c:v>
                </c:pt>
                <c:pt idx="854">
                  <c:v>-47.585699032321443</c:v>
                </c:pt>
                <c:pt idx="855">
                  <c:v>-47.533312293366762</c:v>
                </c:pt>
                <c:pt idx="856">
                  <c:v>-47.48367535071759</c:v>
                </c:pt>
                <c:pt idx="857">
                  <c:v>-47.433880670892918</c:v>
                </c:pt>
                <c:pt idx="858">
                  <c:v>-47.381368731089395</c:v>
                </c:pt>
                <c:pt idx="859">
                  <c:v>-47.334469768559259</c:v>
                </c:pt>
                <c:pt idx="860">
                  <c:v>-47.292721570849636</c:v>
                </c:pt>
                <c:pt idx="861">
                  <c:v>-47.244774073370905</c:v>
                </c:pt>
                <c:pt idx="862">
                  <c:v>-47.200527231934117</c:v>
                </c:pt>
                <c:pt idx="863">
                  <c:v>-47.148729795085188</c:v>
                </c:pt>
                <c:pt idx="864">
                  <c:v>-47.101648168591097</c:v>
                </c:pt>
                <c:pt idx="865">
                  <c:v>-47.051494454925745</c:v>
                </c:pt>
                <c:pt idx="866">
                  <c:v>-47.009189368076235</c:v>
                </c:pt>
                <c:pt idx="867">
                  <c:v>-46.963823993432968</c:v>
                </c:pt>
                <c:pt idx="868">
                  <c:v>-46.920746629428749</c:v>
                </c:pt>
                <c:pt idx="869">
                  <c:v>-46.866840683050626</c:v>
                </c:pt>
                <c:pt idx="870">
                  <c:v>-46.820786028996281</c:v>
                </c:pt>
                <c:pt idx="871">
                  <c:v>-46.779163397045892</c:v>
                </c:pt>
                <c:pt idx="872">
                  <c:v>-46.719460362789647</c:v>
                </c:pt>
                <c:pt idx="873">
                  <c:v>-46.674285171773107</c:v>
                </c:pt>
                <c:pt idx="874">
                  <c:v>-46.616509437507545</c:v>
                </c:pt>
                <c:pt idx="875">
                  <c:v>-46.564018730460461</c:v>
                </c:pt>
                <c:pt idx="876">
                  <c:v>-46.517839990648909</c:v>
                </c:pt>
                <c:pt idx="877">
                  <c:v>-46.46524776899075</c:v>
                </c:pt>
                <c:pt idx="878">
                  <c:v>-46.413710499734236</c:v>
                </c:pt>
                <c:pt idx="879">
                  <c:v>-46.36237366230452</c:v>
                </c:pt>
                <c:pt idx="880">
                  <c:v>-46.30817182986614</c:v>
                </c:pt>
                <c:pt idx="881">
                  <c:v>-46.256458363616034</c:v>
                </c:pt>
                <c:pt idx="882">
                  <c:v>-46.204826185417772</c:v>
                </c:pt>
                <c:pt idx="883">
                  <c:v>-46.143569459649171</c:v>
                </c:pt>
                <c:pt idx="884">
                  <c:v>-46.094144439300308</c:v>
                </c:pt>
                <c:pt idx="885">
                  <c:v>-46.032122084836459</c:v>
                </c:pt>
                <c:pt idx="886">
                  <c:v>-45.972868971545012</c:v>
                </c:pt>
                <c:pt idx="887">
                  <c:v>-45.915493685613328</c:v>
                </c:pt>
                <c:pt idx="888">
                  <c:v>-45.869486761741868</c:v>
                </c:pt>
                <c:pt idx="889">
                  <c:v>-45.802235072566049</c:v>
                </c:pt>
                <c:pt idx="890">
                  <c:v>-45.742519651892721</c:v>
                </c:pt>
                <c:pt idx="891">
                  <c:v>-45.685097961693586</c:v>
                </c:pt>
                <c:pt idx="892">
                  <c:v>-45.632228600678019</c:v>
                </c:pt>
                <c:pt idx="893">
                  <c:v>-45.578222851448658</c:v>
                </c:pt>
                <c:pt idx="894">
                  <c:v>-45.525283051179784</c:v>
                </c:pt>
                <c:pt idx="895">
                  <c:v>-45.46856497907288</c:v>
                </c:pt>
                <c:pt idx="896">
                  <c:v>-45.416807532665004</c:v>
                </c:pt>
                <c:pt idx="897">
                  <c:v>-45.368757549587968</c:v>
                </c:pt>
                <c:pt idx="898">
                  <c:v>-45.31562963286656</c:v>
                </c:pt>
                <c:pt idx="899">
                  <c:v>-45.265736581066363</c:v>
                </c:pt>
                <c:pt idx="900">
                  <c:v>-45.209142739492506</c:v>
                </c:pt>
                <c:pt idx="901">
                  <c:v>-45.148493970712934</c:v>
                </c:pt>
                <c:pt idx="902">
                  <c:v>-45.084178322588173</c:v>
                </c:pt>
                <c:pt idx="903">
                  <c:v>-45.024788297943303</c:v>
                </c:pt>
                <c:pt idx="904">
                  <c:v>-44.9735787280799</c:v>
                </c:pt>
                <c:pt idx="905">
                  <c:v>-44.906829049234958</c:v>
                </c:pt>
                <c:pt idx="906">
                  <c:v>-44.850545966390058</c:v>
                </c:pt>
                <c:pt idx="907">
                  <c:v>-44.787694340702529</c:v>
                </c:pt>
                <c:pt idx="908">
                  <c:v>-44.735201457027046</c:v>
                </c:pt>
                <c:pt idx="909">
                  <c:v>-44.676914683117914</c:v>
                </c:pt>
                <c:pt idx="910">
                  <c:v>-44.614214255673716</c:v>
                </c:pt>
                <c:pt idx="911">
                  <c:v>-44.551060987735781</c:v>
                </c:pt>
                <c:pt idx="912">
                  <c:v>-44.479797631715272</c:v>
                </c:pt>
                <c:pt idx="913">
                  <c:v>-44.419376418783898</c:v>
                </c:pt>
                <c:pt idx="914">
                  <c:v>-44.353736615401687</c:v>
                </c:pt>
                <c:pt idx="915">
                  <c:v>-44.290968052024553</c:v>
                </c:pt>
                <c:pt idx="916">
                  <c:v>-44.222874912258987</c:v>
                </c:pt>
                <c:pt idx="917">
                  <c:v>-44.158687276276737</c:v>
                </c:pt>
                <c:pt idx="918">
                  <c:v>-44.083857391737382</c:v>
                </c:pt>
                <c:pt idx="919">
                  <c:v>-44.023020156140404</c:v>
                </c:pt>
                <c:pt idx="920">
                  <c:v>-43.959266319458962</c:v>
                </c:pt>
                <c:pt idx="921">
                  <c:v>-43.879722090316562</c:v>
                </c:pt>
                <c:pt idx="922">
                  <c:v>-43.802222838717697</c:v>
                </c:pt>
                <c:pt idx="923">
                  <c:v>-43.741579785573819</c:v>
                </c:pt>
                <c:pt idx="924">
                  <c:v>-43.678194356010763</c:v>
                </c:pt>
                <c:pt idx="925">
                  <c:v>-43.596133239946454</c:v>
                </c:pt>
                <c:pt idx="926">
                  <c:v>-43.508180383537052</c:v>
                </c:pt>
                <c:pt idx="927">
                  <c:v>-43.436843076763466</c:v>
                </c:pt>
                <c:pt idx="928">
                  <c:v>-43.348999591300142</c:v>
                </c:pt>
                <c:pt idx="929">
                  <c:v>-43.291153699706598</c:v>
                </c:pt>
                <c:pt idx="930">
                  <c:v>-43.218096159688955</c:v>
                </c:pt>
                <c:pt idx="931">
                  <c:v>-43.139335915473964</c:v>
                </c:pt>
                <c:pt idx="932">
                  <c:v>-43.065008310929741</c:v>
                </c:pt>
                <c:pt idx="933">
                  <c:v>-42.985344701430776</c:v>
                </c:pt>
                <c:pt idx="934">
                  <c:v>-42.909047022421021</c:v>
                </c:pt>
                <c:pt idx="935">
                  <c:v>-42.837888990344112</c:v>
                </c:pt>
                <c:pt idx="936">
                  <c:v>-42.748834250636122</c:v>
                </c:pt>
                <c:pt idx="937">
                  <c:v>-42.6715587709446</c:v>
                </c:pt>
                <c:pt idx="938">
                  <c:v>-42.596762758204875</c:v>
                </c:pt>
                <c:pt idx="939">
                  <c:v>-42.512386968099463</c:v>
                </c:pt>
                <c:pt idx="940">
                  <c:v>-42.422781669750876</c:v>
                </c:pt>
                <c:pt idx="941">
                  <c:v>-42.340964142398519</c:v>
                </c:pt>
                <c:pt idx="942">
                  <c:v>-42.260301820402589</c:v>
                </c:pt>
                <c:pt idx="943">
                  <c:v>-42.166916450631177</c:v>
                </c:pt>
                <c:pt idx="944">
                  <c:v>-42.068271215251855</c:v>
                </c:pt>
                <c:pt idx="945">
                  <c:v>-41.972768552715905</c:v>
                </c:pt>
                <c:pt idx="946">
                  <c:v>-41.870710862496082</c:v>
                </c:pt>
                <c:pt idx="947">
                  <c:v>-41.786396154930927</c:v>
                </c:pt>
                <c:pt idx="948">
                  <c:v>-41.697996927004681</c:v>
                </c:pt>
                <c:pt idx="949">
                  <c:v>-41.589532454562473</c:v>
                </c:pt>
                <c:pt idx="950">
                  <c:v>-41.495305342370628</c:v>
                </c:pt>
                <c:pt idx="951">
                  <c:v>-41.374086051753324</c:v>
                </c:pt>
                <c:pt idx="952">
                  <c:v>-41.251120280830861</c:v>
                </c:pt>
                <c:pt idx="953">
                  <c:v>-41.142427582841066</c:v>
                </c:pt>
                <c:pt idx="954">
                  <c:v>-41.031040049764997</c:v>
                </c:pt>
                <c:pt idx="955">
                  <c:v>-40.911493568237177</c:v>
                </c:pt>
                <c:pt idx="956">
                  <c:v>-40.798623834523823</c:v>
                </c:pt>
                <c:pt idx="957">
                  <c:v>-40.688446637621226</c:v>
                </c:pt>
                <c:pt idx="958">
                  <c:v>-40.575925772682758</c:v>
                </c:pt>
                <c:pt idx="959">
                  <c:v>-40.456392374931781</c:v>
                </c:pt>
                <c:pt idx="960">
                  <c:v>-40.324720372499733</c:v>
                </c:pt>
                <c:pt idx="961">
                  <c:v>-40.200583227524824</c:v>
                </c:pt>
                <c:pt idx="962">
                  <c:v>-40.085583141524737</c:v>
                </c:pt>
                <c:pt idx="963">
                  <c:v>-39.943945219251923</c:v>
                </c:pt>
                <c:pt idx="964">
                  <c:v>-39.815643873890316</c:v>
                </c:pt>
                <c:pt idx="965">
                  <c:v>-39.692487111198552</c:v>
                </c:pt>
                <c:pt idx="966">
                  <c:v>-39.565783840722553</c:v>
                </c:pt>
                <c:pt idx="967">
                  <c:v>-39.428453672001694</c:v>
                </c:pt>
                <c:pt idx="968">
                  <c:v>-39.281912929082459</c:v>
                </c:pt>
                <c:pt idx="969">
                  <c:v>-39.130415615571536</c:v>
                </c:pt>
                <c:pt idx="970">
                  <c:v>-38.981515660799765</c:v>
                </c:pt>
                <c:pt idx="971">
                  <c:v>-38.82219110436818</c:v>
                </c:pt>
                <c:pt idx="972">
                  <c:v>-38.656505332970667</c:v>
                </c:pt>
                <c:pt idx="973">
                  <c:v>-38.490896848457815</c:v>
                </c:pt>
                <c:pt idx="974">
                  <c:v>-38.266224321153942</c:v>
                </c:pt>
                <c:pt idx="975">
                  <c:v>-38.080519326550679</c:v>
                </c:pt>
                <c:pt idx="976">
                  <c:v>-37.899093716981255</c:v>
                </c:pt>
                <c:pt idx="977">
                  <c:v>-37.682292686977718</c:v>
                </c:pt>
                <c:pt idx="978">
                  <c:v>-37.49427554239788</c:v>
                </c:pt>
                <c:pt idx="979">
                  <c:v>-37.291724122093775</c:v>
                </c:pt>
                <c:pt idx="980">
                  <c:v>-37.084930746482478</c:v>
                </c:pt>
                <c:pt idx="981">
                  <c:v>-36.841395894535673</c:v>
                </c:pt>
                <c:pt idx="982">
                  <c:v>-36.619892047854108</c:v>
                </c:pt>
                <c:pt idx="983">
                  <c:v>-36.449111987903301</c:v>
                </c:pt>
                <c:pt idx="984">
                  <c:v>-36.172839658435343</c:v>
                </c:pt>
                <c:pt idx="985">
                  <c:v>-35.900099719777479</c:v>
                </c:pt>
                <c:pt idx="986">
                  <c:v>-35.617283240721861</c:v>
                </c:pt>
                <c:pt idx="987">
                  <c:v>-35.338171410972173</c:v>
                </c:pt>
                <c:pt idx="988">
                  <c:v>-35.057457549392652</c:v>
                </c:pt>
                <c:pt idx="989">
                  <c:v>-34.768564317975859</c:v>
                </c:pt>
                <c:pt idx="990">
                  <c:v>-34.40093476690668</c:v>
                </c:pt>
                <c:pt idx="991">
                  <c:v>-34.00354500354392</c:v>
                </c:pt>
                <c:pt idx="992">
                  <c:v>-33.552122618742416</c:v>
                </c:pt>
                <c:pt idx="993">
                  <c:v>-33.069206363165257</c:v>
                </c:pt>
                <c:pt idx="994">
                  <c:v>-32.482313960898836</c:v>
                </c:pt>
                <c:pt idx="995">
                  <c:v>-31.83793441299165</c:v>
                </c:pt>
                <c:pt idx="996">
                  <c:v>-31.078833452683831</c:v>
                </c:pt>
                <c:pt idx="997">
                  <c:v>-30.009381161538109</c:v>
                </c:pt>
                <c:pt idx="998">
                  <c:v>-28.814453889035903</c:v>
                </c:pt>
                <c:pt idx="999">
                  <c:v>-26.615714713148691</c:v>
                </c:pt>
                <c:pt idx="1000">
                  <c:v>-13.878082207595028</c:v>
                </c:pt>
              </c:numCache>
            </c:numRef>
          </c:xVal>
          <c:yVal>
            <c:numRef>
              <c:f>'[NR-U indoor sub7 calibration_final_v3.xlsx](25,50,25,50), UE RSSI'!$A$2:$A$1002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A604-44F4-959C-D40C165816D5}"/>
            </c:ext>
          </c:extLst>
        </c:ser>
        <c:ser>
          <c:idx val="7"/>
          <c:order val="7"/>
          <c:tx>
            <c:strRef>
              <c:f>'[NR-U indoor sub7 calibration_final_v3.xlsx](25,50,25,50), UE RSSI'!$I$1</c:f>
              <c:strCache>
                <c:ptCount val="1"/>
                <c:pt idx="0">
                  <c:v>Huawei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calibration_final_v3.xlsx](25,50,25,50), UE RSSI'!$I$2:$I$1001</c:f>
              <c:numCache>
                <c:formatCode>General</c:formatCode>
                <c:ptCount val="1000"/>
                <c:pt idx="0">
                  <c:v>-81.995000000000005</c:v>
                </c:pt>
                <c:pt idx="1">
                  <c:v>-81.869</c:v>
                </c:pt>
                <c:pt idx="2">
                  <c:v>-81.781999999999996</c:v>
                </c:pt>
                <c:pt idx="3">
                  <c:v>-81.658000000000001</c:v>
                </c:pt>
                <c:pt idx="4">
                  <c:v>-81.540000000000006</c:v>
                </c:pt>
                <c:pt idx="5">
                  <c:v>-81.450999999999993</c:v>
                </c:pt>
                <c:pt idx="6">
                  <c:v>-81.319999999999993</c:v>
                </c:pt>
                <c:pt idx="7">
                  <c:v>-81.210999999999999</c:v>
                </c:pt>
                <c:pt idx="8">
                  <c:v>-81.149000000000001</c:v>
                </c:pt>
                <c:pt idx="9">
                  <c:v>-81.055999999999898</c:v>
                </c:pt>
                <c:pt idx="10">
                  <c:v>-80.9819999999999</c:v>
                </c:pt>
                <c:pt idx="11">
                  <c:v>-80.888999999999996</c:v>
                </c:pt>
                <c:pt idx="12">
                  <c:v>-80.773999999999901</c:v>
                </c:pt>
                <c:pt idx="13">
                  <c:v>-80.673999999999893</c:v>
                </c:pt>
                <c:pt idx="14">
                  <c:v>-80.572999999999894</c:v>
                </c:pt>
                <c:pt idx="15">
                  <c:v>-80.495999999999995</c:v>
                </c:pt>
                <c:pt idx="16">
                  <c:v>-80.426000000000002</c:v>
                </c:pt>
                <c:pt idx="17">
                  <c:v>-80.33</c:v>
                </c:pt>
                <c:pt idx="18">
                  <c:v>-80.283000000000001</c:v>
                </c:pt>
                <c:pt idx="19">
                  <c:v>-80.2</c:v>
                </c:pt>
                <c:pt idx="20">
                  <c:v>-80.106999999999701</c:v>
                </c:pt>
                <c:pt idx="21">
                  <c:v>-80.001000000000005</c:v>
                </c:pt>
                <c:pt idx="22">
                  <c:v>-79.936999999999898</c:v>
                </c:pt>
                <c:pt idx="23">
                  <c:v>-79.849000000000004</c:v>
                </c:pt>
                <c:pt idx="24">
                  <c:v>-79.766999999999797</c:v>
                </c:pt>
                <c:pt idx="25">
                  <c:v>-79.688500000000005</c:v>
                </c:pt>
                <c:pt idx="26">
                  <c:v>-79.655999999999906</c:v>
                </c:pt>
                <c:pt idx="27">
                  <c:v>-79.593999999999994</c:v>
                </c:pt>
                <c:pt idx="28">
                  <c:v>-79.512999999999906</c:v>
                </c:pt>
                <c:pt idx="29">
                  <c:v>-79.453000000000003</c:v>
                </c:pt>
                <c:pt idx="30">
                  <c:v>-79.373999999999995</c:v>
                </c:pt>
                <c:pt idx="31">
                  <c:v>-79.316999999999993</c:v>
                </c:pt>
                <c:pt idx="32">
                  <c:v>-79.244500000000002</c:v>
                </c:pt>
                <c:pt idx="33">
                  <c:v>-79.163999999999902</c:v>
                </c:pt>
                <c:pt idx="34">
                  <c:v>-79.087999999999795</c:v>
                </c:pt>
                <c:pt idx="35">
                  <c:v>-79.019999999999897</c:v>
                </c:pt>
                <c:pt idx="36">
                  <c:v>-78.921999999999997</c:v>
                </c:pt>
                <c:pt idx="37">
                  <c:v>-78.8629999999999</c:v>
                </c:pt>
                <c:pt idx="38">
                  <c:v>-78.802999999999898</c:v>
                </c:pt>
                <c:pt idx="39">
                  <c:v>-78.703000000000003</c:v>
                </c:pt>
                <c:pt idx="40">
                  <c:v>-78.662000000000006</c:v>
                </c:pt>
                <c:pt idx="41">
                  <c:v>-78.617000000000004</c:v>
                </c:pt>
                <c:pt idx="42">
                  <c:v>-78.575999999999894</c:v>
                </c:pt>
                <c:pt idx="43">
                  <c:v>-78.495999999999995</c:v>
                </c:pt>
                <c:pt idx="44">
                  <c:v>-78.427000000000007</c:v>
                </c:pt>
                <c:pt idx="45">
                  <c:v>-78.380499999999998</c:v>
                </c:pt>
                <c:pt idx="46">
                  <c:v>-78.302999999999898</c:v>
                </c:pt>
                <c:pt idx="47">
                  <c:v>-78.221999999999994</c:v>
                </c:pt>
                <c:pt idx="48">
                  <c:v>-78.137999999999806</c:v>
                </c:pt>
                <c:pt idx="49">
                  <c:v>-78.043000000000006</c:v>
                </c:pt>
                <c:pt idx="50">
                  <c:v>-77.995000000000005</c:v>
                </c:pt>
                <c:pt idx="51">
                  <c:v>-77.937999999999505</c:v>
                </c:pt>
                <c:pt idx="52">
                  <c:v>-77.885999999999797</c:v>
                </c:pt>
                <c:pt idx="53">
                  <c:v>-77.814999999999898</c:v>
                </c:pt>
                <c:pt idx="54">
                  <c:v>-77.7409999999999</c:v>
                </c:pt>
                <c:pt idx="55">
                  <c:v>-77.683999999999898</c:v>
                </c:pt>
                <c:pt idx="56">
                  <c:v>-77.633999999999901</c:v>
                </c:pt>
                <c:pt idx="57">
                  <c:v>-77.599000000000004</c:v>
                </c:pt>
                <c:pt idx="58">
                  <c:v>-77.512</c:v>
                </c:pt>
                <c:pt idx="59">
                  <c:v>-77.470999999999904</c:v>
                </c:pt>
                <c:pt idx="60">
                  <c:v>-77.426999999999794</c:v>
                </c:pt>
                <c:pt idx="61">
                  <c:v>-77.373999999999896</c:v>
                </c:pt>
                <c:pt idx="62">
                  <c:v>-77.347999999999701</c:v>
                </c:pt>
                <c:pt idx="63">
                  <c:v>-77.275999999999897</c:v>
                </c:pt>
                <c:pt idx="64">
                  <c:v>-77.224999999999994</c:v>
                </c:pt>
                <c:pt idx="65">
                  <c:v>-77.179999999999595</c:v>
                </c:pt>
                <c:pt idx="66">
                  <c:v>-77.126000000000005</c:v>
                </c:pt>
                <c:pt idx="67">
                  <c:v>-77.09</c:v>
                </c:pt>
                <c:pt idx="68">
                  <c:v>-77.0595</c:v>
                </c:pt>
                <c:pt idx="69">
                  <c:v>-77.022999999999797</c:v>
                </c:pt>
                <c:pt idx="70">
                  <c:v>-76.97</c:v>
                </c:pt>
                <c:pt idx="71">
                  <c:v>-76.938999999999595</c:v>
                </c:pt>
                <c:pt idx="72">
                  <c:v>-76.882999999999896</c:v>
                </c:pt>
                <c:pt idx="73">
                  <c:v>-76.834999999999596</c:v>
                </c:pt>
                <c:pt idx="74">
                  <c:v>-76.790999999999897</c:v>
                </c:pt>
                <c:pt idx="75">
                  <c:v>-76.749999999999801</c:v>
                </c:pt>
                <c:pt idx="76">
                  <c:v>-76.701999999999799</c:v>
                </c:pt>
                <c:pt idx="77">
                  <c:v>-76.652000000000001</c:v>
                </c:pt>
                <c:pt idx="78">
                  <c:v>-76.611000000000004</c:v>
                </c:pt>
                <c:pt idx="79">
                  <c:v>-76.543999999999997</c:v>
                </c:pt>
                <c:pt idx="80">
                  <c:v>-76.489000000000004</c:v>
                </c:pt>
                <c:pt idx="81">
                  <c:v>-76.449999999999804</c:v>
                </c:pt>
                <c:pt idx="82">
                  <c:v>-76.406000000000006</c:v>
                </c:pt>
                <c:pt idx="83">
                  <c:v>-76.3419999999997</c:v>
                </c:pt>
                <c:pt idx="84">
                  <c:v>-76.297999999999902</c:v>
                </c:pt>
                <c:pt idx="85">
                  <c:v>-76.247999999999806</c:v>
                </c:pt>
                <c:pt idx="86">
                  <c:v>-76.200999999999993</c:v>
                </c:pt>
                <c:pt idx="87">
                  <c:v>-76.152000000000001</c:v>
                </c:pt>
                <c:pt idx="88">
                  <c:v>-76.104999999999905</c:v>
                </c:pt>
                <c:pt idx="89">
                  <c:v>-76.066999999999794</c:v>
                </c:pt>
                <c:pt idx="90">
                  <c:v>-76.029999999999802</c:v>
                </c:pt>
                <c:pt idx="91">
                  <c:v>-75.961999999999904</c:v>
                </c:pt>
                <c:pt idx="92">
                  <c:v>-75.915999999999897</c:v>
                </c:pt>
                <c:pt idx="93">
                  <c:v>-75.876999999999299</c:v>
                </c:pt>
                <c:pt idx="94">
                  <c:v>-75.815999999999804</c:v>
                </c:pt>
                <c:pt idx="95">
                  <c:v>-75.775000000000006</c:v>
                </c:pt>
                <c:pt idx="96">
                  <c:v>-75.721999999999895</c:v>
                </c:pt>
                <c:pt idx="97">
                  <c:v>-75.671499999999696</c:v>
                </c:pt>
                <c:pt idx="98">
                  <c:v>-75.63</c:v>
                </c:pt>
                <c:pt idx="99">
                  <c:v>-75.596999999999696</c:v>
                </c:pt>
                <c:pt idx="100">
                  <c:v>-75.534999999999599</c:v>
                </c:pt>
                <c:pt idx="101">
                  <c:v>-75.498999999999796</c:v>
                </c:pt>
                <c:pt idx="102">
                  <c:v>-75.471999999999895</c:v>
                </c:pt>
                <c:pt idx="103">
                  <c:v>-75.452500000000001</c:v>
                </c:pt>
                <c:pt idx="104">
                  <c:v>-75.421999999999599</c:v>
                </c:pt>
                <c:pt idx="105">
                  <c:v>-75.373000000000005</c:v>
                </c:pt>
                <c:pt idx="106">
                  <c:v>-75.323999999999899</c:v>
                </c:pt>
                <c:pt idx="107">
                  <c:v>-75.291999999999902</c:v>
                </c:pt>
                <c:pt idx="108">
                  <c:v>-75.258333333333098</c:v>
                </c:pt>
                <c:pt idx="109">
                  <c:v>-75.2289999999999</c:v>
                </c:pt>
                <c:pt idx="110">
                  <c:v>-75.193999999999605</c:v>
                </c:pt>
                <c:pt idx="111">
                  <c:v>-75.147999999999598</c:v>
                </c:pt>
                <c:pt idx="112">
                  <c:v>-75.098999999999904</c:v>
                </c:pt>
                <c:pt idx="113">
                  <c:v>-75.065999999999903</c:v>
                </c:pt>
                <c:pt idx="114">
                  <c:v>-75.024999999999906</c:v>
                </c:pt>
                <c:pt idx="115">
                  <c:v>-74.977999999999895</c:v>
                </c:pt>
                <c:pt idx="116">
                  <c:v>-74.947999999999894</c:v>
                </c:pt>
                <c:pt idx="117">
                  <c:v>-74.897999999999499</c:v>
                </c:pt>
                <c:pt idx="118">
                  <c:v>-74.844999999999899</c:v>
                </c:pt>
                <c:pt idx="119">
                  <c:v>-74.807999999999893</c:v>
                </c:pt>
                <c:pt idx="120">
                  <c:v>-74.769999999999897</c:v>
                </c:pt>
                <c:pt idx="121">
                  <c:v>-74.724999999998502</c:v>
                </c:pt>
                <c:pt idx="122">
                  <c:v>-74.673999999999793</c:v>
                </c:pt>
                <c:pt idx="123">
                  <c:v>-74.618999999999602</c:v>
                </c:pt>
                <c:pt idx="124">
                  <c:v>-74.569999999999993</c:v>
                </c:pt>
                <c:pt idx="125">
                  <c:v>-74.537999999999897</c:v>
                </c:pt>
                <c:pt idx="126">
                  <c:v>-74.509999999999906</c:v>
                </c:pt>
                <c:pt idx="127">
                  <c:v>-74.467999999999904</c:v>
                </c:pt>
                <c:pt idx="128">
                  <c:v>-74.420999999999907</c:v>
                </c:pt>
                <c:pt idx="129">
                  <c:v>-74.395999999999702</c:v>
                </c:pt>
                <c:pt idx="130">
                  <c:v>-74.369999999999493</c:v>
                </c:pt>
                <c:pt idx="131">
                  <c:v>-74.321666666666403</c:v>
                </c:pt>
                <c:pt idx="132">
                  <c:v>-74.275999999999897</c:v>
                </c:pt>
                <c:pt idx="133">
                  <c:v>-74.243999999999502</c:v>
                </c:pt>
                <c:pt idx="134">
                  <c:v>-74.215333333333305</c:v>
                </c:pt>
                <c:pt idx="135">
                  <c:v>-74.161999999999907</c:v>
                </c:pt>
                <c:pt idx="136">
                  <c:v>-74.118999999999701</c:v>
                </c:pt>
                <c:pt idx="137">
                  <c:v>-74.086999999999705</c:v>
                </c:pt>
                <c:pt idx="138">
                  <c:v>-74.056999999999903</c:v>
                </c:pt>
                <c:pt idx="139">
                  <c:v>-74.019666666666495</c:v>
                </c:pt>
                <c:pt idx="140">
                  <c:v>-73.991999999999805</c:v>
                </c:pt>
                <c:pt idx="141">
                  <c:v>-73.965999999999894</c:v>
                </c:pt>
                <c:pt idx="142">
                  <c:v>-73.929999999999794</c:v>
                </c:pt>
                <c:pt idx="143">
                  <c:v>-73.886999999999901</c:v>
                </c:pt>
                <c:pt idx="144">
                  <c:v>-73.840999999999894</c:v>
                </c:pt>
                <c:pt idx="145">
                  <c:v>-73.799999999999798</c:v>
                </c:pt>
                <c:pt idx="146">
                  <c:v>-73.760999999999697</c:v>
                </c:pt>
                <c:pt idx="147">
                  <c:v>-73.731999999999502</c:v>
                </c:pt>
                <c:pt idx="148">
                  <c:v>-73.675999999999405</c:v>
                </c:pt>
                <c:pt idx="149">
                  <c:v>-73.644499999999695</c:v>
                </c:pt>
                <c:pt idx="150">
                  <c:v>-73.616999999999905</c:v>
                </c:pt>
                <c:pt idx="151">
                  <c:v>-73.575999999999894</c:v>
                </c:pt>
                <c:pt idx="152">
                  <c:v>-73.549999999999798</c:v>
                </c:pt>
                <c:pt idx="153">
                  <c:v>-73.523999999999702</c:v>
                </c:pt>
                <c:pt idx="154">
                  <c:v>-73.4969999999999</c:v>
                </c:pt>
                <c:pt idx="155">
                  <c:v>-73.4759999999998</c:v>
                </c:pt>
                <c:pt idx="156">
                  <c:v>-73.436999999999102</c:v>
                </c:pt>
                <c:pt idx="157">
                  <c:v>-73.398999999999504</c:v>
                </c:pt>
                <c:pt idx="158">
                  <c:v>-73.360999999999805</c:v>
                </c:pt>
                <c:pt idx="159">
                  <c:v>-73.341999999998507</c:v>
                </c:pt>
                <c:pt idx="160">
                  <c:v>-73.278999999999897</c:v>
                </c:pt>
                <c:pt idx="161">
                  <c:v>-73.241999999999095</c:v>
                </c:pt>
                <c:pt idx="162">
                  <c:v>-73.208999999999904</c:v>
                </c:pt>
                <c:pt idx="163">
                  <c:v>-73.181999999999903</c:v>
                </c:pt>
                <c:pt idx="164">
                  <c:v>-73.148999999999603</c:v>
                </c:pt>
                <c:pt idx="165">
                  <c:v>-73.1219999999999</c:v>
                </c:pt>
                <c:pt idx="166">
                  <c:v>-73.072999999997407</c:v>
                </c:pt>
                <c:pt idx="167">
                  <c:v>-73.017999999999304</c:v>
                </c:pt>
                <c:pt idx="168">
                  <c:v>-72.982999999999606</c:v>
                </c:pt>
                <c:pt idx="169">
                  <c:v>-72.942999999999699</c:v>
                </c:pt>
                <c:pt idx="170">
                  <c:v>-72.914999999998599</c:v>
                </c:pt>
                <c:pt idx="171">
                  <c:v>-72.886999999999702</c:v>
                </c:pt>
                <c:pt idx="172">
                  <c:v>-72.848999999999904</c:v>
                </c:pt>
                <c:pt idx="173">
                  <c:v>-72.829999999999899</c:v>
                </c:pt>
                <c:pt idx="174">
                  <c:v>-72.799999999999699</c:v>
                </c:pt>
                <c:pt idx="175">
                  <c:v>-72.762999999999906</c:v>
                </c:pt>
                <c:pt idx="176">
                  <c:v>-72.723999999999194</c:v>
                </c:pt>
                <c:pt idx="177">
                  <c:v>-72.689999999999699</c:v>
                </c:pt>
                <c:pt idx="178">
                  <c:v>-72.668666666666596</c:v>
                </c:pt>
                <c:pt idx="179">
                  <c:v>-72.649999999999906</c:v>
                </c:pt>
                <c:pt idx="180">
                  <c:v>-72.625499999999903</c:v>
                </c:pt>
                <c:pt idx="181">
                  <c:v>-72.594999999999899</c:v>
                </c:pt>
                <c:pt idx="182">
                  <c:v>-72.572999999999894</c:v>
                </c:pt>
                <c:pt idx="183">
                  <c:v>-72.522999999999399</c:v>
                </c:pt>
                <c:pt idx="184">
                  <c:v>-72.485999999999706</c:v>
                </c:pt>
                <c:pt idx="185">
                  <c:v>-72.4669999999998</c:v>
                </c:pt>
                <c:pt idx="186">
                  <c:v>-72.4289999999977</c:v>
                </c:pt>
                <c:pt idx="187">
                  <c:v>-72.386999999999702</c:v>
                </c:pt>
                <c:pt idx="188">
                  <c:v>-72.361999999999696</c:v>
                </c:pt>
                <c:pt idx="189">
                  <c:v>-72.334999999999894</c:v>
                </c:pt>
                <c:pt idx="190">
                  <c:v>-72.309999999999505</c:v>
                </c:pt>
                <c:pt idx="191">
                  <c:v>-72.289999999999793</c:v>
                </c:pt>
                <c:pt idx="192">
                  <c:v>-72.263999999999697</c:v>
                </c:pt>
                <c:pt idx="193">
                  <c:v>-72.228499999999897</c:v>
                </c:pt>
                <c:pt idx="194">
                  <c:v>-72.199999999999804</c:v>
                </c:pt>
                <c:pt idx="195">
                  <c:v>-72.1693333333331</c:v>
                </c:pt>
                <c:pt idx="196">
                  <c:v>-72.140999999999494</c:v>
                </c:pt>
                <c:pt idx="197">
                  <c:v>-72.112249999999705</c:v>
                </c:pt>
                <c:pt idx="198">
                  <c:v>-72.088499999999897</c:v>
                </c:pt>
                <c:pt idx="199">
                  <c:v>-72.044999999999703</c:v>
                </c:pt>
                <c:pt idx="200">
                  <c:v>-72.007999999999498</c:v>
                </c:pt>
                <c:pt idx="201">
                  <c:v>-71.966999999999501</c:v>
                </c:pt>
                <c:pt idx="202">
                  <c:v>-71.930749999999904</c:v>
                </c:pt>
                <c:pt idx="203">
                  <c:v>-71.895999999998907</c:v>
                </c:pt>
                <c:pt idx="204">
                  <c:v>-71.867999999999299</c:v>
                </c:pt>
                <c:pt idx="205">
                  <c:v>-71.831999999999397</c:v>
                </c:pt>
                <c:pt idx="206">
                  <c:v>-71.8089999999995</c:v>
                </c:pt>
                <c:pt idx="207">
                  <c:v>-71.776999999999902</c:v>
                </c:pt>
                <c:pt idx="208">
                  <c:v>-71.757999999999896</c:v>
                </c:pt>
                <c:pt idx="209">
                  <c:v>-71.731999999999402</c:v>
                </c:pt>
                <c:pt idx="210">
                  <c:v>-71.703999999999894</c:v>
                </c:pt>
                <c:pt idx="211">
                  <c:v>-71.685999999999794</c:v>
                </c:pt>
                <c:pt idx="212">
                  <c:v>-71.652999999999807</c:v>
                </c:pt>
                <c:pt idx="213">
                  <c:v>-71.617999999999199</c:v>
                </c:pt>
                <c:pt idx="214">
                  <c:v>-71.586999999999406</c:v>
                </c:pt>
                <c:pt idx="215">
                  <c:v>-71.538999999999604</c:v>
                </c:pt>
                <c:pt idx="216">
                  <c:v>-71.514999999999006</c:v>
                </c:pt>
                <c:pt idx="217">
                  <c:v>-71.485999999999393</c:v>
                </c:pt>
                <c:pt idx="218">
                  <c:v>-71.450999999999596</c:v>
                </c:pt>
                <c:pt idx="219">
                  <c:v>-71.420999999999694</c:v>
                </c:pt>
                <c:pt idx="220">
                  <c:v>-71.382999999999797</c:v>
                </c:pt>
                <c:pt idx="221">
                  <c:v>-71.346999999999397</c:v>
                </c:pt>
                <c:pt idx="222">
                  <c:v>-71.317999999999799</c:v>
                </c:pt>
                <c:pt idx="223">
                  <c:v>-71.300999999999803</c:v>
                </c:pt>
                <c:pt idx="224">
                  <c:v>-71.264999999999702</c:v>
                </c:pt>
                <c:pt idx="225">
                  <c:v>-71.235999999999393</c:v>
                </c:pt>
                <c:pt idx="226">
                  <c:v>-71.211999999999904</c:v>
                </c:pt>
                <c:pt idx="227">
                  <c:v>-71.172999999998893</c:v>
                </c:pt>
                <c:pt idx="228">
                  <c:v>-71.146999999999593</c:v>
                </c:pt>
                <c:pt idx="229">
                  <c:v>-71.114999999999796</c:v>
                </c:pt>
                <c:pt idx="230">
                  <c:v>-71.076999999999799</c:v>
                </c:pt>
                <c:pt idx="231">
                  <c:v>-71.041999999999803</c:v>
                </c:pt>
                <c:pt idx="232">
                  <c:v>-71.024999999999295</c:v>
                </c:pt>
                <c:pt idx="233">
                  <c:v>-70.991499999999903</c:v>
                </c:pt>
                <c:pt idx="234">
                  <c:v>-70.955999999999605</c:v>
                </c:pt>
                <c:pt idx="235">
                  <c:v>-70.934999999999803</c:v>
                </c:pt>
                <c:pt idx="236">
                  <c:v>-70.908999999999196</c:v>
                </c:pt>
                <c:pt idx="237">
                  <c:v>-70.870999999999896</c:v>
                </c:pt>
                <c:pt idx="238">
                  <c:v>-70.852999999998602</c:v>
                </c:pt>
                <c:pt idx="239">
                  <c:v>-70.827999999999506</c:v>
                </c:pt>
                <c:pt idx="240">
                  <c:v>-70.787999999999499</c:v>
                </c:pt>
                <c:pt idx="241">
                  <c:v>-70.753999999998896</c:v>
                </c:pt>
                <c:pt idx="242">
                  <c:v>-70.7139999999998</c:v>
                </c:pt>
                <c:pt idx="243">
                  <c:v>-70.678999999998396</c:v>
                </c:pt>
                <c:pt idx="244">
                  <c:v>-70.651999999999504</c:v>
                </c:pt>
                <c:pt idx="245">
                  <c:v>-70.620999999999796</c:v>
                </c:pt>
                <c:pt idx="246">
                  <c:v>-70.589999999999506</c:v>
                </c:pt>
                <c:pt idx="247">
                  <c:v>-70.5534999999999</c:v>
                </c:pt>
                <c:pt idx="248">
                  <c:v>-70.532999999999305</c:v>
                </c:pt>
                <c:pt idx="249">
                  <c:v>-70.504999999998802</c:v>
                </c:pt>
                <c:pt idx="250">
                  <c:v>-70.474666666666593</c:v>
                </c:pt>
                <c:pt idx="251">
                  <c:v>-70.444999999998799</c:v>
                </c:pt>
                <c:pt idx="252">
                  <c:v>-70.410999999999504</c:v>
                </c:pt>
                <c:pt idx="253">
                  <c:v>-70.380999999999304</c:v>
                </c:pt>
                <c:pt idx="254">
                  <c:v>-70.348999999999805</c:v>
                </c:pt>
                <c:pt idx="255">
                  <c:v>-70.3239999999997</c:v>
                </c:pt>
                <c:pt idx="256">
                  <c:v>-70.288999999998197</c:v>
                </c:pt>
                <c:pt idx="257">
                  <c:v>-70.255499999999898</c:v>
                </c:pt>
                <c:pt idx="258">
                  <c:v>-70.220999999999805</c:v>
                </c:pt>
                <c:pt idx="259">
                  <c:v>-70.206499999999906</c:v>
                </c:pt>
                <c:pt idx="260">
                  <c:v>-70.176999999999893</c:v>
                </c:pt>
                <c:pt idx="261">
                  <c:v>-70.157999999999006</c:v>
                </c:pt>
                <c:pt idx="262">
                  <c:v>-70.126999999999001</c:v>
                </c:pt>
                <c:pt idx="263">
                  <c:v>-70.090999999998701</c:v>
                </c:pt>
                <c:pt idx="264">
                  <c:v>-70.052999999999798</c:v>
                </c:pt>
                <c:pt idx="265">
                  <c:v>-70.026999999999504</c:v>
                </c:pt>
                <c:pt idx="266">
                  <c:v>-69.991999999999507</c:v>
                </c:pt>
                <c:pt idx="267">
                  <c:v>-69.956999999999695</c:v>
                </c:pt>
                <c:pt idx="268">
                  <c:v>-69.936999999999699</c:v>
                </c:pt>
                <c:pt idx="269">
                  <c:v>-69.919999999998694</c:v>
                </c:pt>
                <c:pt idx="270">
                  <c:v>-69.888499999999894</c:v>
                </c:pt>
                <c:pt idx="271">
                  <c:v>-69.866999999999706</c:v>
                </c:pt>
                <c:pt idx="272">
                  <c:v>-69.827999999999903</c:v>
                </c:pt>
                <c:pt idx="273">
                  <c:v>-69.789999999999694</c:v>
                </c:pt>
                <c:pt idx="274">
                  <c:v>-69.761499999999899</c:v>
                </c:pt>
                <c:pt idx="275">
                  <c:v>-69.720999999998895</c:v>
                </c:pt>
                <c:pt idx="276">
                  <c:v>-69.6859999999986</c:v>
                </c:pt>
                <c:pt idx="277">
                  <c:v>-69.654999999999703</c:v>
                </c:pt>
                <c:pt idx="278">
                  <c:v>-69.620499999999893</c:v>
                </c:pt>
                <c:pt idx="279">
                  <c:v>-69.579999999999401</c:v>
                </c:pt>
                <c:pt idx="280">
                  <c:v>-69.537999999999698</c:v>
                </c:pt>
                <c:pt idx="281">
                  <c:v>-69.506999999998897</c:v>
                </c:pt>
                <c:pt idx="282">
                  <c:v>-69.4754999999993</c:v>
                </c:pt>
                <c:pt idx="283">
                  <c:v>-69.446999999998894</c:v>
                </c:pt>
                <c:pt idx="284">
                  <c:v>-69.423999999999197</c:v>
                </c:pt>
                <c:pt idx="285">
                  <c:v>-69.388999999999399</c:v>
                </c:pt>
                <c:pt idx="286">
                  <c:v>-69.347999999998606</c:v>
                </c:pt>
                <c:pt idx="287">
                  <c:v>-69.317999999999699</c:v>
                </c:pt>
                <c:pt idx="288">
                  <c:v>-69.294999999999405</c:v>
                </c:pt>
                <c:pt idx="289">
                  <c:v>-69.269999999999698</c:v>
                </c:pt>
                <c:pt idx="290">
                  <c:v>-69.228999999999701</c:v>
                </c:pt>
                <c:pt idx="291">
                  <c:v>-69.194999999999695</c:v>
                </c:pt>
                <c:pt idx="292">
                  <c:v>-69.161999999999097</c:v>
                </c:pt>
                <c:pt idx="293">
                  <c:v>-69.134999999999394</c:v>
                </c:pt>
                <c:pt idx="294">
                  <c:v>-69.104999999999706</c:v>
                </c:pt>
                <c:pt idx="295">
                  <c:v>-69.073999999999103</c:v>
                </c:pt>
                <c:pt idx="296">
                  <c:v>-69.032999999999703</c:v>
                </c:pt>
                <c:pt idx="297">
                  <c:v>-68.989999999998801</c:v>
                </c:pt>
                <c:pt idx="298">
                  <c:v>-68.963999999999103</c:v>
                </c:pt>
                <c:pt idx="299">
                  <c:v>-68.934999999999704</c:v>
                </c:pt>
                <c:pt idx="300">
                  <c:v>-68.901999999999404</c:v>
                </c:pt>
                <c:pt idx="301">
                  <c:v>-68.874999999999105</c:v>
                </c:pt>
                <c:pt idx="302">
                  <c:v>-68.838999999999501</c:v>
                </c:pt>
                <c:pt idx="303">
                  <c:v>-68.800999999999704</c:v>
                </c:pt>
                <c:pt idx="304">
                  <c:v>-68.748999999999796</c:v>
                </c:pt>
                <c:pt idx="305">
                  <c:v>-68.7139999999997</c:v>
                </c:pt>
                <c:pt idx="306">
                  <c:v>-68.691999999999695</c:v>
                </c:pt>
                <c:pt idx="307">
                  <c:v>-68.649999999999693</c:v>
                </c:pt>
                <c:pt idx="308">
                  <c:v>-68.622999999999706</c:v>
                </c:pt>
                <c:pt idx="309">
                  <c:v>-68.584999999999695</c:v>
                </c:pt>
                <c:pt idx="310">
                  <c:v>-68.559999999998695</c:v>
                </c:pt>
                <c:pt idx="311">
                  <c:v>-68.529999999999404</c:v>
                </c:pt>
                <c:pt idx="312">
                  <c:v>-68.498999999999697</c:v>
                </c:pt>
                <c:pt idx="313">
                  <c:v>-68.464999999999407</c:v>
                </c:pt>
                <c:pt idx="314">
                  <c:v>-68.431999999999803</c:v>
                </c:pt>
                <c:pt idx="315">
                  <c:v>-68.404999999999703</c:v>
                </c:pt>
                <c:pt idx="316">
                  <c:v>-68.368999999999403</c:v>
                </c:pt>
                <c:pt idx="317">
                  <c:v>-68.329999999999302</c:v>
                </c:pt>
                <c:pt idx="318">
                  <c:v>-68.305499999999796</c:v>
                </c:pt>
                <c:pt idx="319">
                  <c:v>-68.284999999999798</c:v>
                </c:pt>
                <c:pt idx="320">
                  <c:v>-68.250999999999294</c:v>
                </c:pt>
                <c:pt idx="321">
                  <c:v>-68.221999999999298</c:v>
                </c:pt>
                <c:pt idx="322">
                  <c:v>-68.195999999999302</c:v>
                </c:pt>
                <c:pt idx="323">
                  <c:v>-68.161999999999694</c:v>
                </c:pt>
                <c:pt idx="324">
                  <c:v>-68.129999999999001</c:v>
                </c:pt>
                <c:pt idx="325">
                  <c:v>-68.089499999999504</c:v>
                </c:pt>
                <c:pt idx="326">
                  <c:v>-68.043999999999599</c:v>
                </c:pt>
                <c:pt idx="327">
                  <c:v>-68.015999999999707</c:v>
                </c:pt>
                <c:pt idx="328">
                  <c:v>-67.990999999999701</c:v>
                </c:pt>
                <c:pt idx="329">
                  <c:v>-67.969499999998803</c:v>
                </c:pt>
                <c:pt idx="330">
                  <c:v>-67.934999999999704</c:v>
                </c:pt>
                <c:pt idx="331">
                  <c:v>-67.897999999999598</c:v>
                </c:pt>
                <c:pt idx="332">
                  <c:v>-67.871999999999304</c:v>
                </c:pt>
                <c:pt idx="333">
                  <c:v>-67.831999999999795</c:v>
                </c:pt>
                <c:pt idx="334">
                  <c:v>-67.8089999999996</c:v>
                </c:pt>
                <c:pt idx="335">
                  <c:v>-67.771999999998897</c:v>
                </c:pt>
                <c:pt idx="336">
                  <c:v>-67.739999999999597</c:v>
                </c:pt>
                <c:pt idx="337">
                  <c:v>-67.712999999999298</c:v>
                </c:pt>
                <c:pt idx="338">
                  <c:v>-67.677999999999301</c:v>
                </c:pt>
                <c:pt idx="339">
                  <c:v>-67.649999999999594</c:v>
                </c:pt>
                <c:pt idx="340">
                  <c:v>-67.612999999999303</c:v>
                </c:pt>
                <c:pt idx="341">
                  <c:v>-67.571999999998894</c:v>
                </c:pt>
                <c:pt idx="342">
                  <c:v>-67.546999999999599</c:v>
                </c:pt>
                <c:pt idx="343">
                  <c:v>-67.508999999998494</c:v>
                </c:pt>
                <c:pt idx="344">
                  <c:v>-67.476999999999606</c:v>
                </c:pt>
                <c:pt idx="345">
                  <c:v>-67.4429999999996</c:v>
                </c:pt>
                <c:pt idx="346">
                  <c:v>-67.418999999998505</c:v>
                </c:pt>
                <c:pt idx="347">
                  <c:v>-67.395999999998494</c:v>
                </c:pt>
                <c:pt idx="348">
                  <c:v>-67.366999999999607</c:v>
                </c:pt>
                <c:pt idx="349">
                  <c:v>-67.346999999997294</c:v>
                </c:pt>
                <c:pt idx="350">
                  <c:v>-67.320499999999797</c:v>
                </c:pt>
                <c:pt idx="351">
                  <c:v>-67.295999999999196</c:v>
                </c:pt>
                <c:pt idx="352">
                  <c:v>-67.259999999999593</c:v>
                </c:pt>
                <c:pt idx="353">
                  <c:v>-67.234999999998493</c:v>
                </c:pt>
                <c:pt idx="354">
                  <c:v>-67.197999999996895</c:v>
                </c:pt>
                <c:pt idx="355">
                  <c:v>-67.170999999999196</c:v>
                </c:pt>
                <c:pt idx="356">
                  <c:v>-67.125499999999406</c:v>
                </c:pt>
                <c:pt idx="357">
                  <c:v>-67.102999999998403</c:v>
                </c:pt>
                <c:pt idx="358">
                  <c:v>-67.079999999999799</c:v>
                </c:pt>
                <c:pt idx="359">
                  <c:v>-67.048999999999594</c:v>
                </c:pt>
                <c:pt idx="360">
                  <c:v>-67.015999999999394</c:v>
                </c:pt>
                <c:pt idx="361">
                  <c:v>-66.976999999999805</c:v>
                </c:pt>
                <c:pt idx="362">
                  <c:v>-66.949999999999804</c:v>
                </c:pt>
                <c:pt idx="363">
                  <c:v>-66.918999999999599</c:v>
                </c:pt>
                <c:pt idx="364">
                  <c:v>-66.888999999996798</c:v>
                </c:pt>
                <c:pt idx="365">
                  <c:v>-66.862999999999602</c:v>
                </c:pt>
                <c:pt idx="366">
                  <c:v>-66.834499999999395</c:v>
                </c:pt>
                <c:pt idx="367">
                  <c:v>-66.802333333333095</c:v>
                </c:pt>
                <c:pt idx="368">
                  <c:v>-66.773999999997102</c:v>
                </c:pt>
                <c:pt idx="369">
                  <c:v>-66.742999999999597</c:v>
                </c:pt>
                <c:pt idx="370">
                  <c:v>-66.713999999999601</c:v>
                </c:pt>
                <c:pt idx="371">
                  <c:v>-66.677999999999003</c:v>
                </c:pt>
                <c:pt idx="372">
                  <c:v>-66.644999999998305</c:v>
                </c:pt>
                <c:pt idx="373">
                  <c:v>-66.621999999997897</c:v>
                </c:pt>
                <c:pt idx="374">
                  <c:v>-66.592999999999194</c:v>
                </c:pt>
                <c:pt idx="375">
                  <c:v>-66.562999999999604</c:v>
                </c:pt>
                <c:pt idx="376">
                  <c:v>-66.539999999998301</c:v>
                </c:pt>
                <c:pt idx="377">
                  <c:v>-66.501999999998304</c:v>
                </c:pt>
                <c:pt idx="378">
                  <c:v>-66.469999999999601</c:v>
                </c:pt>
                <c:pt idx="379">
                  <c:v>-66.446999999999605</c:v>
                </c:pt>
                <c:pt idx="380">
                  <c:v>-66.420999999999196</c:v>
                </c:pt>
                <c:pt idx="381">
                  <c:v>-66.390999999999593</c:v>
                </c:pt>
                <c:pt idx="382">
                  <c:v>-66.368999999996603</c:v>
                </c:pt>
                <c:pt idx="383">
                  <c:v>-66.335499999999797</c:v>
                </c:pt>
                <c:pt idx="384">
                  <c:v>-66.308999999998306</c:v>
                </c:pt>
                <c:pt idx="385">
                  <c:v>-66.265999999999806</c:v>
                </c:pt>
                <c:pt idx="386">
                  <c:v>-66.238999999998697</c:v>
                </c:pt>
                <c:pt idx="387">
                  <c:v>-66.204999999999899</c:v>
                </c:pt>
                <c:pt idx="388">
                  <c:v>-66.187999999999803</c:v>
                </c:pt>
                <c:pt idx="389">
                  <c:v>-66.153999999998902</c:v>
                </c:pt>
                <c:pt idx="390">
                  <c:v>-66.112999999999104</c:v>
                </c:pt>
                <c:pt idx="391">
                  <c:v>-66.086999999999605</c:v>
                </c:pt>
                <c:pt idx="392">
                  <c:v>-66.045499999999294</c:v>
                </c:pt>
                <c:pt idx="393">
                  <c:v>-66.015999999999593</c:v>
                </c:pt>
                <c:pt idx="394">
                  <c:v>-65.979999999999805</c:v>
                </c:pt>
                <c:pt idx="395">
                  <c:v>-65.937999999999604</c:v>
                </c:pt>
                <c:pt idx="396">
                  <c:v>-65.901999999999106</c:v>
                </c:pt>
                <c:pt idx="397">
                  <c:v>-65.873999999998603</c:v>
                </c:pt>
                <c:pt idx="398">
                  <c:v>-65.8529999999963</c:v>
                </c:pt>
                <c:pt idx="399">
                  <c:v>-65.830999999998198</c:v>
                </c:pt>
                <c:pt idx="400">
                  <c:v>-65.804499999998896</c:v>
                </c:pt>
                <c:pt idx="401">
                  <c:v>-65.785999999999106</c:v>
                </c:pt>
                <c:pt idx="402">
                  <c:v>-65.756999999999493</c:v>
                </c:pt>
                <c:pt idx="403">
                  <c:v>-65.7229999999998</c:v>
                </c:pt>
                <c:pt idx="404">
                  <c:v>-65.695999999999103</c:v>
                </c:pt>
                <c:pt idx="405">
                  <c:v>-65.6683333333321</c:v>
                </c:pt>
                <c:pt idx="406">
                  <c:v>-65.644999999999797</c:v>
                </c:pt>
                <c:pt idx="407">
                  <c:v>-65.610999999999095</c:v>
                </c:pt>
                <c:pt idx="408">
                  <c:v>-65.583999999999094</c:v>
                </c:pt>
                <c:pt idx="409">
                  <c:v>-65.550999999999505</c:v>
                </c:pt>
                <c:pt idx="410">
                  <c:v>-65.513999999999001</c:v>
                </c:pt>
                <c:pt idx="411">
                  <c:v>-65.474999999999</c:v>
                </c:pt>
                <c:pt idx="412">
                  <c:v>-65.441999999999496</c:v>
                </c:pt>
                <c:pt idx="413">
                  <c:v>-65.405999999998997</c:v>
                </c:pt>
                <c:pt idx="414">
                  <c:v>-65.390999999999494</c:v>
                </c:pt>
                <c:pt idx="415">
                  <c:v>-65.360999999999706</c:v>
                </c:pt>
                <c:pt idx="416">
                  <c:v>-65.337999999999496</c:v>
                </c:pt>
                <c:pt idx="417">
                  <c:v>-65.3119999999995</c:v>
                </c:pt>
                <c:pt idx="418">
                  <c:v>-65.271999999998499</c:v>
                </c:pt>
                <c:pt idx="419">
                  <c:v>-65.237999999998607</c:v>
                </c:pt>
                <c:pt idx="420">
                  <c:v>-65.203999999999496</c:v>
                </c:pt>
                <c:pt idx="421">
                  <c:v>-65.1749999999995</c:v>
                </c:pt>
                <c:pt idx="422">
                  <c:v>-65.131999999997603</c:v>
                </c:pt>
                <c:pt idx="423">
                  <c:v>-65.089499999999802</c:v>
                </c:pt>
                <c:pt idx="424">
                  <c:v>-65.055999999997994</c:v>
                </c:pt>
                <c:pt idx="425">
                  <c:v>-65.017999999999503</c:v>
                </c:pt>
                <c:pt idx="426">
                  <c:v>-64.990999999999701</c:v>
                </c:pt>
                <c:pt idx="427">
                  <c:v>-64.955499999999702</c:v>
                </c:pt>
                <c:pt idx="428">
                  <c:v>-64.927999999999003</c:v>
                </c:pt>
                <c:pt idx="429">
                  <c:v>-64.900999999999698</c:v>
                </c:pt>
                <c:pt idx="430">
                  <c:v>-64.878999999999493</c:v>
                </c:pt>
                <c:pt idx="431">
                  <c:v>-64.850999999999004</c:v>
                </c:pt>
                <c:pt idx="432">
                  <c:v>-64.808999999997994</c:v>
                </c:pt>
                <c:pt idx="433">
                  <c:v>-64.767999999999006</c:v>
                </c:pt>
                <c:pt idx="434">
                  <c:v>-64.737999999999005</c:v>
                </c:pt>
                <c:pt idx="435">
                  <c:v>-64.704999999999004</c:v>
                </c:pt>
                <c:pt idx="436">
                  <c:v>-64.665999999995904</c:v>
                </c:pt>
                <c:pt idx="437">
                  <c:v>-64.631499999999804</c:v>
                </c:pt>
                <c:pt idx="438">
                  <c:v>-64.5959999999979</c:v>
                </c:pt>
                <c:pt idx="439">
                  <c:v>-64.565999999999704</c:v>
                </c:pt>
                <c:pt idx="440">
                  <c:v>-64.532999999999703</c:v>
                </c:pt>
                <c:pt idx="441">
                  <c:v>-64.510999999996898</c:v>
                </c:pt>
                <c:pt idx="442">
                  <c:v>-64.4709999999979</c:v>
                </c:pt>
                <c:pt idx="443">
                  <c:v>-64.438999999999496</c:v>
                </c:pt>
                <c:pt idx="444">
                  <c:v>-64.415999999999698</c:v>
                </c:pt>
                <c:pt idx="445">
                  <c:v>-64.391999999998902</c:v>
                </c:pt>
                <c:pt idx="446">
                  <c:v>-64.352666666666494</c:v>
                </c:pt>
                <c:pt idx="447">
                  <c:v>-64.335999999998407</c:v>
                </c:pt>
                <c:pt idx="448">
                  <c:v>-64.296999999999201</c:v>
                </c:pt>
                <c:pt idx="449">
                  <c:v>-64.271999999999494</c:v>
                </c:pt>
                <c:pt idx="450">
                  <c:v>-64.231499999999201</c:v>
                </c:pt>
                <c:pt idx="451">
                  <c:v>-64.196999999999505</c:v>
                </c:pt>
                <c:pt idx="452">
                  <c:v>-64.155999999998897</c:v>
                </c:pt>
                <c:pt idx="453">
                  <c:v>-64.122999999998896</c:v>
                </c:pt>
                <c:pt idx="454">
                  <c:v>-64.090999999998402</c:v>
                </c:pt>
                <c:pt idx="455">
                  <c:v>-64.068666666666303</c:v>
                </c:pt>
                <c:pt idx="456">
                  <c:v>-64.036999999999495</c:v>
                </c:pt>
                <c:pt idx="457">
                  <c:v>-63.999999999999702</c:v>
                </c:pt>
                <c:pt idx="458">
                  <c:v>-63.970999999997801</c:v>
                </c:pt>
                <c:pt idx="459">
                  <c:v>-63.929999999999502</c:v>
                </c:pt>
                <c:pt idx="460">
                  <c:v>-63.897999999998397</c:v>
                </c:pt>
                <c:pt idx="461">
                  <c:v>-63.850999999998699</c:v>
                </c:pt>
                <c:pt idx="462">
                  <c:v>-63.824999999999498</c:v>
                </c:pt>
                <c:pt idx="463">
                  <c:v>-63.799999999998299</c:v>
                </c:pt>
                <c:pt idx="464">
                  <c:v>-63.772999999998902</c:v>
                </c:pt>
                <c:pt idx="465">
                  <c:v>-63.736999999999398</c:v>
                </c:pt>
                <c:pt idx="466">
                  <c:v>-63.7034999999997</c:v>
                </c:pt>
                <c:pt idx="467">
                  <c:v>-63.659999999998298</c:v>
                </c:pt>
                <c:pt idx="468">
                  <c:v>-63.606999999999204</c:v>
                </c:pt>
                <c:pt idx="469">
                  <c:v>-63.5709999999983</c:v>
                </c:pt>
                <c:pt idx="470">
                  <c:v>-63.530999999999402</c:v>
                </c:pt>
                <c:pt idx="471">
                  <c:v>-63.487999999998301</c:v>
                </c:pt>
                <c:pt idx="472">
                  <c:v>-63.463999999999402</c:v>
                </c:pt>
                <c:pt idx="473">
                  <c:v>-63.4274999999991</c:v>
                </c:pt>
                <c:pt idx="474">
                  <c:v>-63.3969999999983</c:v>
                </c:pt>
                <c:pt idx="475">
                  <c:v>-63.357999999995997</c:v>
                </c:pt>
                <c:pt idx="476">
                  <c:v>-63.327666666666502</c:v>
                </c:pt>
                <c:pt idx="477">
                  <c:v>-63.298499999999699</c:v>
                </c:pt>
                <c:pt idx="478">
                  <c:v>-63.253999999998797</c:v>
                </c:pt>
                <c:pt idx="479">
                  <c:v>-63.209999999997699</c:v>
                </c:pt>
                <c:pt idx="480">
                  <c:v>-63.171999999995897</c:v>
                </c:pt>
                <c:pt idx="481">
                  <c:v>-63.128999999998797</c:v>
                </c:pt>
                <c:pt idx="482">
                  <c:v>-63.106999999999402</c:v>
                </c:pt>
                <c:pt idx="483">
                  <c:v>-63.069999999998799</c:v>
                </c:pt>
                <c:pt idx="484">
                  <c:v>-63.038999999991198</c:v>
                </c:pt>
                <c:pt idx="485">
                  <c:v>-62.992999999995298</c:v>
                </c:pt>
                <c:pt idx="486">
                  <c:v>-62.937999999998802</c:v>
                </c:pt>
                <c:pt idx="487">
                  <c:v>-62.905999999998798</c:v>
                </c:pt>
                <c:pt idx="488">
                  <c:v>-62.878999999998797</c:v>
                </c:pt>
                <c:pt idx="489">
                  <c:v>-62.847999999998798</c:v>
                </c:pt>
                <c:pt idx="490">
                  <c:v>-62.818999999997601</c:v>
                </c:pt>
                <c:pt idx="491">
                  <c:v>-62.785999999998801</c:v>
                </c:pt>
                <c:pt idx="492">
                  <c:v>-62.757999999999697</c:v>
                </c:pt>
                <c:pt idx="493">
                  <c:v>-62.723999999998803</c:v>
                </c:pt>
                <c:pt idx="494">
                  <c:v>-62.684999999998197</c:v>
                </c:pt>
                <c:pt idx="495">
                  <c:v>-62.648999999999099</c:v>
                </c:pt>
                <c:pt idx="496">
                  <c:v>-62.621999999997598</c:v>
                </c:pt>
                <c:pt idx="497">
                  <c:v>-62.5959999999994</c:v>
                </c:pt>
                <c:pt idx="498">
                  <c:v>-62.542999999998798</c:v>
                </c:pt>
                <c:pt idx="499">
                  <c:v>-62.520999999999397</c:v>
                </c:pt>
                <c:pt idx="500">
                  <c:v>-62.482999999993297</c:v>
                </c:pt>
                <c:pt idx="501">
                  <c:v>-62.447999999999404</c:v>
                </c:pt>
                <c:pt idx="502">
                  <c:v>-62.414999999998201</c:v>
                </c:pt>
                <c:pt idx="503">
                  <c:v>-62.372999999999699</c:v>
                </c:pt>
                <c:pt idx="504">
                  <c:v>-62.344999999997597</c:v>
                </c:pt>
                <c:pt idx="505">
                  <c:v>-62.307999999997598</c:v>
                </c:pt>
                <c:pt idx="506">
                  <c:v>-62.275499999999703</c:v>
                </c:pt>
                <c:pt idx="507">
                  <c:v>-62.240999999998202</c:v>
                </c:pt>
                <c:pt idx="508">
                  <c:v>-62.204999999998797</c:v>
                </c:pt>
                <c:pt idx="509">
                  <c:v>-62.173999999998799</c:v>
                </c:pt>
                <c:pt idx="510">
                  <c:v>-62.134999999999401</c:v>
                </c:pt>
                <c:pt idx="511">
                  <c:v>-62.093999999998204</c:v>
                </c:pt>
                <c:pt idx="512">
                  <c:v>-62.057999999999403</c:v>
                </c:pt>
                <c:pt idx="513">
                  <c:v>-62.0109999999991</c:v>
                </c:pt>
                <c:pt idx="514">
                  <c:v>-61.9799999999994</c:v>
                </c:pt>
                <c:pt idx="515">
                  <c:v>-61.931999999999398</c:v>
                </c:pt>
                <c:pt idx="516">
                  <c:v>-61.881499999999697</c:v>
                </c:pt>
                <c:pt idx="517">
                  <c:v>-61.8434999999997</c:v>
                </c:pt>
                <c:pt idx="518">
                  <c:v>-61.806999999999398</c:v>
                </c:pt>
                <c:pt idx="519">
                  <c:v>-61.770499999998499</c:v>
                </c:pt>
                <c:pt idx="520">
                  <c:v>-61.738999999998804</c:v>
                </c:pt>
                <c:pt idx="521">
                  <c:v>-61.700999999999702</c:v>
                </c:pt>
                <c:pt idx="522">
                  <c:v>-61.671999999998299</c:v>
                </c:pt>
                <c:pt idx="523">
                  <c:v>-61.630999999990699</c:v>
                </c:pt>
                <c:pt idx="524">
                  <c:v>-61.558999999999401</c:v>
                </c:pt>
                <c:pt idx="525">
                  <c:v>-61.5087499999999</c:v>
                </c:pt>
                <c:pt idx="526">
                  <c:v>-61.484999999999403</c:v>
                </c:pt>
                <c:pt idx="527">
                  <c:v>-61.442999999995401</c:v>
                </c:pt>
                <c:pt idx="528">
                  <c:v>-61.392999999999397</c:v>
                </c:pt>
                <c:pt idx="529">
                  <c:v>-61.357999999998803</c:v>
                </c:pt>
                <c:pt idx="530">
                  <c:v>-61.3229999999988</c:v>
                </c:pt>
                <c:pt idx="531">
                  <c:v>-61.282999999997699</c:v>
                </c:pt>
                <c:pt idx="532">
                  <c:v>-61.246999999999403</c:v>
                </c:pt>
                <c:pt idx="533">
                  <c:v>-61.218999999999198</c:v>
                </c:pt>
                <c:pt idx="534">
                  <c:v>-61.169999999996499</c:v>
                </c:pt>
                <c:pt idx="535">
                  <c:v>-61.130999999998103</c:v>
                </c:pt>
                <c:pt idx="536">
                  <c:v>-61.0889999999971</c:v>
                </c:pt>
                <c:pt idx="537">
                  <c:v>-61.036999999999402</c:v>
                </c:pt>
                <c:pt idx="538">
                  <c:v>-60.993999999997698</c:v>
                </c:pt>
                <c:pt idx="539">
                  <c:v>-60.967999999999698</c:v>
                </c:pt>
                <c:pt idx="540">
                  <c:v>-60.9279999999994</c:v>
                </c:pt>
                <c:pt idx="541">
                  <c:v>-60.878499999999697</c:v>
                </c:pt>
                <c:pt idx="542">
                  <c:v>-60.845999999997701</c:v>
                </c:pt>
                <c:pt idx="543">
                  <c:v>-60.800999999998901</c:v>
                </c:pt>
                <c:pt idx="544">
                  <c:v>-60.766999999999399</c:v>
                </c:pt>
                <c:pt idx="545">
                  <c:v>-60.734999999999403</c:v>
                </c:pt>
                <c:pt idx="546">
                  <c:v>-60.685999999999403</c:v>
                </c:pt>
                <c:pt idx="547">
                  <c:v>-60.654999999997202</c:v>
                </c:pt>
                <c:pt idx="548">
                  <c:v>-60.603999999998301</c:v>
                </c:pt>
                <c:pt idx="549">
                  <c:v>-60.567999999999699</c:v>
                </c:pt>
                <c:pt idx="550">
                  <c:v>-60.519999999999399</c:v>
                </c:pt>
                <c:pt idx="551">
                  <c:v>-60.469999999994499</c:v>
                </c:pt>
                <c:pt idx="552">
                  <c:v>-60.420999999997797</c:v>
                </c:pt>
                <c:pt idx="553">
                  <c:v>-60.392999999999702</c:v>
                </c:pt>
                <c:pt idx="554">
                  <c:v>-60.346999999996697</c:v>
                </c:pt>
                <c:pt idx="555">
                  <c:v>-60.290499999998602</c:v>
                </c:pt>
                <c:pt idx="556">
                  <c:v>-60.248999999989501</c:v>
                </c:pt>
                <c:pt idx="557">
                  <c:v>-60.195999999999501</c:v>
                </c:pt>
                <c:pt idx="558">
                  <c:v>-60.145999999994501</c:v>
                </c:pt>
                <c:pt idx="559">
                  <c:v>-60.115999999999502</c:v>
                </c:pt>
                <c:pt idx="560">
                  <c:v>-60.078999999998899</c:v>
                </c:pt>
                <c:pt idx="561">
                  <c:v>-60.036999999999502</c:v>
                </c:pt>
                <c:pt idx="562">
                  <c:v>-59.988999999995698</c:v>
                </c:pt>
                <c:pt idx="563">
                  <c:v>-59.943999999999697</c:v>
                </c:pt>
                <c:pt idx="564">
                  <c:v>-59.905999999999501</c:v>
                </c:pt>
                <c:pt idx="565">
                  <c:v>-59.863999999998903</c:v>
                </c:pt>
                <c:pt idx="566">
                  <c:v>-59.817999999997603</c:v>
                </c:pt>
                <c:pt idx="567">
                  <c:v>-59.757999999999498</c:v>
                </c:pt>
                <c:pt idx="568">
                  <c:v>-59.714999999996202</c:v>
                </c:pt>
                <c:pt idx="569">
                  <c:v>-59.665499999999703</c:v>
                </c:pt>
                <c:pt idx="570">
                  <c:v>-59.6289999999995</c:v>
                </c:pt>
                <c:pt idx="571">
                  <c:v>-59.594999999995203</c:v>
                </c:pt>
                <c:pt idx="572">
                  <c:v>-59.540999999997602</c:v>
                </c:pt>
                <c:pt idx="573">
                  <c:v>-59.478999999996198</c:v>
                </c:pt>
                <c:pt idx="574">
                  <c:v>-59.4029999999997</c:v>
                </c:pt>
                <c:pt idx="575">
                  <c:v>-59.372999999998903</c:v>
                </c:pt>
                <c:pt idx="576">
                  <c:v>-59.321999999998397</c:v>
                </c:pt>
                <c:pt idx="577">
                  <c:v>-59.288999999999497</c:v>
                </c:pt>
                <c:pt idx="578">
                  <c:v>-59.252999999995197</c:v>
                </c:pt>
                <c:pt idx="579">
                  <c:v>-59.216999999999501</c:v>
                </c:pt>
                <c:pt idx="580">
                  <c:v>-59.163999999998403</c:v>
                </c:pt>
                <c:pt idx="581">
                  <c:v>-59.127999999999503</c:v>
                </c:pt>
                <c:pt idx="582">
                  <c:v>-59.068999999998397</c:v>
                </c:pt>
                <c:pt idx="583">
                  <c:v>-59.038999999999497</c:v>
                </c:pt>
                <c:pt idx="584">
                  <c:v>-58.9979999999995</c:v>
                </c:pt>
                <c:pt idx="585">
                  <c:v>-58.947999999996298</c:v>
                </c:pt>
                <c:pt idx="586">
                  <c:v>-58.9109999999989</c:v>
                </c:pt>
                <c:pt idx="587">
                  <c:v>-58.870999999995803</c:v>
                </c:pt>
                <c:pt idx="588">
                  <c:v>-58.814999999998903</c:v>
                </c:pt>
                <c:pt idx="589">
                  <c:v>-58.771999999999501</c:v>
                </c:pt>
                <c:pt idx="590">
                  <c:v>-58.701499999999697</c:v>
                </c:pt>
                <c:pt idx="591">
                  <c:v>-58.673999999997903</c:v>
                </c:pt>
                <c:pt idx="592">
                  <c:v>-58.590999999998402</c:v>
                </c:pt>
                <c:pt idx="593">
                  <c:v>-58.567999999998896</c:v>
                </c:pt>
                <c:pt idx="594">
                  <c:v>-58.515999999999501</c:v>
                </c:pt>
                <c:pt idx="595">
                  <c:v>-58.458999999996898</c:v>
                </c:pt>
                <c:pt idx="596">
                  <c:v>-58.417999999999502</c:v>
                </c:pt>
                <c:pt idx="597">
                  <c:v>-58.361999999999</c:v>
                </c:pt>
                <c:pt idx="598">
                  <c:v>-58.305999999997901</c:v>
                </c:pt>
                <c:pt idx="599">
                  <c:v>-58.262999999994797</c:v>
                </c:pt>
                <c:pt idx="600">
                  <c:v>-58.213999999998997</c:v>
                </c:pt>
                <c:pt idx="601">
                  <c:v>-58.173999999997399</c:v>
                </c:pt>
                <c:pt idx="602">
                  <c:v>-58.136999999999702</c:v>
                </c:pt>
                <c:pt idx="603">
                  <c:v>-58.106999999998997</c:v>
                </c:pt>
                <c:pt idx="604">
                  <c:v>-58.062999999997402</c:v>
                </c:pt>
                <c:pt idx="605">
                  <c:v>-58.008999999999702</c:v>
                </c:pt>
                <c:pt idx="606">
                  <c:v>-57.971999999999497</c:v>
                </c:pt>
                <c:pt idx="607">
                  <c:v>-57.900999999999499</c:v>
                </c:pt>
                <c:pt idx="608">
                  <c:v>-57.852999999999497</c:v>
                </c:pt>
                <c:pt idx="609">
                  <c:v>-57.812999999999498</c:v>
                </c:pt>
                <c:pt idx="610">
                  <c:v>-57.7759999999979</c:v>
                </c:pt>
                <c:pt idx="611">
                  <c:v>-57.741999999997397</c:v>
                </c:pt>
                <c:pt idx="612">
                  <c:v>-57.689999999999003</c:v>
                </c:pt>
                <c:pt idx="613">
                  <c:v>-57.6489999999974</c:v>
                </c:pt>
                <c:pt idx="614">
                  <c:v>-57.604499999999703</c:v>
                </c:pt>
                <c:pt idx="615">
                  <c:v>-57.5649999999995</c:v>
                </c:pt>
                <c:pt idx="616">
                  <c:v>-57.530999999999501</c:v>
                </c:pt>
                <c:pt idx="617">
                  <c:v>-57.493999999998998</c:v>
                </c:pt>
                <c:pt idx="618">
                  <c:v>-57.447999999999197</c:v>
                </c:pt>
                <c:pt idx="619">
                  <c:v>-57.417999999999502</c:v>
                </c:pt>
                <c:pt idx="620">
                  <c:v>-57.378999999995401</c:v>
                </c:pt>
                <c:pt idx="621">
                  <c:v>-57.321999999999001</c:v>
                </c:pt>
                <c:pt idx="622">
                  <c:v>-57.288999999999497</c:v>
                </c:pt>
                <c:pt idx="623">
                  <c:v>-57.245999999999</c:v>
                </c:pt>
                <c:pt idx="624">
                  <c:v>-57.179999999999502</c:v>
                </c:pt>
                <c:pt idx="625">
                  <c:v>-57.147999999998703</c:v>
                </c:pt>
                <c:pt idx="626">
                  <c:v>-57.111999999999</c:v>
                </c:pt>
                <c:pt idx="627">
                  <c:v>-57.067999999998001</c:v>
                </c:pt>
                <c:pt idx="628">
                  <c:v>-57.027999999996503</c:v>
                </c:pt>
                <c:pt idx="629">
                  <c:v>-56.995499999999801</c:v>
                </c:pt>
                <c:pt idx="630">
                  <c:v>-56.944999999996497</c:v>
                </c:pt>
                <c:pt idx="631">
                  <c:v>-56.910999999998999</c:v>
                </c:pt>
                <c:pt idx="632">
                  <c:v>-56.880999999996</c:v>
                </c:pt>
                <c:pt idx="633">
                  <c:v>-56.832999999998997</c:v>
                </c:pt>
                <c:pt idx="634">
                  <c:v>-56.784999999996003</c:v>
                </c:pt>
                <c:pt idx="635">
                  <c:v>-56.738999999998498</c:v>
                </c:pt>
                <c:pt idx="636">
                  <c:v>-56.710999999998997</c:v>
                </c:pt>
                <c:pt idx="637">
                  <c:v>-56.669999999997998</c:v>
                </c:pt>
                <c:pt idx="638">
                  <c:v>-56.615999999998003</c:v>
                </c:pt>
                <c:pt idx="639">
                  <c:v>-56.579999999999501</c:v>
                </c:pt>
                <c:pt idx="640">
                  <c:v>-56.528999999999499</c:v>
                </c:pt>
                <c:pt idx="641">
                  <c:v>-56.478999999999502</c:v>
                </c:pt>
                <c:pt idx="642">
                  <c:v>-56.427999999998498</c:v>
                </c:pt>
                <c:pt idx="643">
                  <c:v>-56.387999999999501</c:v>
                </c:pt>
                <c:pt idx="644">
                  <c:v>-56.356999999999502</c:v>
                </c:pt>
                <c:pt idx="645">
                  <c:v>-56.335999999999501</c:v>
                </c:pt>
                <c:pt idx="646">
                  <c:v>-56.306999999999</c:v>
                </c:pt>
                <c:pt idx="647">
                  <c:v>-56.2699999999966</c:v>
                </c:pt>
                <c:pt idx="648">
                  <c:v>-56.211999999999499</c:v>
                </c:pt>
                <c:pt idx="649">
                  <c:v>-56.175999999995597</c:v>
                </c:pt>
                <c:pt idx="650">
                  <c:v>-56.130499999999799</c:v>
                </c:pt>
                <c:pt idx="651">
                  <c:v>-56.096999999998999</c:v>
                </c:pt>
                <c:pt idx="652">
                  <c:v>-56.066999999999503</c:v>
                </c:pt>
                <c:pt idx="653">
                  <c:v>-56.026999999998097</c:v>
                </c:pt>
                <c:pt idx="654">
                  <c:v>-55.978999999997598</c:v>
                </c:pt>
                <c:pt idx="655">
                  <c:v>-55.936999999999003</c:v>
                </c:pt>
                <c:pt idx="656">
                  <c:v>-55.870999999999803</c:v>
                </c:pt>
                <c:pt idx="657">
                  <c:v>-55.836999999997097</c:v>
                </c:pt>
                <c:pt idx="658">
                  <c:v>-55.7969999999995</c:v>
                </c:pt>
                <c:pt idx="659">
                  <c:v>-55.768999999999501</c:v>
                </c:pt>
                <c:pt idx="660">
                  <c:v>-55.737999999999502</c:v>
                </c:pt>
                <c:pt idx="661">
                  <c:v>-55.676999999999502</c:v>
                </c:pt>
                <c:pt idx="662">
                  <c:v>-55.637999999999401</c:v>
                </c:pt>
                <c:pt idx="663">
                  <c:v>-55.607999999998</c:v>
                </c:pt>
                <c:pt idx="664">
                  <c:v>-55.551999999998998</c:v>
                </c:pt>
                <c:pt idx="665">
                  <c:v>-55.510499999999801</c:v>
                </c:pt>
                <c:pt idx="666">
                  <c:v>-55.486999999997103</c:v>
                </c:pt>
                <c:pt idx="667">
                  <c:v>-55.442999999999003</c:v>
                </c:pt>
                <c:pt idx="668">
                  <c:v>-55.382999999999797</c:v>
                </c:pt>
                <c:pt idx="669">
                  <c:v>-55.336999999998604</c:v>
                </c:pt>
                <c:pt idx="670">
                  <c:v>-55.298499999999798</c:v>
                </c:pt>
                <c:pt idx="671">
                  <c:v>-55.250999999999799</c:v>
                </c:pt>
                <c:pt idx="672">
                  <c:v>-55.214999999997097</c:v>
                </c:pt>
                <c:pt idx="673">
                  <c:v>-55.157999999999802</c:v>
                </c:pt>
                <c:pt idx="674">
                  <c:v>-55.095999999999499</c:v>
                </c:pt>
                <c:pt idx="675">
                  <c:v>-55.065999999999001</c:v>
                </c:pt>
                <c:pt idx="676">
                  <c:v>-55.037499999999802</c:v>
                </c:pt>
                <c:pt idx="677">
                  <c:v>-55.005999999998998</c:v>
                </c:pt>
                <c:pt idx="678">
                  <c:v>-54.9609999999998</c:v>
                </c:pt>
                <c:pt idx="679">
                  <c:v>-54.924999999999798</c:v>
                </c:pt>
                <c:pt idx="680">
                  <c:v>-54.893499999999797</c:v>
                </c:pt>
                <c:pt idx="681">
                  <c:v>-54.843999999999497</c:v>
                </c:pt>
                <c:pt idx="682">
                  <c:v>-54.797999999999803</c:v>
                </c:pt>
                <c:pt idx="683">
                  <c:v>-54.749999999999503</c:v>
                </c:pt>
                <c:pt idx="684">
                  <c:v>-54.714999999999002</c:v>
                </c:pt>
                <c:pt idx="685">
                  <c:v>-54.682999999999502</c:v>
                </c:pt>
                <c:pt idx="686">
                  <c:v>-54.618999999997101</c:v>
                </c:pt>
                <c:pt idx="687">
                  <c:v>-54.551999999999502</c:v>
                </c:pt>
                <c:pt idx="688">
                  <c:v>-54.497999999999003</c:v>
                </c:pt>
                <c:pt idx="689">
                  <c:v>-54.452999999992699</c:v>
                </c:pt>
                <c:pt idx="690">
                  <c:v>-54.403666666666503</c:v>
                </c:pt>
                <c:pt idx="691">
                  <c:v>-54.376999999996599</c:v>
                </c:pt>
                <c:pt idx="692">
                  <c:v>-54.325999999998103</c:v>
                </c:pt>
                <c:pt idx="693">
                  <c:v>-54.282999999999497</c:v>
                </c:pt>
                <c:pt idx="694">
                  <c:v>-54.2329999999995</c:v>
                </c:pt>
                <c:pt idx="695">
                  <c:v>-54.175999999999497</c:v>
                </c:pt>
                <c:pt idx="696">
                  <c:v>-54.134999999999501</c:v>
                </c:pt>
                <c:pt idx="697">
                  <c:v>-54.086999999997602</c:v>
                </c:pt>
                <c:pt idx="698">
                  <c:v>-54.023999999998097</c:v>
                </c:pt>
                <c:pt idx="699">
                  <c:v>-53.993499999998797</c:v>
                </c:pt>
                <c:pt idx="700">
                  <c:v>-53.957999999999501</c:v>
                </c:pt>
                <c:pt idx="701">
                  <c:v>-53.923999999998102</c:v>
                </c:pt>
                <c:pt idx="702">
                  <c:v>-53.8829999999991</c:v>
                </c:pt>
                <c:pt idx="703">
                  <c:v>-53.846999999998602</c:v>
                </c:pt>
                <c:pt idx="704">
                  <c:v>-53.7909999999981</c:v>
                </c:pt>
                <c:pt idx="705">
                  <c:v>-53.739999999998098</c:v>
                </c:pt>
                <c:pt idx="706">
                  <c:v>-53.6969999999991</c:v>
                </c:pt>
                <c:pt idx="707">
                  <c:v>-53.6629999999981</c:v>
                </c:pt>
                <c:pt idx="708">
                  <c:v>-53.610999999999798</c:v>
                </c:pt>
                <c:pt idx="709">
                  <c:v>-53.582999999999501</c:v>
                </c:pt>
                <c:pt idx="710">
                  <c:v>-53.550999999999497</c:v>
                </c:pt>
                <c:pt idx="711">
                  <c:v>-53.498999999998603</c:v>
                </c:pt>
                <c:pt idx="712">
                  <c:v>-53.446999999999498</c:v>
                </c:pt>
                <c:pt idx="713">
                  <c:v>-53.4129999999981</c:v>
                </c:pt>
                <c:pt idx="714">
                  <c:v>-53.3699999999995</c:v>
                </c:pt>
                <c:pt idx="715">
                  <c:v>-53.334999999997599</c:v>
                </c:pt>
                <c:pt idx="716">
                  <c:v>-53.2734999999998</c:v>
                </c:pt>
                <c:pt idx="717">
                  <c:v>-53.228999999996198</c:v>
                </c:pt>
                <c:pt idx="718">
                  <c:v>-53.1689999999995</c:v>
                </c:pt>
                <c:pt idx="719">
                  <c:v>-53.138999999999903</c:v>
                </c:pt>
                <c:pt idx="720">
                  <c:v>-53.099499999998798</c:v>
                </c:pt>
                <c:pt idx="721">
                  <c:v>-53.071999999999498</c:v>
                </c:pt>
                <c:pt idx="722">
                  <c:v>-53.036999999999502</c:v>
                </c:pt>
                <c:pt idx="723">
                  <c:v>-53.005999999998103</c:v>
                </c:pt>
                <c:pt idx="724">
                  <c:v>-52.968999999999298</c:v>
                </c:pt>
                <c:pt idx="725">
                  <c:v>-52.929999999999303</c:v>
                </c:pt>
                <c:pt idx="726">
                  <c:v>-52.890999999999103</c:v>
                </c:pt>
                <c:pt idx="727">
                  <c:v>-52.848999999999499</c:v>
                </c:pt>
                <c:pt idx="728">
                  <c:v>-52.8189999999977</c:v>
                </c:pt>
                <c:pt idx="729">
                  <c:v>-52.777999999999302</c:v>
                </c:pt>
                <c:pt idx="730">
                  <c:v>-52.728999999998599</c:v>
                </c:pt>
                <c:pt idx="731">
                  <c:v>-52.699333333332198</c:v>
                </c:pt>
                <c:pt idx="732">
                  <c:v>-52.655999999998102</c:v>
                </c:pt>
                <c:pt idx="733">
                  <c:v>-52.591499999999797</c:v>
                </c:pt>
                <c:pt idx="734">
                  <c:v>-52.552499999999803</c:v>
                </c:pt>
                <c:pt idx="735">
                  <c:v>-52.521999999999501</c:v>
                </c:pt>
                <c:pt idx="736">
                  <c:v>-52.480333333333</c:v>
                </c:pt>
                <c:pt idx="737">
                  <c:v>-52.446999999999498</c:v>
                </c:pt>
                <c:pt idx="738">
                  <c:v>-52.395999999999297</c:v>
                </c:pt>
                <c:pt idx="739">
                  <c:v>-52.3629999999986</c:v>
                </c:pt>
                <c:pt idx="740">
                  <c:v>-52.333999999998198</c:v>
                </c:pt>
                <c:pt idx="741">
                  <c:v>-52.263999999999498</c:v>
                </c:pt>
                <c:pt idx="742">
                  <c:v>-52.234999999999701</c:v>
                </c:pt>
                <c:pt idx="743">
                  <c:v>-52.175999999999497</c:v>
                </c:pt>
                <c:pt idx="744">
                  <c:v>-52.130999999998103</c:v>
                </c:pt>
                <c:pt idx="745">
                  <c:v>-52.095999999999499</c:v>
                </c:pt>
                <c:pt idx="746">
                  <c:v>-52.061333333332598</c:v>
                </c:pt>
                <c:pt idx="747">
                  <c:v>-52.026499999999302</c:v>
                </c:pt>
                <c:pt idx="748">
                  <c:v>-51.992499999999801</c:v>
                </c:pt>
                <c:pt idx="749">
                  <c:v>-51.9684999999997</c:v>
                </c:pt>
                <c:pt idx="750">
                  <c:v>-51.913999999999099</c:v>
                </c:pt>
                <c:pt idx="751">
                  <c:v>-51.875999999999102</c:v>
                </c:pt>
                <c:pt idx="752">
                  <c:v>-51.841999999999501</c:v>
                </c:pt>
                <c:pt idx="753">
                  <c:v>-51.801333333333197</c:v>
                </c:pt>
                <c:pt idx="754">
                  <c:v>-51.775999999999101</c:v>
                </c:pt>
                <c:pt idx="755">
                  <c:v>-51.739999999999597</c:v>
                </c:pt>
                <c:pt idx="756">
                  <c:v>-51.708999999996898</c:v>
                </c:pt>
                <c:pt idx="757">
                  <c:v>-51.664999999999601</c:v>
                </c:pt>
                <c:pt idx="758">
                  <c:v>-51.6299999999978</c:v>
                </c:pt>
                <c:pt idx="759">
                  <c:v>-51.589999999999598</c:v>
                </c:pt>
                <c:pt idx="760">
                  <c:v>-51.554999999999602</c:v>
                </c:pt>
                <c:pt idx="761">
                  <c:v>-51.5069999999996</c:v>
                </c:pt>
                <c:pt idx="762">
                  <c:v>-51.474999999998701</c:v>
                </c:pt>
                <c:pt idx="763">
                  <c:v>-51.421999999999599</c:v>
                </c:pt>
                <c:pt idx="764">
                  <c:v>-51.389999999999603</c:v>
                </c:pt>
                <c:pt idx="765">
                  <c:v>-51.355999999998701</c:v>
                </c:pt>
                <c:pt idx="766">
                  <c:v>-51.315999999999597</c:v>
                </c:pt>
                <c:pt idx="767">
                  <c:v>-51.280999999998301</c:v>
                </c:pt>
                <c:pt idx="768">
                  <c:v>-51.226999999999599</c:v>
                </c:pt>
                <c:pt idx="769">
                  <c:v>-51.197999999999602</c:v>
                </c:pt>
                <c:pt idx="770">
                  <c:v>-51.144999999999399</c:v>
                </c:pt>
                <c:pt idx="771">
                  <c:v>-51.120999999999597</c:v>
                </c:pt>
                <c:pt idx="772">
                  <c:v>-51.061999999997099</c:v>
                </c:pt>
                <c:pt idx="773">
                  <c:v>-51.014999999999198</c:v>
                </c:pt>
                <c:pt idx="774">
                  <c:v>-50.9814999999994</c:v>
                </c:pt>
                <c:pt idx="775">
                  <c:v>-50.946999999998802</c:v>
                </c:pt>
                <c:pt idx="776">
                  <c:v>-50.899999999999601</c:v>
                </c:pt>
                <c:pt idx="777">
                  <c:v>-50.875999999999202</c:v>
                </c:pt>
                <c:pt idx="778">
                  <c:v>-50.8229999999988</c:v>
                </c:pt>
                <c:pt idx="779">
                  <c:v>-50.792999999999601</c:v>
                </c:pt>
                <c:pt idx="780">
                  <c:v>-50.750999999999202</c:v>
                </c:pt>
                <c:pt idx="781">
                  <c:v>-50.6939999999992</c:v>
                </c:pt>
                <c:pt idx="782">
                  <c:v>-50.656499999999802</c:v>
                </c:pt>
                <c:pt idx="783">
                  <c:v>-50.6199999999996</c:v>
                </c:pt>
                <c:pt idx="784">
                  <c:v>-50.589999999997701</c:v>
                </c:pt>
                <c:pt idx="785">
                  <c:v>-50.542999999999601</c:v>
                </c:pt>
                <c:pt idx="786">
                  <c:v>-50.518999999997298</c:v>
                </c:pt>
                <c:pt idx="787">
                  <c:v>-50.480999999999597</c:v>
                </c:pt>
                <c:pt idx="788">
                  <c:v>-50.4559999999992</c:v>
                </c:pt>
                <c:pt idx="789">
                  <c:v>-50.418999999997702</c:v>
                </c:pt>
                <c:pt idx="790">
                  <c:v>-50.350999999999601</c:v>
                </c:pt>
                <c:pt idx="791">
                  <c:v>-50.2979999999989</c:v>
                </c:pt>
                <c:pt idx="792">
                  <c:v>-50.2539999999996</c:v>
                </c:pt>
                <c:pt idx="793">
                  <c:v>-50.219999999999601</c:v>
                </c:pt>
                <c:pt idx="794">
                  <c:v>-50.181999999999597</c:v>
                </c:pt>
                <c:pt idx="795">
                  <c:v>-50.141999999999101</c:v>
                </c:pt>
                <c:pt idx="796">
                  <c:v>-50.116999999997397</c:v>
                </c:pt>
                <c:pt idx="797">
                  <c:v>-50.083999999996401</c:v>
                </c:pt>
                <c:pt idx="798">
                  <c:v>-50.014999999999603</c:v>
                </c:pt>
                <c:pt idx="799">
                  <c:v>-49.979999999999301</c:v>
                </c:pt>
                <c:pt idx="800">
                  <c:v>-49.946999999998702</c:v>
                </c:pt>
                <c:pt idx="801">
                  <c:v>-49.897999999999598</c:v>
                </c:pt>
                <c:pt idx="802">
                  <c:v>-49.862999999999602</c:v>
                </c:pt>
                <c:pt idx="803">
                  <c:v>-49.815999999999903</c:v>
                </c:pt>
                <c:pt idx="804">
                  <c:v>-49.785999999999603</c:v>
                </c:pt>
                <c:pt idx="805">
                  <c:v>-49.747999999999003</c:v>
                </c:pt>
                <c:pt idx="806">
                  <c:v>-49.707999999998997</c:v>
                </c:pt>
                <c:pt idx="807">
                  <c:v>-49.660999999997898</c:v>
                </c:pt>
                <c:pt idx="808">
                  <c:v>-49.607999999999699</c:v>
                </c:pt>
                <c:pt idx="809">
                  <c:v>-49.575999999999503</c:v>
                </c:pt>
                <c:pt idx="810">
                  <c:v>-49.541999999999703</c:v>
                </c:pt>
                <c:pt idx="811">
                  <c:v>-49.500499999999803</c:v>
                </c:pt>
                <c:pt idx="812">
                  <c:v>-49.470999999999002</c:v>
                </c:pt>
                <c:pt idx="813">
                  <c:v>-49.420999999997299</c:v>
                </c:pt>
                <c:pt idx="814">
                  <c:v>-49.364999999999696</c:v>
                </c:pt>
                <c:pt idx="815">
                  <c:v>-49.315999999997999</c:v>
                </c:pt>
                <c:pt idx="816">
                  <c:v>-49.270999999999702</c:v>
                </c:pt>
                <c:pt idx="817">
                  <c:v>-49.228999999998997</c:v>
                </c:pt>
                <c:pt idx="818">
                  <c:v>-49.189999999999699</c:v>
                </c:pt>
                <c:pt idx="819">
                  <c:v>-49.151999999999397</c:v>
                </c:pt>
                <c:pt idx="820">
                  <c:v>-49.110999999999301</c:v>
                </c:pt>
                <c:pt idx="821">
                  <c:v>-49.080999999998703</c:v>
                </c:pt>
                <c:pt idx="822">
                  <c:v>-49.036999999998102</c:v>
                </c:pt>
                <c:pt idx="823">
                  <c:v>-48.977999999997799</c:v>
                </c:pt>
                <c:pt idx="824">
                  <c:v>-48.919999999999099</c:v>
                </c:pt>
                <c:pt idx="825">
                  <c:v>-48.877999999999702</c:v>
                </c:pt>
                <c:pt idx="826">
                  <c:v>-48.841999999998798</c:v>
                </c:pt>
                <c:pt idx="827">
                  <c:v>-48.781999999998803</c:v>
                </c:pt>
                <c:pt idx="828">
                  <c:v>-48.7269999999994</c:v>
                </c:pt>
                <c:pt idx="829">
                  <c:v>-48.688999999999098</c:v>
                </c:pt>
                <c:pt idx="830">
                  <c:v>-48.636999999999503</c:v>
                </c:pt>
                <c:pt idx="831">
                  <c:v>-48.590999999999703</c:v>
                </c:pt>
                <c:pt idx="832">
                  <c:v>-48.549999999999699</c:v>
                </c:pt>
                <c:pt idx="833">
                  <c:v>-48.5189999999997</c:v>
                </c:pt>
                <c:pt idx="834">
                  <c:v>-48.466999999999402</c:v>
                </c:pt>
                <c:pt idx="835">
                  <c:v>-48.421999999999102</c:v>
                </c:pt>
                <c:pt idx="836">
                  <c:v>-48.374999999999098</c:v>
                </c:pt>
                <c:pt idx="837">
                  <c:v>-48.313999999999403</c:v>
                </c:pt>
                <c:pt idx="838">
                  <c:v>-48.2779999999997</c:v>
                </c:pt>
                <c:pt idx="839">
                  <c:v>-48.229999999999102</c:v>
                </c:pt>
                <c:pt idx="840">
                  <c:v>-48.2059999999993</c:v>
                </c:pt>
                <c:pt idx="841">
                  <c:v>-48.161999999999701</c:v>
                </c:pt>
                <c:pt idx="842">
                  <c:v>-48.120999999999697</c:v>
                </c:pt>
                <c:pt idx="843">
                  <c:v>-48.089999999996898</c:v>
                </c:pt>
                <c:pt idx="844">
                  <c:v>-48.043999999999699</c:v>
                </c:pt>
                <c:pt idx="845">
                  <c:v>-48.0129999999997</c:v>
                </c:pt>
                <c:pt idx="846">
                  <c:v>-47.976999999998903</c:v>
                </c:pt>
                <c:pt idx="847">
                  <c:v>-47.939999999998903</c:v>
                </c:pt>
                <c:pt idx="848">
                  <c:v>-47.893999999999203</c:v>
                </c:pt>
                <c:pt idx="849">
                  <c:v>-47.847999999998699</c:v>
                </c:pt>
                <c:pt idx="850">
                  <c:v>-47.820999999999202</c:v>
                </c:pt>
                <c:pt idx="851">
                  <c:v>-47.788999999999199</c:v>
                </c:pt>
                <c:pt idx="852">
                  <c:v>-47.725999999999502</c:v>
                </c:pt>
                <c:pt idx="853">
                  <c:v>-47.682999999999502</c:v>
                </c:pt>
                <c:pt idx="854">
                  <c:v>-47.634999999999202</c:v>
                </c:pt>
                <c:pt idx="855">
                  <c:v>-47.576499999999598</c:v>
                </c:pt>
                <c:pt idx="856">
                  <c:v>-47.5489999999999</c:v>
                </c:pt>
                <c:pt idx="857">
                  <c:v>-47.509999999999202</c:v>
                </c:pt>
                <c:pt idx="858">
                  <c:v>-47.471999999999703</c:v>
                </c:pt>
                <c:pt idx="859">
                  <c:v>-47.430999999996203</c:v>
                </c:pt>
                <c:pt idx="860">
                  <c:v>-47.3644999999999</c:v>
                </c:pt>
                <c:pt idx="861">
                  <c:v>-47.326999999998797</c:v>
                </c:pt>
                <c:pt idx="862">
                  <c:v>-47.264999999999297</c:v>
                </c:pt>
                <c:pt idx="863">
                  <c:v>-47.225999999999502</c:v>
                </c:pt>
                <c:pt idx="864">
                  <c:v>-47.182999999998998</c:v>
                </c:pt>
                <c:pt idx="865">
                  <c:v>-47.118999999999801</c:v>
                </c:pt>
                <c:pt idx="866">
                  <c:v>-47.069999999998998</c:v>
                </c:pt>
                <c:pt idx="867">
                  <c:v>-47.028999999999101</c:v>
                </c:pt>
                <c:pt idx="868">
                  <c:v>-46.989999999999498</c:v>
                </c:pt>
                <c:pt idx="869">
                  <c:v>-46.917999999999303</c:v>
                </c:pt>
                <c:pt idx="870">
                  <c:v>-46.860499999999703</c:v>
                </c:pt>
                <c:pt idx="871">
                  <c:v>-46.812999999999803</c:v>
                </c:pt>
                <c:pt idx="872">
                  <c:v>-46.771499999999897</c:v>
                </c:pt>
                <c:pt idx="873">
                  <c:v>-46.7209999999993</c:v>
                </c:pt>
                <c:pt idx="874">
                  <c:v>-46.668999999999798</c:v>
                </c:pt>
                <c:pt idx="875">
                  <c:v>-46.604999999999599</c:v>
                </c:pt>
                <c:pt idx="876">
                  <c:v>-46.563999999998202</c:v>
                </c:pt>
                <c:pt idx="877">
                  <c:v>-46.5069999999996</c:v>
                </c:pt>
                <c:pt idx="878">
                  <c:v>-46.465999999999099</c:v>
                </c:pt>
                <c:pt idx="879">
                  <c:v>-46.4119999999998</c:v>
                </c:pt>
                <c:pt idx="880">
                  <c:v>-46.365999999999801</c:v>
                </c:pt>
                <c:pt idx="881">
                  <c:v>-46.323999999999799</c:v>
                </c:pt>
                <c:pt idx="882">
                  <c:v>-46.293999999999798</c:v>
                </c:pt>
                <c:pt idx="883">
                  <c:v>-46.227999999999803</c:v>
                </c:pt>
                <c:pt idx="884">
                  <c:v>-46.172999999999398</c:v>
                </c:pt>
                <c:pt idx="885">
                  <c:v>-46.129999999997501</c:v>
                </c:pt>
                <c:pt idx="886">
                  <c:v>-46.064999999999799</c:v>
                </c:pt>
                <c:pt idx="887">
                  <c:v>-46.032999999999603</c:v>
                </c:pt>
                <c:pt idx="888">
                  <c:v>-45.985999999999798</c:v>
                </c:pt>
                <c:pt idx="889">
                  <c:v>-45.940999999999597</c:v>
                </c:pt>
                <c:pt idx="890">
                  <c:v>-45.902999999999601</c:v>
                </c:pt>
                <c:pt idx="891">
                  <c:v>-45.872999999999799</c:v>
                </c:pt>
                <c:pt idx="892">
                  <c:v>-45.821999999998603</c:v>
                </c:pt>
                <c:pt idx="893">
                  <c:v>-45.774999999997902</c:v>
                </c:pt>
                <c:pt idx="894">
                  <c:v>-45.7139999999998</c:v>
                </c:pt>
                <c:pt idx="895">
                  <c:v>-45.668333333333102</c:v>
                </c:pt>
                <c:pt idx="896">
                  <c:v>-45.610999999999798</c:v>
                </c:pt>
                <c:pt idx="897">
                  <c:v>-45.530999999999203</c:v>
                </c:pt>
                <c:pt idx="898">
                  <c:v>-45.465999999999603</c:v>
                </c:pt>
                <c:pt idx="899">
                  <c:v>-45.423999999999403</c:v>
                </c:pt>
                <c:pt idx="900">
                  <c:v>-45.360999999999301</c:v>
                </c:pt>
                <c:pt idx="901">
                  <c:v>-45.270999999999802</c:v>
                </c:pt>
                <c:pt idx="902">
                  <c:v>-45.227999999999597</c:v>
                </c:pt>
                <c:pt idx="903">
                  <c:v>-45.160999999999298</c:v>
                </c:pt>
                <c:pt idx="904">
                  <c:v>-45.131333333333302</c:v>
                </c:pt>
                <c:pt idx="905">
                  <c:v>-45.0709999999996</c:v>
                </c:pt>
                <c:pt idx="906">
                  <c:v>-45.007999999997402</c:v>
                </c:pt>
                <c:pt idx="907">
                  <c:v>-44.961999999999698</c:v>
                </c:pt>
                <c:pt idx="908">
                  <c:v>-44.8949999999992</c:v>
                </c:pt>
                <c:pt idx="909">
                  <c:v>-44.825999999999702</c:v>
                </c:pt>
                <c:pt idx="910">
                  <c:v>-44.774999999997803</c:v>
                </c:pt>
                <c:pt idx="911">
                  <c:v>-44.690999999998702</c:v>
                </c:pt>
                <c:pt idx="912">
                  <c:v>-44.634999999999302</c:v>
                </c:pt>
                <c:pt idx="913">
                  <c:v>-44.5649999999996</c:v>
                </c:pt>
                <c:pt idx="914">
                  <c:v>-44.489999999999</c:v>
                </c:pt>
                <c:pt idx="915">
                  <c:v>-44.432999999999801</c:v>
                </c:pt>
                <c:pt idx="916">
                  <c:v>-44.348999999999798</c:v>
                </c:pt>
                <c:pt idx="917">
                  <c:v>-44.294999999999803</c:v>
                </c:pt>
                <c:pt idx="918">
                  <c:v>-44.226999999998299</c:v>
                </c:pt>
                <c:pt idx="919">
                  <c:v>-44.1529999999997</c:v>
                </c:pt>
                <c:pt idx="920">
                  <c:v>-44.096999999998502</c:v>
                </c:pt>
                <c:pt idx="921">
                  <c:v>-44.007999999999399</c:v>
                </c:pt>
                <c:pt idx="922">
                  <c:v>-43.939999999999202</c:v>
                </c:pt>
                <c:pt idx="923">
                  <c:v>-43.852999999998197</c:v>
                </c:pt>
                <c:pt idx="924">
                  <c:v>-43.7259999999999</c:v>
                </c:pt>
                <c:pt idx="925">
                  <c:v>-43.663999999999099</c:v>
                </c:pt>
                <c:pt idx="926">
                  <c:v>-43.603999999999701</c:v>
                </c:pt>
                <c:pt idx="927">
                  <c:v>-43.503999999999301</c:v>
                </c:pt>
                <c:pt idx="928">
                  <c:v>-43.4299999999999</c:v>
                </c:pt>
                <c:pt idx="929">
                  <c:v>-43.383999999999403</c:v>
                </c:pt>
                <c:pt idx="930">
                  <c:v>-43.322999999999702</c:v>
                </c:pt>
                <c:pt idx="931">
                  <c:v>-43.231999999999204</c:v>
                </c:pt>
                <c:pt idx="932">
                  <c:v>-43.153999999998497</c:v>
                </c:pt>
                <c:pt idx="933">
                  <c:v>-43.0799999999996</c:v>
                </c:pt>
                <c:pt idx="934">
                  <c:v>-43.000999999999898</c:v>
                </c:pt>
                <c:pt idx="935">
                  <c:v>-42.936999999998299</c:v>
                </c:pt>
                <c:pt idx="936">
                  <c:v>-42.811999999999898</c:v>
                </c:pt>
                <c:pt idx="937">
                  <c:v>-42.742999999999903</c:v>
                </c:pt>
                <c:pt idx="938">
                  <c:v>-42.679999999999801</c:v>
                </c:pt>
                <c:pt idx="939">
                  <c:v>-42.608999999998296</c:v>
                </c:pt>
                <c:pt idx="940">
                  <c:v>-42.517999999999198</c:v>
                </c:pt>
                <c:pt idx="941">
                  <c:v>-42.422999999999398</c:v>
                </c:pt>
                <c:pt idx="942">
                  <c:v>-42.314499999999697</c:v>
                </c:pt>
                <c:pt idx="943">
                  <c:v>-42.209999999999802</c:v>
                </c:pt>
                <c:pt idx="944">
                  <c:v>-42.086999999999598</c:v>
                </c:pt>
                <c:pt idx="945">
                  <c:v>-41.996999999999602</c:v>
                </c:pt>
                <c:pt idx="946">
                  <c:v>-41.908999999999601</c:v>
                </c:pt>
                <c:pt idx="947">
                  <c:v>-41.837999999998601</c:v>
                </c:pt>
                <c:pt idx="948">
                  <c:v>-41.702999999999598</c:v>
                </c:pt>
                <c:pt idx="949">
                  <c:v>-41.583999999999897</c:v>
                </c:pt>
                <c:pt idx="950">
                  <c:v>-41.498999999999903</c:v>
                </c:pt>
                <c:pt idx="951">
                  <c:v>-41.4059999999997</c:v>
                </c:pt>
                <c:pt idx="952">
                  <c:v>-41.312999999998901</c:v>
                </c:pt>
                <c:pt idx="953">
                  <c:v>-41.187999999999903</c:v>
                </c:pt>
                <c:pt idx="954">
                  <c:v>-41.089999999999797</c:v>
                </c:pt>
                <c:pt idx="955">
                  <c:v>-40.970499999999902</c:v>
                </c:pt>
                <c:pt idx="956">
                  <c:v>-40.873999999999597</c:v>
                </c:pt>
                <c:pt idx="957">
                  <c:v>-40.771999999997497</c:v>
                </c:pt>
                <c:pt idx="958">
                  <c:v>-40.6099999999999</c:v>
                </c:pt>
                <c:pt idx="959">
                  <c:v>-40.503999999999301</c:v>
                </c:pt>
                <c:pt idx="960">
                  <c:v>-40.396999999999899</c:v>
                </c:pt>
                <c:pt idx="961">
                  <c:v>-40.2909999999993</c:v>
                </c:pt>
                <c:pt idx="962">
                  <c:v>-40.210999999998798</c:v>
                </c:pt>
                <c:pt idx="963">
                  <c:v>-40.072999999999602</c:v>
                </c:pt>
                <c:pt idx="964">
                  <c:v>-39.960999999999899</c:v>
                </c:pt>
                <c:pt idx="965">
                  <c:v>-39.875999999999799</c:v>
                </c:pt>
                <c:pt idx="966">
                  <c:v>-39.726999999999897</c:v>
                </c:pt>
                <c:pt idx="967">
                  <c:v>-39.634499999999697</c:v>
                </c:pt>
                <c:pt idx="968">
                  <c:v>-39.474999999999703</c:v>
                </c:pt>
                <c:pt idx="969">
                  <c:v>-39.366999999999599</c:v>
                </c:pt>
                <c:pt idx="970">
                  <c:v>-39.261999999999802</c:v>
                </c:pt>
                <c:pt idx="971">
                  <c:v>-39.096999999999603</c:v>
                </c:pt>
                <c:pt idx="972">
                  <c:v>-38.925999999998503</c:v>
                </c:pt>
                <c:pt idx="973">
                  <c:v>-38.732999999999898</c:v>
                </c:pt>
                <c:pt idx="974">
                  <c:v>-38.6099999999998</c:v>
                </c:pt>
                <c:pt idx="975">
                  <c:v>-38.413999999999099</c:v>
                </c:pt>
                <c:pt idx="976">
                  <c:v>-38.228999999999601</c:v>
                </c:pt>
                <c:pt idx="977">
                  <c:v>-38.0769999999983</c:v>
                </c:pt>
                <c:pt idx="978">
                  <c:v>-37.765999999998499</c:v>
                </c:pt>
                <c:pt idx="979">
                  <c:v>-37.516999999999904</c:v>
                </c:pt>
                <c:pt idx="980">
                  <c:v>-37.350999999998798</c:v>
                </c:pt>
                <c:pt idx="981">
                  <c:v>-37.126999999999398</c:v>
                </c:pt>
                <c:pt idx="982">
                  <c:v>-36.929999999999303</c:v>
                </c:pt>
                <c:pt idx="983">
                  <c:v>-36.6769999999999</c:v>
                </c:pt>
                <c:pt idx="984">
                  <c:v>-36.495999999999299</c:v>
                </c:pt>
                <c:pt idx="985">
                  <c:v>-36.241</c:v>
                </c:pt>
                <c:pt idx="986">
                  <c:v>-35.929999999999701</c:v>
                </c:pt>
                <c:pt idx="987">
                  <c:v>-35.672999999999902</c:v>
                </c:pt>
                <c:pt idx="988">
                  <c:v>-35.457999999999799</c:v>
                </c:pt>
                <c:pt idx="989">
                  <c:v>-35.154999999999397</c:v>
                </c:pt>
                <c:pt idx="990">
                  <c:v>-34.706999999999198</c:v>
                </c:pt>
                <c:pt idx="991">
                  <c:v>-34.375999999999898</c:v>
                </c:pt>
                <c:pt idx="992">
                  <c:v>-34.078999999999901</c:v>
                </c:pt>
                <c:pt idx="993">
                  <c:v>-33.673999999998898</c:v>
                </c:pt>
                <c:pt idx="994">
                  <c:v>-32.769999999999001</c:v>
                </c:pt>
                <c:pt idx="995">
                  <c:v>-32.0329999999988</c:v>
                </c:pt>
                <c:pt idx="996">
                  <c:v>-31.2899999999999</c:v>
                </c:pt>
                <c:pt idx="997">
                  <c:v>-30.253</c:v>
                </c:pt>
                <c:pt idx="998">
                  <c:v>-28.946999999999999</c:v>
                </c:pt>
                <c:pt idx="999">
                  <c:v>-26.135999999999601</c:v>
                </c:pt>
              </c:numCache>
            </c:numRef>
          </c:xVal>
          <c:yVal>
            <c:numRef>
              <c:f>'[NR-U indoor sub7 calibration_final_v3.xlsx](25,50,25,50),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A604-44F4-959C-D40C165816D5}"/>
            </c:ext>
          </c:extLst>
        </c:ser>
        <c:ser>
          <c:idx val="8"/>
          <c:order val="8"/>
          <c:tx>
            <c:strRef>
              <c:f>'[NR-U indoor sub7 calibration_final_v3.xlsx](25,50,25,50), UE RSSI'!$J$1</c:f>
              <c:strCache>
                <c:ptCount val="1"/>
                <c:pt idx="0">
                  <c:v>interdigital</c:v>
                </c:pt>
              </c:strCache>
            </c:strRef>
          </c:tx>
          <c:marker>
            <c:symbol val="none"/>
          </c:marker>
          <c:xVal>
            <c:numRef>
              <c:f>'[NR-U indoor sub7 calibration_final_v3.xlsx](25,50,25,50), UE RSSI'!$J$2:$J$1001</c:f>
              <c:numCache>
                <c:formatCode>General</c:formatCode>
                <c:ptCount val="1000"/>
                <c:pt idx="0">
                  <c:v>-81.989801389041759</c:v>
                </c:pt>
                <c:pt idx="1">
                  <c:v>-81.88819701520606</c:v>
                </c:pt>
                <c:pt idx="2">
                  <c:v>-81.75756981974078</c:v>
                </c:pt>
                <c:pt idx="3">
                  <c:v>-81.682441884327147</c:v>
                </c:pt>
                <c:pt idx="4">
                  <c:v>-81.606365051106252</c:v>
                </c:pt>
                <c:pt idx="5">
                  <c:v>-81.522068162551548</c:v>
                </c:pt>
                <c:pt idx="6">
                  <c:v>-81.39139142958237</c:v>
                </c:pt>
                <c:pt idx="7">
                  <c:v>-81.315194819167004</c:v>
                </c:pt>
                <c:pt idx="8">
                  <c:v>-81.208347112235515</c:v>
                </c:pt>
                <c:pt idx="9">
                  <c:v>-81.075158464953233</c:v>
                </c:pt>
                <c:pt idx="10">
                  <c:v>-81.011306512279077</c:v>
                </c:pt>
                <c:pt idx="11">
                  <c:v>-80.910808228129028</c:v>
                </c:pt>
                <c:pt idx="12">
                  <c:v>-80.816884587530097</c:v>
                </c:pt>
                <c:pt idx="13">
                  <c:v>-80.683273838619627</c:v>
                </c:pt>
                <c:pt idx="14">
                  <c:v>-80.574925388446431</c:v>
                </c:pt>
                <c:pt idx="15">
                  <c:v>-80.504462489344121</c:v>
                </c:pt>
                <c:pt idx="16">
                  <c:v>-80.422552573536564</c:v>
                </c:pt>
                <c:pt idx="17">
                  <c:v>-80.346468021512607</c:v>
                </c:pt>
                <c:pt idx="18">
                  <c:v>-80.232758017083114</c:v>
                </c:pt>
                <c:pt idx="19">
                  <c:v>-80.134035718254779</c:v>
                </c:pt>
                <c:pt idx="20">
                  <c:v>-80.07269917361819</c:v>
                </c:pt>
                <c:pt idx="21">
                  <c:v>-79.989679413271347</c:v>
                </c:pt>
                <c:pt idx="22">
                  <c:v>-79.892261358665905</c:v>
                </c:pt>
                <c:pt idx="23">
                  <c:v>-79.793903784359827</c:v>
                </c:pt>
                <c:pt idx="24">
                  <c:v>-79.734704749447388</c:v>
                </c:pt>
                <c:pt idx="25">
                  <c:v>-79.678008790841858</c:v>
                </c:pt>
                <c:pt idx="26">
                  <c:v>-79.594938623997209</c:v>
                </c:pt>
                <c:pt idx="27">
                  <c:v>-79.527877277567029</c:v>
                </c:pt>
                <c:pt idx="28">
                  <c:v>-79.436549428341905</c:v>
                </c:pt>
                <c:pt idx="29">
                  <c:v>-79.367027691989705</c:v>
                </c:pt>
                <c:pt idx="30">
                  <c:v>-79.312400626853531</c:v>
                </c:pt>
                <c:pt idx="31">
                  <c:v>-79.223497074862522</c:v>
                </c:pt>
                <c:pt idx="32">
                  <c:v>-79.138906931502049</c:v>
                </c:pt>
                <c:pt idx="33">
                  <c:v>-79.088561703998067</c:v>
                </c:pt>
                <c:pt idx="34">
                  <c:v>-79.020256402402993</c:v>
                </c:pt>
                <c:pt idx="35">
                  <c:v>-78.924857160664317</c:v>
                </c:pt>
                <c:pt idx="36">
                  <c:v>-78.833825552653479</c:v>
                </c:pt>
                <c:pt idx="37">
                  <c:v>-78.780177253308707</c:v>
                </c:pt>
                <c:pt idx="38">
                  <c:v>-78.695510597635135</c:v>
                </c:pt>
                <c:pt idx="39">
                  <c:v>-78.645097211867991</c:v>
                </c:pt>
                <c:pt idx="40">
                  <c:v>-78.594038670143391</c:v>
                </c:pt>
                <c:pt idx="41">
                  <c:v>-78.502425078637998</c:v>
                </c:pt>
                <c:pt idx="42">
                  <c:v>-78.43977166510598</c:v>
                </c:pt>
                <c:pt idx="43">
                  <c:v>-78.387228957150626</c:v>
                </c:pt>
                <c:pt idx="44">
                  <c:v>-78.28657279214822</c:v>
                </c:pt>
                <c:pt idx="45">
                  <c:v>-78.221755942710629</c:v>
                </c:pt>
                <c:pt idx="46">
                  <c:v>-78.167000808911212</c:v>
                </c:pt>
                <c:pt idx="47">
                  <c:v>-78.120161540875728</c:v>
                </c:pt>
                <c:pt idx="48">
                  <c:v>-78.074873969955149</c:v>
                </c:pt>
                <c:pt idx="49">
                  <c:v>-78.034486103188812</c:v>
                </c:pt>
                <c:pt idx="50">
                  <c:v>-77.942608738818251</c:v>
                </c:pt>
                <c:pt idx="51">
                  <c:v>-77.887247372641326</c:v>
                </c:pt>
                <c:pt idx="52">
                  <c:v>-77.818336835459903</c:v>
                </c:pt>
                <c:pt idx="53">
                  <c:v>-77.730155785486659</c:v>
                </c:pt>
                <c:pt idx="54">
                  <c:v>-77.647991239465725</c:v>
                </c:pt>
                <c:pt idx="55">
                  <c:v>-77.602974236899897</c:v>
                </c:pt>
                <c:pt idx="56">
                  <c:v>-77.542928427159467</c:v>
                </c:pt>
                <c:pt idx="57">
                  <c:v>-77.486191065516337</c:v>
                </c:pt>
                <c:pt idx="58">
                  <c:v>-77.42747856181694</c:v>
                </c:pt>
                <c:pt idx="59">
                  <c:v>-77.380473924161507</c:v>
                </c:pt>
                <c:pt idx="60">
                  <c:v>-77.33461006062069</c:v>
                </c:pt>
                <c:pt idx="61">
                  <c:v>-77.298993222718806</c:v>
                </c:pt>
                <c:pt idx="62">
                  <c:v>-77.231453491065963</c:v>
                </c:pt>
                <c:pt idx="63">
                  <c:v>-77.193753805392831</c:v>
                </c:pt>
                <c:pt idx="64">
                  <c:v>-77.122620817943869</c:v>
                </c:pt>
                <c:pt idx="65">
                  <c:v>-77.062191036244641</c:v>
                </c:pt>
                <c:pt idx="66">
                  <c:v>-76.999715967044708</c:v>
                </c:pt>
                <c:pt idx="67">
                  <c:v>-76.953260658694674</c:v>
                </c:pt>
                <c:pt idx="68">
                  <c:v>-76.893207830960478</c:v>
                </c:pt>
                <c:pt idx="69">
                  <c:v>-76.82152807397506</c:v>
                </c:pt>
                <c:pt idx="70">
                  <c:v>-76.768824434512297</c:v>
                </c:pt>
                <c:pt idx="71">
                  <c:v>-76.703840489243461</c:v>
                </c:pt>
                <c:pt idx="72">
                  <c:v>-76.674142180090556</c:v>
                </c:pt>
                <c:pt idx="73">
                  <c:v>-76.589664290525008</c:v>
                </c:pt>
                <c:pt idx="74">
                  <c:v>-76.534689734044917</c:v>
                </c:pt>
                <c:pt idx="75">
                  <c:v>-76.477956719915412</c:v>
                </c:pt>
                <c:pt idx="76">
                  <c:v>-76.424721202903129</c:v>
                </c:pt>
                <c:pt idx="77">
                  <c:v>-76.381756852319853</c:v>
                </c:pt>
                <c:pt idx="78">
                  <c:v>-76.33277381285464</c:v>
                </c:pt>
                <c:pt idx="79">
                  <c:v>-76.298381002704375</c:v>
                </c:pt>
                <c:pt idx="80">
                  <c:v>-76.27417063902169</c:v>
                </c:pt>
                <c:pt idx="81">
                  <c:v>-76.238646482756636</c:v>
                </c:pt>
                <c:pt idx="82">
                  <c:v>-76.188334106066293</c:v>
                </c:pt>
                <c:pt idx="83">
                  <c:v>-76.150309358021261</c:v>
                </c:pt>
                <c:pt idx="84">
                  <c:v>-76.112976121583756</c:v>
                </c:pt>
                <c:pt idx="85">
                  <c:v>-76.060203682390778</c:v>
                </c:pt>
                <c:pt idx="86">
                  <c:v>-75.99881616167346</c:v>
                </c:pt>
                <c:pt idx="87">
                  <c:v>-75.956287834949109</c:v>
                </c:pt>
                <c:pt idx="88">
                  <c:v>-75.911858379477451</c:v>
                </c:pt>
                <c:pt idx="89">
                  <c:v>-75.838794406589628</c:v>
                </c:pt>
                <c:pt idx="90">
                  <c:v>-75.784252526060783</c:v>
                </c:pt>
                <c:pt idx="91">
                  <c:v>-75.725418496175664</c:v>
                </c:pt>
                <c:pt idx="92">
                  <c:v>-75.696458501928376</c:v>
                </c:pt>
                <c:pt idx="93">
                  <c:v>-75.651927814056194</c:v>
                </c:pt>
                <c:pt idx="94">
                  <c:v>-75.581962362904136</c:v>
                </c:pt>
                <c:pt idx="95">
                  <c:v>-75.538311286759409</c:v>
                </c:pt>
                <c:pt idx="96">
                  <c:v>-75.505521041808493</c:v>
                </c:pt>
                <c:pt idx="97">
                  <c:v>-75.470571855959818</c:v>
                </c:pt>
                <c:pt idx="98">
                  <c:v>-75.444596644174425</c:v>
                </c:pt>
                <c:pt idx="99">
                  <c:v>-75.395573415273645</c:v>
                </c:pt>
                <c:pt idx="100">
                  <c:v>-75.364295222652913</c:v>
                </c:pt>
                <c:pt idx="101">
                  <c:v>-75.31621943839022</c:v>
                </c:pt>
                <c:pt idx="102">
                  <c:v>-75.286744302237452</c:v>
                </c:pt>
                <c:pt idx="103">
                  <c:v>-75.238926567287962</c:v>
                </c:pt>
                <c:pt idx="104">
                  <c:v>-75.183124435216499</c:v>
                </c:pt>
                <c:pt idx="105">
                  <c:v>-75.14242533418188</c:v>
                </c:pt>
                <c:pt idx="106">
                  <c:v>-75.09710499005341</c:v>
                </c:pt>
                <c:pt idx="107">
                  <c:v>-75.048860109391612</c:v>
                </c:pt>
                <c:pt idx="108">
                  <c:v>-74.991193032280449</c:v>
                </c:pt>
                <c:pt idx="109">
                  <c:v>-74.934783967870828</c:v>
                </c:pt>
                <c:pt idx="110">
                  <c:v>-74.890374723551645</c:v>
                </c:pt>
                <c:pt idx="111">
                  <c:v>-74.853621287221259</c:v>
                </c:pt>
                <c:pt idx="112">
                  <c:v>-74.811109123872171</c:v>
                </c:pt>
                <c:pt idx="113">
                  <c:v>-74.770670798808169</c:v>
                </c:pt>
                <c:pt idx="114">
                  <c:v>-74.739944496227082</c:v>
                </c:pt>
                <c:pt idx="115">
                  <c:v>-74.711623279338937</c:v>
                </c:pt>
                <c:pt idx="116">
                  <c:v>-74.644920985499496</c:v>
                </c:pt>
                <c:pt idx="117">
                  <c:v>-74.602476229377061</c:v>
                </c:pt>
                <c:pt idx="118">
                  <c:v>-74.562803218818658</c:v>
                </c:pt>
                <c:pt idx="119">
                  <c:v>-74.527987806969378</c:v>
                </c:pt>
                <c:pt idx="120">
                  <c:v>-74.485463540786313</c:v>
                </c:pt>
                <c:pt idx="121">
                  <c:v>-74.466125392305258</c:v>
                </c:pt>
                <c:pt idx="122">
                  <c:v>-74.421714558467954</c:v>
                </c:pt>
                <c:pt idx="123">
                  <c:v>-74.395259638433345</c:v>
                </c:pt>
                <c:pt idx="124">
                  <c:v>-74.361438999299509</c:v>
                </c:pt>
                <c:pt idx="125">
                  <c:v>-74.326669419598829</c:v>
                </c:pt>
                <c:pt idx="126">
                  <c:v>-74.277693333400009</c:v>
                </c:pt>
                <c:pt idx="127">
                  <c:v>-74.244347322248473</c:v>
                </c:pt>
                <c:pt idx="128">
                  <c:v>-74.181151157790651</c:v>
                </c:pt>
                <c:pt idx="129">
                  <c:v>-74.135688273394663</c:v>
                </c:pt>
                <c:pt idx="130">
                  <c:v>-74.098563512695023</c:v>
                </c:pt>
                <c:pt idx="131">
                  <c:v>-74.053734419886823</c:v>
                </c:pt>
                <c:pt idx="132">
                  <c:v>-74.002789059981978</c:v>
                </c:pt>
                <c:pt idx="133">
                  <c:v>-73.962165945717203</c:v>
                </c:pt>
                <c:pt idx="134">
                  <c:v>-73.924066405398733</c:v>
                </c:pt>
                <c:pt idx="135">
                  <c:v>-73.877058353580281</c:v>
                </c:pt>
                <c:pt idx="136">
                  <c:v>-73.83662606091923</c:v>
                </c:pt>
                <c:pt idx="137">
                  <c:v>-73.804032905083574</c:v>
                </c:pt>
                <c:pt idx="138">
                  <c:v>-73.770647523297626</c:v>
                </c:pt>
                <c:pt idx="139">
                  <c:v>-73.728863111277064</c:v>
                </c:pt>
                <c:pt idx="140">
                  <c:v>-73.686759852036076</c:v>
                </c:pt>
                <c:pt idx="141">
                  <c:v>-73.650228609700264</c:v>
                </c:pt>
                <c:pt idx="142">
                  <c:v>-73.602663131336612</c:v>
                </c:pt>
                <c:pt idx="143">
                  <c:v>-73.570118695831852</c:v>
                </c:pt>
                <c:pt idx="144">
                  <c:v>-73.54431238567858</c:v>
                </c:pt>
                <c:pt idx="145">
                  <c:v>-73.51049199143209</c:v>
                </c:pt>
                <c:pt idx="146">
                  <c:v>-73.486529331869107</c:v>
                </c:pt>
                <c:pt idx="147">
                  <c:v>-73.45164083769221</c:v>
                </c:pt>
                <c:pt idx="148">
                  <c:v>-73.402949291071891</c:v>
                </c:pt>
                <c:pt idx="149">
                  <c:v>-73.375681872950906</c:v>
                </c:pt>
                <c:pt idx="150">
                  <c:v>-73.339432226815077</c:v>
                </c:pt>
                <c:pt idx="151">
                  <c:v>-73.30584822463095</c:v>
                </c:pt>
                <c:pt idx="152">
                  <c:v>-73.27659778624637</c:v>
                </c:pt>
                <c:pt idx="153">
                  <c:v>-73.238976896527433</c:v>
                </c:pt>
                <c:pt idx="154">
                  <c:v>-73.199812600169466</c:v>
                </c:pt>
                <c:pt idx="155">
                  <c:v>-73.16314512409599</c:v>
                </c:pt>
                <c:pt idx="156">
                  <c:v>-73.124528329900102</c:v>
                </c:pt>
                <c:pt idx="157">
                  <c:v>-73.08978757622107</c:v>
                </c:pt>
                <c:pt idx="158">
                  <c:v>-73.025741977070098</c:v>
                </c:pt>
                <c:pt idx="159">
                  <c:v>-72.986322623713136</c:v>
                </c:pt>
                <c:pt idx="160">
                  <c:v>-72.945517992904286</c:v>
                </c:pt>
                <c:pt idx="161">
                  <c:v>-72.913395090364858</c:v>
                </c:pt>
                <c:pt idx="162">
                  <c:v>-72.887082825041858</c:v>
                </c:pt>
                <c:pt idx="163">
                  <c:v>-72.85690752300205</c:v>
                </c:pt>
                <c:pt idx="164">
                  <c:v>-72.830462523647824</c:v>
                </c:pt>
                <c:pt idx="165">
                  <c:v>-72.786916752485979</c:v>
                </c:pt>
                <c:pt idx="166">
                  <c:v>-72.754031926898492</c:v>
                </c:pt>
                <c:pt idx="167">
                  <c:v>-72.729703869185357</c:v>
                </c:pt>
                <c:pt idx="168">
                  <c:v>-72.701767957375779</c:v>
                </c:pt>
                <c:pt idx="169">
                  <c:v>-72.65732713755358</c:v>
                </c:pt>
                <c:pt idx="170">
                  <c:v>-72.627242019392696</c:v>
                </c:pt>
                <c:pt idx="171">
                  <c:v>-72.588487169090172</c:v>
                </c:pt>
                <c:pt idx="172">
                  <c:v>-72.548200346838115</c:v>
                </c:pt>
                <c:pt idx="173">
                  <c:v>-72.513101896217762</c:v>
                </c:pt>
                <c:pt idx="174">
                  <c:v>-72.491333601439948</c:v>
                </c:pt>
                <c:pt idx="175">
                  <c:v>-72.457634954793306</c:v>
                </c:pt>
                <c:pt idx="176">
                  <c:v>-72.418846300585713</c:v>
                </c:pt>
                <c:pt idx="177">
                  <c:v>-72.36910174523409</c:v>
                </c:pt>
                <c:pt idx="178">
                  <c:v>-72.328626306490051</c:v>
                </c:pt>
                <c:pt idx="179">
                  <c:v>-72.282789634233197</c:v>
                </c:pt>
                <c:pt idx="180">
                  <c:v>-72.249435563910978</c:v>
                </c:pt>
                <c:pt idx="181">
                  <c:v>-72.210960199794911</c:v>
                </c:pt>
                <c:pt idx="182">
                  <c:v>-72.165284860969152</c:v>
                </c:pt>
                <c:pt idx="183">
                  <c:v>-72.135821382721716</c:v>
                </c:pt>
                <c:pt idx="184">
                  <c:v>-72.088851081261041</c:v>
                </c:pt>
                <c:pt idx="185">
                  <c:v>-72.051964113592845</c:v>
                </c:pt>
                <c:pt idx="186">
                  <c:v>-72.021097539597633</c:v>
                </c:pt>
                <c:pt idx="187">
                  <c:v>-71.995423096349896</c:v>
                </c:pt>
                <c:pt idx="188">
                  <c:v>-71.950923966727004</c:v>
                </c:pt>
                <c:pt idx="189">
                  <c:v>-71.924977462416379</c:v>
                </c:pt>
                <c:pt idx="190">
                  <c:v>-71.886853594090098</c:v>
                </c:pt>
                <c:pt idx="191">
                  <c:v>-71.860826637164394</c:v>
                </c:pt>
                <c:pt idx="192">
                  <c:v>-71.825813122742929</c:v>
                </c:pt>
                <c:pt idx="193">
                  <c:v>-71.794475178818232</c:v>
                </c:pt>
                <c:pt idx="194">
                  <c:v>-71.743638374828436</c:v>
                </c:pt>
                <c:pt idx="195">
                  <c:v>-71.704002582257417</c:v>
                </c:pt>
                <c:pt idx="196">
                  <c:v>-71.671753181079822</c:v>
                </c:pt>
                <c:pt idx="197">
                  <c:v>-71.642738485126486</c:v>
                </c:pt>
                <c:pt idx="198">
                  <c:v>-71.613075640739325</c:v>
                </c:pt>
                <c:pt idx="199">
                  <c:v>-71.583832611557767</c:v>
                </c:pt>
                <c:pt idx="200">
                  <c:v>-71.554218082934796</c:v>
                </c:pt>
                <c:pt idx="201">
                  <c:v>-71.529400224760508</c:v>
                </c:pt>
                <c:pt idx="202">
                  <c:v>-71.500474908271769</c:v>
                </c:pt>
                <c:pt idx="203">
                  <c:v>-71.471557768253561</c:v>
                </c:pt>
                <c:pt idx="204">
                  <c:v>-71.434536356233281</c:v>
                </c:pt>
                <c:pt idx="205">
                  <c:v>-71.399995039993385</c:v>
                </c:pt>
                <c:pt idx="206">
                  <c:v>-71.364758492503981</c:v>
                </c:pt>
                <c:pt idx="207">
                  <c:v>-71.325250105446656</c:v>
                </c:pt>
                <c:pt idx="208">
                  <c:v>-71.28602021934222</c:v>
                </c:pt>
                <c:pt idx="209">
                  <c:v>-71.26048789677796</c:v>
                </c:pt>
                <c:pt idx="210">
                  <c:v>-71.235056201043335</c:v>
                </c:pt>
                <c:pt idx="211">
                  <c:v>-71.192375356965357</c:v>
                </c:pt>
                <c:pt idx="212">
                  <c:v>-71.170345666202707</c:v>
                </c:pt>
                <c:pt idx="213">
                  <c:v>-71.13908725292589</c:v>
                </c:pt>
                <c:pt idx="214">
                  <c:v>-71.098394337046429</c:v>
                </c:pt>
                <c:pt idx="215">
                  <c:v>-71.06269368767525</c:v>
                </c:pt>
                <c:pt idx="216">
                  <c:v>-71.017309147752115</c:v>
                </c:pt>
                <c:pt idx="217">
                  <c:v>-70.975062030667402</c:v>
                </c:pt>
                <c:pt idx="218">
                  <c:v>-70.946818466327088</c:v>
                </c:pt>
                <c:pt idx="219">
                  <c:v>-70.924198231156566</c:v>
                </c:pt>
                <c:pt idx="220">
                  <c:v>-70.899900125127715</c:v>
                </c:pt>
                <c:pt idx="221">
                  <c:v>-70.861938066078707</c:v>
                </c:pt>
                <c:pt idx="222">
                  <c:v>-70.819137597596153</c:v>
                </c:pt>
                <c:pt idx="223">
                  <c:v>-70.792648933954624</c:v>
                </c:pt>
                <c:pt idx="224">
                  <c:v>-70.766108221109192</c:v>
                </c:pt>
                <c:pt idx="225">
                  <c:v>-70.734005924196708</c:v>
                </c:pt>
                <c:pt idx="226">
                  <c:v>-70.705989805984572</c:v>
                </c:pt>
                <c:pt idx="227">
                  <c:v>-70.670218472829248</c:v>
                </c:pt>
                <c:pt idx="228">
                  <c:v>-70.626480613481505</c:v>
                </c:pt>
                <c:pt idx="229">
                  <c:v>-70.594937503905129</c:v>
                </c:pt>
                <c:pt idx="230">
                  <c:v>-70.568141891512823</c:v>
                </c:pt>
                <c:pt idx="231">
                  <c:v>-70.536850238349814</c:v>
                </c:pt>
                <c:pt idx="232">
                  <c:v>-70.49903514572668</c:v>
                </c:pt>
                <c:pt idx="233">
                  <c:v>-70.481016417546783</c:v>
                </c:pt>
                <c:pt idx="234">
                  <c:v>-70.451916239227302</c:v>
                </c:pt>
                <c:pt idx="235">
                  <c:v>-70.419912350270806</c:v>
                </c:pt>
                <c:pt idx="236">
                  <c:v>-70.380990940735671</c:v>
                </c:pt>
                <c:pt idx="237">
                  <c:v>-70.340859223440503</c:v>
                </c:pt>
                <c:pt idx="238">
                  <c:v>-70.306460136194303</c:v>
                </c:pt>
                <c:pt idx="239">
                  <c:v>-70.265070296238463</c:v>
                </c:pt>
                <c:pt idx="240">
                  <c:v>-70.225162400315355</c:v>
                </c:pt>
                <c:pt idx="241">
                  <c:v>-70.209779141030765</c:v>
                </c:pt>
                <c:pt idx="242">
                  <c:v>-70.181138226164862</c:v>
                </c:pt>
                <c:pt idx="243">
                  <c:v>-70.124578296244621</c:v>
                </c:pt>
                <c:pt idx="244">
                  <c:v>-70.085926853357577</c:v>
                </c:pt>
                <c:pt idx="245">
                  <c:v>-70.029234377418788</c:v>
                </c:pt>
                <c:pt idx="246">
                  <c:v>-70.0048165457587</c:v>
                </c:pt>
                <c:pt idx="247">
                  <c:v>-69.966530477108989</c:v>
                </c:pt>
                <c:pt idx="248">
                  <c:v>-69.937926804394124</c:v>
                </c:pt>
                <c:pt idx="249">
                  <c:v>-69.910731237641386</c:v>
                </c:pt>
                <c:pt idx="250">
                  <c:v>-69.872927062860541</c:v>
                </c:pt>
                <c:pt idx="251">
                  <c:v>-69.845854796017932</c:v>
                </c:pt>
                <c:pt idx="252">
                  <c:v>-69.819145589711795</c:v>
                </c:pt>
                <c:pt idx="253">
                  <c:v>-69.778688165638428</c:v>
                </c:pt>
                <c:pt idx="254">
                  <c:v>-69.741528546655516</c:v>
                </c:pt>
                <c:pt idx="255">
                  <c:v>-69.709549528995979</c:v>
                </c:pt>
                <c:pt idx="256">
                  <c:v>-69.684020682069757</c:v>
                </c:pt>
                <c:pt idx="257">
                  <c:v>-69.6533032047289</c:v>
                </c:pt>
                <c:pt idx="258">
                  <c:v>-69.618967334793737</c:v>
                </c:pt>
                <c:pt idx="259">
                  <c:v>-69.579141492554243</c:v>
                </c:pt>
                <c:pt idx="260">
                  <c:v>-69.556652941054622</c:v>
                </c:pt>
                <c:pt idx="261">
                  <c:v>-69.529950444013309</c:v>
                </c:pt>
                <c:pt idx="262">
                  <c:v>-69.506202913643435</c:v>
                </c:pt>
                <c:pt idx="263">
                  <c:v>-69.47890912215928</c:v>
                </c:pt>
                <c:pt idx="264">
                  <c:v>-69.440536576885108</c:v>
                </c:pt>
                <c:pt idx="265">
                  <c:v>-69.398493435322621</c:v>
                </c:pt>
                <c:pt idx="266">
                  <c:v>-69.366936173656882</c:v>
                </c:pt>
                <c:pt idx="267">
                  <c:v>-69.347528432398576</c:v>
                </c:pt>
                <c:pt idx="268">
                  <c:v>-69.324591309199988</c:v>
                </c:pt>
                <c:pt idx="269">
                  <c:v>-69.282869876591917</c:v>
                </c:pt>
                <c:pt idx="270">
                  <c:v>-69.251903627314931</c:v>
                </c:pt>
                <c:pt idx="271">
                  <c:v>-69.212607798094226</c:v>
                </c:pt>
                <c:pt idx="272">
                  <c:v>-69.193213916302724</c:v>
                </c:pt>
                <c:pt idx="273">
                  <c:v>-69.163786686589631</c:v>
                </c:pt>
                <c:pt idx="274">
                  <c:v>-69.119677120959011</c:v>
                </c:pt>
                <c:pt idx="275">
                  <c:v>-69.085598211864635</c:v>
                </c:pt>
                <c:pt idx="276">
                  <c:v>-69.037582981437168</c:v>
                </c:pt>
                <c:pt idx="277">
                  <c:v>-69.012454229320127</c:v>
                </c:pt>
                <c:pt idx="278">
                  <c:v>-68.966034254180883</c:v>
                </c:pt>
                <c:pt idx="279">
                  <c:v>-68.950853244017125</c:v>
                </c:pt>
                <c:pt idx="280">
                  <c:v>-68.924456961165276</c:v>
                </c:pt>
                <c:pt idx="281">
                  <c:v>-68.899128507904962</c:v>
                </c:pt>
                <c:pt idx="282">
                  <c:v>-68.876600199245246</c:v>
                </c:pt>
                <c:pt idx="283">
                  <c:v>-68.854086281943623</c:v>
                </c:pt>
                <c:pt idx="284">
                  <c:v>-68.818967304018116</c:v>
                </c:pt>
                <c:pt idx="285">
                  <c:v>-68.798772499479867</c:v>
                </c:pt>
                <c:pt idx="286">
                  <c:v>-68.757562730461117</c:v>
                </c:pt>
                <c:pt idx="287">
                  <c:v>-68.727826817981494</c:v>
                </c:pt>
                <c:pt idx="288">
                  <c:v>-68.696538052253089</c:v>
                </c:pt>
                <c:pt idx="289">
                  <c:v>-68.662405394094151</c:v>
                </c:pt>
                <c:pt idx="290">
                  <c:v>-68.635201205568549</c:v>
                </c:pt>
                <c:pt idx="291">
                  <c:v>-68.60627840658546</c:v>
                </c:pt>
                <c:pt idx="292">
                  <c:v>-68.575136915595522</c:v>
                </c:pt>
                <c:pt idx="293">
                  <c:v>-68.537908829151633</c:v>
                </c:pt>
                <c:pt idx="294">
                  <c:v>-68.496691458434071</c:v>
                </c:pt>
                <c:pt idx="295">
                  <c:v>-68.470929876168853</c:v>
                </c:pt>
                <c:pt idx="296">
                  <c:v>-68.433755382985041</c:v>
                </c:pt>
                <c:pt idx="297">
                  <c:v>-68.4075952066854</c:v>
                </c:pt>
                <c:pt idx="298">
                  <c:v>-68.352990658076337</c:v>
                </c:pt>
                <c:pt idx="299">
                  <c:v>-68.317936018122168</c:v>
                </c:pt>
                <c:pt idx="300">
                  <c:v>-68.296671149257563</c:v>
                </c:pt>
                <c:pt idx="301">
                  <c:v>-68.263102942634589</c:v>
                </c:pt>
                <c:pt idx="302">
                  <c:v>-68.232988464475611</c:v>
                </c:pt>
                <c:pt idx="303">
                  <c:v>-68.205163870637008</c:v>
                </c:pt>
                <c:pt idx="304">
                  <c:v>-68.178435599021711</c:v>
                </c:pt>
                <c:pt idx="305">
                  <c:v>-68.14594903886416</c:v>
                </c:pt>
                <c:pt idx="306">
                  <c:v>-68.122546234346061</c:v>
                </c:pt>
                <c:pt idx="307">
                  <c:v>-68.070562040347284</c:v>
                </c:pt>
                <c:pt idx="308">
                  <c:v>-68.041449280407562</c:v>
                </c:pt>
                <c:pt idx="309">
                  <c:v>-68.015417851641828</c:v>
                </c:pt>
                <c:pt idx="310">
                  <c:v>-67.980696514113802</c:v>
                </c:pt>
                <c:pt idx="311">
                  <c:v>-67.958431193129385</c:v>
                </c:pt>
                <c:pt idx="312">
                  <c:v>-67.931773926881803</c:v>
                </c:pt>
                <c:pt idx="313">
                  <c:v>-67.887223974568016</c:v>
                </c:pt>
                <c:pt idx="314">
                  <c:v>-67.857172799318221</c:v>
                </c:pt>
                <c:pt idx="315">
                  <c:v>-67.834827613214571</c:v>
                </c:pt>
                <c:pt idx="316">
                  <c:v>-67.808406114005976</c:v>
                </c:pt>
                <c:pt idx="317">
                  <c:v>-67.775060113628385</c:v>
                </c:pt>
                <c:pt idx="318">
                  <c:v>-67.73982811986113</c:v>
                </c:pt>
                <c:pt idx="319">
                  <c:v>-67.714968639376991</c:v>
                </c:pt>
                <c:pt idx="320">
                  <c:v>-67.682967108749821</c:v>
                </c:pt>
                <c:pt idx="321">
                  <c:v>-67.655112417266622</c:v>
                </c:pt>
                <c:pt idx="322">
                  <c:v>-67.629019941297557</c:v>
                </c:pt>
                <c:pt idx="323">
                  <c:v>-67.610408160810763</c:v>
                </c:pt>
                <c:pt idx="324">
                  <c:v>-67.583171438893686</c:v>
                </c:pt>
                <c:pt idx="325">
                  <c:v>-67.547869745697952</c:v>
                </c:pt>
                <c:pt idx="326">
                  <c:v>-67.517250529580508</c:v>
                </c:pt>
                <c:pt idx="327">
                  <c:v>-67.483644493856772</c:v>
                </c:pt>
                <c:pt idx="328">
                  <c:v>-67.457965156771479</c:v>
                </c:pt>
                <c:pt idx="329">
                  <c:v>-67.426829995566123</c:v>
                </c:pt>
                <c:pt idx="330">
                  <c:v>-67.394387360720714</c:v>
                </c:pt>
                <c:pt idx="331">
                  <c:v>-67.361686810270072</c:v>
                </c:pt>
                <c:pt idx="332">
                  <c:v>-67.33263887187141</c:v>
                </c:pt>
                <c:pt idx="333">
                  <c:v>-67.283644988340995</c:v>
                </c:pt>
                <c:pt idx="334">
                  <c:v>-67.265769308909171</c:v>
                </c:pt>
                <c:pt idx="335">
                  <c:v>-67.232599854216176</c:v>
                </c:pt>
                <c:pt idx="336">
                  <c:v>-67.203704135835039</c:v>
                </c:pt>
                <c:pt idx="337">
                  <c:v>-67.169352270370027</c:v>
                </c:pt>
                <c:pt idx="338">
                  <c:v>-67.147696199162198</c:v>
                </c:pt>
                <c:pt idx="339">
                  <c:v>-67.113253731506319</c:v>
                </c:pt>
                <c:pt idx="340">
                  <c:v>-67.090337665169287</c:v>
                </c:pt>
                <c:pt idx="341">
                  <c:v>-67.062070652954219</c:v>
                </c:pt>
                <c:pt idx="342">
                  <c:v>-67.028469825397124</c:v>
                </c:pt>
                <c:pt idx="343">
                  <c:v>-66.996376480674172</c:v>
                </c:pt>
                <c:pt idx="344">
                  <c:v>-66.97947639274355</c:v>
                </c:pt>
                <c:pt idx="345">
                  <c:v>-66.949299178834224</c:v>
                </c:pt>
                <c:pt idx="346">
                  <c:v>-66.92635283698479</c:v>
                </c:pt>
                <c:pt idx="347">
                  <c:v>-66.899313407364204</c:v>
                </c:pt>
                <c:pt idx="348">
                  <c:v>-66.869691971053427</c:v>
                </c:pt>
                <c:pt idx="349">
                  <c:v>-66.830364385094597</c:v>
                </c:pt>
                <c:pt idx="350">
                  <c:v>-66.80191596475612</c:v>
                </c:pt>
                <c:pt idx="351">
                  <c:v>-66.772418897008365</c:v>
                </c:pt>
                <c:pt idx="352">
                  <c:v>-66.727567713525616</c:v>
                </c:pt>
                <c:pt idx="353">
                  <c:v>-66.689063769935586</c:v>
                </c:pt>
                <c:pt idx="354">
                  <c:v>-66.63832333902235</c:v>
                </c:pt>
                <c:pt idx="355">
                  <c:v>-66.594755357657675</c:v>
                </c:pt>
                <c:pt idx="356">
                  <c:v>-66.562586577252802</c:v>
                </c:pt>
                <c:pt idx="357">
                  <c:v>-66.526249454892778</c:v>
                </c:pt>
                <c:pt idx="358">
                  <c:v>-66.49241880734661</c:v>
                </c:pt>
                <c:pt idx="359">
                  <c:v>-66.46314856694076</c:v>
                </c:pt>
                <c:pt idx="360">
                  <c:v>-66.438589591194471</c:v>
                </c:pt>
                <c:pt idx="361">
                  <c:v>-66.405346422603884</c:v>
                </c:pt>
                <c:pt idx="362">
                  <c:v>-66.372829759587574</c:v>
                </c:pt>
                <c:pt idx="363">
                  <c:v>-66.337586124019211</c:v>
                </c:pt>
                <c:pt idx="364">
                  <c:v>-66.303947825513205</c:v>
                </c:pt>
                <c:pt idx="365">
                  <c:v>-66.25926280801329</c:v>
                </c:pt>
                <c:pt idx="366">
                  <c:v>-66.233244832583765</c:v>
                </c:pt>
                <c:pt idx="367">
                  <c:v>-66.21226408618503</c:v>
                </c:pt>
                <c:pt idx="368">
                  <c:v>-66.17926733055539</c:v>
                </c:pt>
                <c:pt idx="369">
                  <c:v>-66.145298711364688</c:v>
                </c:pt>
                <c:pt idx="370">
                  <c:v>-66.109057731773717</c:v>
                </c:pt>
                <c:pt idx="371">
                  <c:v>-66.073391786347258</c:v>
                </c:pt>
                <c:pt idx="372">
                  <c:v>-66.029034493209309</c:v>
                </c:pt>
                <c:pt idx="373">
                  <c:v>-65.99601430159251</c:v>
                </c:pt>
                <c:pt idx="374">
                  <c:v>-65.974387573020891</c:v>
                </c:pt>
                <c:pt idx="375">
                  <c:v>-65.952921947636213</c:v>
                </c:pt>
                <c:pt idx="376">
                  <c:v>-65.9299178966656</c:v>
                </c:pt>
                <c:pt idx="377">
                  <c:v>-65.902043416300259</c:v>
                </c:pt>
                <c:pt idx="378">
                  <c:v>-65.870787699246449</c:v>
                </c:pt>
                <c:pt idx="379">
                  <c:v>-65.851297685163942</c:v>
                </c:pt>
                <c:pt idx="380">
                  <c:v>-65.826398768626703</c:v>
                </c:pt>
                <c:pt idx="381">
                  <c:v>-65.79958786483121</c:v>
                </c:pt>
                <c:pt idx="382">
                  <c:v>-65.767478911186217</c:v>
                </c:pt>
                <c:pt idx="383">
                  <c:v>-65.734517131648644</c:v>
                </c:pt>
                <c:pt idx="384">
                  <c:v>-65.693138755395665</c:v>
                </c:pt>
                <c:pt idx="385">
                  <c:v>-65.661307392905329</c:v>
                </c:pt>
                <c:pt idx="386">
                  <c:v>-65.621027042290962</c:v>
                </c:pt>
                <c:pt idx="387">
                  <c:v>-65.592777671582439</c:v>
                </c:pt>
                <c:pt idx="388">
                  <c:v>-65.54791378400293</c:v>
                </c:pt>
                <c:pt idx="389">
                  <c:v>-65.516609324027456</c:v>
                </c:pt>
                <c:pt idx="390">
                  <c:v>-65.494960614638671</c:v>
                </c:pt>
                <c:pt idx="391">
                  <c:v>-65.461819246831766</c:v>
                </c:pt>
                <c:pt idx="392">
                  <c:v>-65.424969464406118</c:v>
                </c:pt>
                <c:pt idx="393">
                  <c:v>-65.39838287254895</c:v>
                </c:pt>
                <c:pt idx="394">
                  <c:v>-65.366624131547695</c:v>
                </c:pt>
                <c:pt idx="395">
                  <c:v>-65.33543564157425</c:v>
                </c:pt>
                <c:pt idx="396">
                  <c:v>-65.300982159539842</c:v>
                </c:pt>
                <c:pt idx="397">
                  <c:v>-65.273289886815036</c:v>
                </c:pt>
                <c:pt idx="398">
                  <c:v>-65.25595074138424</c:v>
                </c:pt>
                <c:pt idx="399">
                  <c:v>-65.208800041788763</c:v>
                </c:pt>
                <c:pt idx="400">
                  <c:v>-65.181445022272356</c:v>
                </c:pt>
                <c:pt idx="401">
                  <c:v>-65.156423704100931</c:v>
                </c:pt>
                <c:pt idx="402">
                  <c:v>-65.133356775106066</c:v>
                </c:pt>
                <c:pt idx="403">
                  <c:v>-65.100340247696153</c:v>
                </c:pt>
                <c:pt idx="404">
                  <c:v>-65.066239170395917</c:v>
                </c:pt>
                <c:pt idx="405">
                  <c:v>-65.036074199071251</c:v>
                </c:pt>
                <c:pt idx="406">
                  <c:v>-65.001513745787022</c:v>
                </c:pt>
                <c:pt idx="407">
                  <c:v>-64.942408579637046</c:v>
                </c:pt>
                <c:pt idx="408">
                  <c:v>-64.917240262446555</c:v>
                </c:pt>
                <c:pt idx="409">
                  <c:v>-64.892704773315742</c:v>
                </c:pt>
                <c:pt idx="410">
                  <c:v>-64.86519554716358</c:v>
                </c:pt>
                <c:pt idx="411">
                  <c:v>-64.836199989265836</c:v>
                </c:pt>
                <c:pt idx="412">
                  <c:v>-64.792896970252315</c:v>
                </c:pt>
                <c:pt idx="413">
                  <c:v>-64.75532747506594</c:v>
                </c:pt>
                <c:pt idx="414">
                  <c:v>-64.7336452606515</c:v>
                </c:pt>
                <c:pt idx="415">
                  <c:v>-64.710316107725845</c:v>
                </c:pt>
                <c:pt idx="416">
                  <c:v>-64.67758915750116</c:v>
                </c:pt>
                <c:pt idx="417">
                  <c:v>-64.63653491858625</c:v>
                </c:pt>
                <c:pt idx="418">
                  <c:v>-64.59428819552349</c:v>
                </c:pt>
                <c:pt idx="419">
                  <c:v>-64.541021361428946</c:v>
                </c:pt>
                <c:pt idx="420">
                  <c:v>-64.524658641738924</c:v>
                </c:pt>
                <c:pt idx="421">
                  <c:v>-64.481298293248102</c:v>
                </c:pt>
                <c:pt idx="422">
                  <c:v>-64.449245526443605</c:v>
                </c:pt>
                <c:pt idx="423">
                  <c:v>-64.413550517629275</c:v>
                </c:pt>
                <c:pt idx="424">
                  <c:v>-64.375512918726585</c:v>
                </c:pt>
                <c:pt idx="425">
                  <c:v>-64.351349800541328</c:v>
                </c:pt>
                <c:pt idx="426">
                  <c:v>-64.302524916289272</c:v>
                </c:pt>
                <c:pt idx="427">
                  <c:v>-64.260639840490342</c:v>
                </c:pt>
                <c:pt idx="428">
                  <c:v>-64.224307567581548</c:v>
                </c:pt>
                <c:pt idx="429">
                  <c:v>-64.186175116094475</c:v>
                </c:pt>
                <c:pt idx="430">
                  <c:v>-64.154198986129416</c:v>
                </c:pt>
                <c:pt idx="431">
                  <c:v>-64.109521234497521</c:v>
                </c:pt>
                <c:pt idx="432">
                  <c:v>-64.086865977154957</c:v>
                </c:pt>
                <c:pt idx="433">
                  <c:v>-64.055245464395909</c:v>
                </c:pt>
                <c:pt idx="434">
                  <c:v>-64.015480848110982</c:v>
                </c:pt>
                <c:pt idx="435">
                  <c:v>-63.972583027342814</c:v>
                </c:pt>
                <c:pt idx="436">
                  <c:v>-63.937704740738297</c:v>
                </c:pt>
                <c:pt idx="437">
                  <c:v>-63.904625082186897</c:v>
                </c:pt>
                <c:pt idx="438">
                  <c:v>-63.878950934509369</c:v>
                </c:pt>
                <c:pt idx="439">
                  <c:v>-63.850849330161822</c:v>
                </c:pt>
                <c:pt idx="440">
                  <c:v>-63.813516370849285</c:v>
                </c:pt>
                <c:pt idx="441">
                  <c:v>-63.773793627504958</c:v>
                </c:pt>
                <c:pt idx="442">
                  <c:v>-63.719567474629386</c:v>
                </c:pt>
                <c:pt idx="443">
                  <c:v>-63.700229095788771</c:v>
                </c:pt>
                <c:pt idx="444">
                  <c:v>-63.661966660515894</c:v>
                </c:pt>
                <c:pt idx="445">
                  <c:v>-63.635434423305114</c:v>
                </c:pt>
                <c:pt idx="446">
                  <c:v>-63.602584266078011</c:v>
                </c:pt>
                <c:pt idx="447">
                  <c:v>-63.575666748724188</c:v>
                </c:pt>
                <c:pt idx="448">
                  <c:v>-63.552784900760074</c:v>
                </c:pt>
                <c:pt idx="449">
                  <c:v>-63.527775883107751</c:v>
                </c:pt>
                <c:pt idx="450">
                  <c:v>-63.492613347563704</c:v>
                </c:pt>
                <c:pt idx="451">
                  <c:v>-63.436967784766153</c:v>
                </c:pt>
                <c:pt idx="452">
                  <c:v>-63.40516072404499</c:v>
                </c:pt>
                <c:pt idx="453">
                  <c:v>-63.388114183094615</c:v>
                </c:pt>
                <c:pt idx="454">
                  <c:v>-63.33993755514625</c:v>
                </c:pt>
                <c:pt idx="455">
                  <c:v>-63.284936441715899</c:v>
                </c:pt>
                <c:pt idx="456">
                  <c:v>-63.255565835776139</c:v>
                </c:pt>
                <c:pt idx="457">
                  <c:v>-63.229720665567669</c:v>
                </c:pt>
                <c:pt idx="458">
                  <c:v>-63.203538739607254</c:v>
                </c:pt>
                <c:pt idx="459">
                  <c:v>-63.180343955792281</c:v>
                </c:pt>
                <c:pt idx="460">
                  <c:v>-63.151966032512739</c:v>
                </c:pt>
                <c:pt idx="461">
                  <c:v>-63.095662007500295</c:v>
                </c:pt>
                <c:pt idx="462">
                  <c:v>-63.056414571003856</c:v>
                </c:pt>
                <c:pt idx="463">
                  <c:v>-63.035337682585507</c:v>
                </c:pt>
                <c:pt idx="464">
                  <c:v>-63.002239673029038</c:v>
                </c:pt>
                <c:pt idx="465">
                  <c:v>-62.964306190611751</c:v>
                </c:pt>
                <c:pt idx="466">
                  <c:v>-62.916215273952645</c:v>
                </c:pt>
                <c:pt idx="467">
                  <c:v>-62.87769416422212</c:v>
                </c:pt>
                <c:pt idx="468">
                  <c:v>-62.8524265725802</c:v>
                </c:pt>
                <c:pt idx="469">
                  <c:v>-62.813472007153962</c:v>
                </c:pt>
                <c:pt idx="470">
                  <c:v>-62.795956288056693</c:v>
                </c:pt>
                <c:pt idx="471">
                  <c:v>-62.752849516188206</c:v>
                </c:pt>
                <c:pt idx="472">
                  <c:v>-62.708946332260282</c:v>
                </c:pt>
                <c:pt idx="473">
                  <c:v>-62.67287372281065</c:v>
                </c:pt>
                <c:pt idx="474">
                  <c:v>-62.607039209194923</c:v>
                </c:pt>
                <c:pt idx="475">
                  <c:v>-62.57607130101507</c:v>
                </c:pt>
                <c:pt idx="476">
                  <c:v>-62.539134136457122</c:v>
                </c:pt>
                <c:pt idx="477">
                  <c:v>-62.498193089613416</c:v>
                </c:pt>
                <c:pt idx="478">
                  <c:v>-62.464508450505164</c:v>
                </c:pt>
                <c:pt idx="479">
                  <c:v>-62.432600336637215</c:v>
                </c:pt>
                <c:pt idx="480">
                  <c:v>-62.397729558893367</c:v>
                </c:pt>
                <c:pt idx="481">
                  <c:v>-62.34859592254638</c:v>
                </c:pt>
                <c:pt idx="482">
                  <c:v>-62.317192975188725</c:v>
                </c:pt>
                <c:pt idx="483">
                  <c:v>-62.281266222873974</c:v>
                </c:pt>
                <c:pt idx="484">
                  <c:v>-62.244265841872213</c:v>
                </c:pt>
                <c:pt idx="485">
                  <c:v>-62.205770977714351</c:v>
                </c:pt>
                <c:pt idx="486">
                  <c:v>-62.183927952533651</c:v>
                </c:pt>
                <c:pt idx="487">
                  <c:v>-62.159064121215224</c:v>
                </c:pt>
                <c:pt idx="488">
                  <c:v>-62.134311173173892</c:v>
                </c:pt>
                <c:pt idx="489">
                  <c:v>-62.084468443627244</c:v>
                </c:pt>
                <c:pt idx="490">
                  <c:v>-62.0397922420375</c:v>
                </c:pt>
                <c:pt idx="491">
                  <c:v>-62.002721884880287</c:v>
                </c:pt>
                <c:pt idx="492">
                  <c:v>-61.965738448240145</c:v>
                </c:pt>
                <c:pt idx="493">
                  <c:v>-61.935806834519596</c:v>
                </c:pt>
                <c:pt idx="494">
                  <c:v>-61.875827577198343</c:v>
                </c:pt>
                <c:pt idx="495">
                  <c:v>-61.839639161957706</c:v>
                </c:pt>
                <c:pt idx="496">
                  <c:v>-61.792627570314345</c:v>
                </c:pt>
                <c:pt idx="497">
                  <c:v>-61.76462098254018</c:v>
                </c:pt>
                <c:pt idx="498">
                  <c:v>-61.733270878720766</c:v>
                </c:pt>
                <c:pt idx="499">
                  <c:v>-61.703039602220514</c:v>
                </c:pt>
                <c:pt idx="500">
                  <c:v>-61.669438621894685</c:v>
                </c:pt>
                <c:pt idx="501">
                  <c:v>-61.633142350016172</c:v>
                </c:pt>
                <c:pt idx="502">
                  <c:v>-61.60224535612457</c:v>
                </c:pt>
                <c:pt idx="503">
                  <c:v>-61.55414926644977</c:v>
                </c:pt>
                <c:pt idx="504">
                  <c:v>-61.508977064720547</c:v>
                </c:pt>
                <c:pt idx="505">
                  <c:v>-61.483108289691529</c:v>
                </c:pt>
                <c:pt idx="506">
                  <c:v>-61.429116014861791</c:v>
                </c:pt>
                <c:pt idx="507">
                  <c:v>-61.386346856015351</c:v>
                </c:pt>
                <c:pt idx="508">
                  <c:v>-61.360579240460865</c:v>
                </c:pt>
                <c:pt idx="509">
                  <c:v>-61.303956614759606</c:v>
                </c:pt>
                <c:pt idx="510">
                  <c:v>-61.272564583841643</c:v>
                </c:pt>
                <c:pt idx="511">
                  <c:v>-61.256803633461111</c:v>
                </c:pt>
                <c:pt idx="512">
                  <c:v>-61.218828633096052</c:v>
                </c:pt>
                <c:pt idx="513">
                  <c:v>-61.184215940680403</c:v>
                </c:pt>
                <c:pt idx="514">
                  <c:v>-61.145160601614947</c:v>
                </c:pt>
                <c:pt idx="515">
                  <c:v>-61.096999301991644</c:v>
                </c:pt>
                <c:pt idx="516">
                  <c:v>-61.058083895020495</c:v>
                </c:pt>
                <c:pt idx="517">
                  <c:v>-61.02839437781337</c:v>
                </c:pt>
                <c:pt idx="518">
                  <c:v>-60.977375084936256</c:v>
                </c:pt>
                <c:pt idx="519">
                  <c:v>-60.928581045012102</c:v>
                </c:pt>
                <c:pt idx="520">
                  <c:v>-60.885189718659745</c:v>
                </c:pt>
                <c:pt idx="521">
                  <c:v>-60.833053047591875</c:v>
                </c:pt>
                <c:pt idx="522">
                  <c:v>-60.782941281722586</c:v>
                </c:pt>
                <c:pt idx="523">
                  <c:v>-60.729327782180974</c:v>
                </c:pt>
                <c:pt idx="524">
                  <c:v>-60.697532745966413</c:v>
                </c:pt>
                <c:pt idx="525">
                  <c:v>-60.654855986814269</c:v>
                </c:pt>
                <c:pt idx="526">
                  <c:v>-60.622399336118065</c:v>
                </c:pt>
                <c:pt idx="527">
                  <c:v>-60.582147279412219</c:v>
                </c:pt>
                <c:pt idx="528">
                  <c:v>-60.54467006626443</c:v>
                </c:pt>
                <c:pt idx="529">
                  <c:v>-60.48563682767282</c:v>
                </c:pt>
                <c:pt idx="530">
                  <c:v>-60.458631317321206</c:v>
                </c:pt>
                <c:pt idx="531">
                  <c:v>-60.41985484659395</c:v>
                </c:pt>
                <c:pt idx="532">
                  <c:v>-60.383730222777707</c:v>
                </c:pt>
                <c:pt idx="533">
                  <c:v>-60.330458427086157</c:v>
                </c:pt>
                <c:pt idx="534">
                  <c:v>-60.290432274188483</c:v>
                </c:pt>
                <c:pt idx="535">
                  <c:v>-60.253400500362709</c:v>
                </c:pt>
                <c:pt idx="536">
                  <c:v>-60.216417865455583</c:v>
                </c:pt>
                <c:pt idx="537">
                  <c:v>-60.180325465992929</c:v>
                </c:pt>
                <c:pt idx="538">
                  <c:v>-60.14663825179003</c:v>
                </c:pt>
                <c:pt idx="539">
                  <c:v>-60.10489543675039</c:v>
                </c:pt>
                <c:pt idx="540">
                  <c:v>-60.064554429391976</c:v>
                </c:pt>
                <c:pt idx="541">
                  <c:v>-60.022782572270991</c:v>
                </c:pt>
                <c:pt idx="542">
                  <c:v>-59.996500894103505</c:v>
                </c:pt>
                <c:pt idx="543">
                  <c:v>-59.937513791486339</c:v>
                </c:pt>
                <c:pt idx="544">
                  <c:v>-59.886523759829011</c:v>
                </c:pt>
                <c:pt idx="545">
                  <c:v>-59.850333314125407</c:v>
                </c:pt>
                <c:pt idx="546">
                  <c:v>-59.810544778257054</c:v>
                </c:pt>
                <c:pt idx="547">
                  <c:v>-59.744734007207043</c:v>
                </c:pt>
                <c:pt idx="548">
                  <c:v>-59.712786656991469</c:v>
                </c:pt>
                <c:pt idx="549">
                  <c:v>-59.681321705778899</c:v>
                </c:pt>
                <c:pt idx="550">
                  <c:v>-59.657028954595546</c:v>
                </c:pt>
                <c:pt idx="551">
                  <c:v>-59.610872752428158</c:v>
                </c:pt>
                <c:pt idx="552">
                  <c:v>-59.588343134876894</c:v>
                </c:pt>
                <c:pt idx="553">
                  <c:v>-59.550241646798028</c:v>
                </c:pt>
                <c:pt idx="554">
                  <c:v>-59.513503489393628</c:v>
                </c:pt>
                <c:pt idx="555">
                  <c:v>-59.465776594489085</c:v>
                </c:pt>
                <c:pt idx="556">
                  <c:v>-59.427184714652505</c:v>
                </c:pt>
                <c:pt idx="557">
                  <c:v>-59.377889959699075</c:v>
                </c:pt>
                <c:pt idx="558">
                  <c:v>-59.325781355025697</c:v>
                </c:pt>
                <c:pt idx="559">
                  <c:v>-59.302480006378552</c:v>
                </c:pt>
                <c:pt idx="560">
                  <c:v>-59.272650495417722</c:v>
                </c:pt>
                <c:pt idx="561">
                  <c:v>-59.23266374208373</c:v>
                </c:pt>
                <c:pt idx="562">
                  <c:v>-59.204242455542371</c:v>
                </c:pt>
                <c:pt idx="563">
                  <c:v>-59.130322387757971</c:v>
                </c:pt>
                <c:pt idx="564">
                  <c:v>-59.083835200545259</c:v>
                </c:pt>
                <c:pt idx="565">
                  <c:v>-59.034552004546221</c:v>
                </c:pt>
                <c:pt idx="566">
                  <c:v>-58.99167279975925</c:v>
                </c:pt>
                <c:pt idx="567">
                  <c:v>-58.957852305238966</c:v>
                </c:pt>
                <c:pt idx="568">
                  <c:v>-58.896582099332541</c:v>
                </c:pt>
                <c:pt idx="569">
                  <c:v>-58.868505697430535</c:v>
                </c:pt>
                <c:pt idx="570">
                  <c:v>-58.826948969849383</c:v>
                </c:pt>
                <c:pt idx="571">
                  <c:v>-58.795219123941266</c:v>
                </c:pt>
                <c:pt idx="572">
                  <c:v>-58.754791874062242</c:v>
                </c:pt>
                <c:pt idx="573">
                  <c:v>-58.695156886059451</c:v>
                </c:pt>
                <c:pt idx="574">
                  <c:v>-58.642212161242952</c:v>
                </c:pt>
                <c:pt idx="575">
                  <c:v>-58.602729132374776</c:v>
                </c:pt>
                <c:pt idx="576">
                  <c:v>-58.560034362872557</c:v>
                </c:pt>
                <c:pt idx="577">
                  <c:v>-58.519111948193498</c:v>
                </c:pt>
                <c:pt idx="578">
                  <c:v>-58.491282457897015</c:v>
                </c:pt>
                <c:pt idx="579">
                  <c:v>-58.444768536291235</c:v>
                </c:pt>
                <c:pt idx="580">
                  <c:v>-58.400412967615303</c:v>
                </c:pt>
                <c:pt idx="581">
                  <c:v>-58.362103792929801</c:v>
                </c:pt>
                <c:pt idx="582">
                  <c:v>-58.320252872692663</c:v>
                </c:pt>
                <c:pt idx="583">
                  <c:v>-58.281447403587748</c:v>
                </c:pt>
                <c:pt idx="584">
                  <c:v>-58.245613879791343</c:v>
                </c:pt>
                <c:pt idx="585">
                  <c:v>-58.207748804523682</c:v>
                </c:pt>
                <c:pt idx="586">
                  <c:v>-58.157475499295884</c:v>
                </c:pt>
                <c:pt idx="587">
                  <c:v>-58.113379287516523</c:v>
                </c:pt>
                <c:pt idx="588">
                  <c:v>-58.066429080563495</c:v>
                </c:pt>
                <c:pt idx="589">
                  <c:v>-58.008453916403333</c:v>
                </c:pt>
                <c:pt idx="590">
                  <c:v>-57.956258487528466</c:v>
                </c:pt>
                <c:pt idx="591">
                  <c:v>-57.920500066321388</c:v>
                </c:pt>
                <c:pt idx="592">
                  <c:v>-57.877160761049176</c:v>
                </c:pt>
                <c:pt idx="593">
                  <c:v>-57.829029044329133</c:v>
                </c:pt>
                <c:pt idx="594">
                  <c:v>-57.788014248741689</c:v>
                </c:pt>
                <c:pt idx="595">
                  <c:v>-57.743378051953627</c:v>
                </c:pt>
                <c:pt idx="596">
                  <c:v>-57.707424632180434</c:v>
                </c:pt>
                <c:pt idx="597">
                  <c:v>-57.68677480453492</c:v>
                </c:pt>
                <c:pt idx="598">
                  <c:v>-57.643481202364192</c:v>
                </c:pt>
                <c:pt idx="599">
                  <c:v>-57.610943398866183</c:v>
                </c:pt>
                <c:pt idx="600">
                  <c:v>-57.56936998978432</c:v>
                </c:pt>
                <c:pt idx="601">
                  <c:v>-57.545421933265743</c:v>
                </c:pt>
                <c:pt idx="602">
                  <c:v>-57.509040113586451</c:v>
                </c:pt>
                <c:pt idx="603">
                  <c:v>-57.460745226987946</c:v>
                </c:pt>
                <c:pt idx="604">
                  <c:v>-57.413513530761094</c:v>
                </c:pt>
                <c:pt idx="605">
                  <c:v>-57.35032981792957</c:v>
                </c:pt>
                <c:pt idx="606">
                  <c:v>-57.301306012912022</c:v>
                </c:pt>
                <c:pt idx="607">
                  <c:v>-57.26180256193436</c:v>
                </c:pt>
                <c:pt idx="608">
                  <c:v>-57.196975936134834</c:v>
                </c:pt>
                <c:pt idx="609">
                  <c:v>-57.145613763190084</c:v>
                </c:pt>
                <c:pt idx="610">
                  <c:v>-57.111637095790584</c:v>
                </c:pt>
                <c:pt idx="611">
                  <c:v>-57.081102812780195</c:v>
                </c:pt>
                <c:pt idx="612">
                  <c:v>-57.045179581115718</c:v>
                </c:pt>
                <c:pt idx="613">
                  <c:v>-56.996930242007295</c:v>
                </c:pt>
                <c:pt idx="614">
                  <c:v>-56.953194131399314</c:v>
                </c:pt>
                <c:pt idx="615">
                  <c:v>-56.91032343463624</c:v>
                </c:pt>
                <c:pt idx="616">
                  <c:v>-56.870915384676231</c:v>
                </c:pt>
                <c:pt idx="617">
                  <c:v>-56.826978762132555</c:v>
                </c:pt>
                <c:pt idx="618">
                  <c:v>-56.783940577027309</c:v>
                </c:pt>
                <c:pt idx="619">
                  <c:v>-56.731938296263266</c:v>
                </c:pt>
                <c:pt idx="620">
                  <c:v>-56.690283997137158</c:v>
                </c:pt>
                <c:pt idx="621">
                  <c:v>-56.653009322735805</c:v>
                </c:pt>
                <c:pt idx="622">
                  <c:v>-56.605644399770696</c:v>
                </c:pt>
                <c:pt idx="623">
                  <c:v>-56.566371794342103</c:v>
                </c:pt>
                <c:pt idx="624">
                  <c:v>-56.531154446934231</c:v>
                </c:pt>
                <c:pt idx="625">
                  <c:v>-56.499012011843888</c:v>
                </c:pt>
                <c:pt idx="626">
                  <c:v>-56.444984508919404</c:v>
                </c:pt>
                <c:pt idx="627">
                  <c:v>-56.38371235313582</c:v>
                </c:pt>
                <c:pt idx="628">
                  <c:v>-56.347148568549493</c:v>
                </c:pt>
                <c:pt idx="629">
                  <c:v>-56.306287559279305</c:v>
                </c:pt>
                <c:pt idx="630">
                  <c:v>-56.251217834735471</c:v>
                </c:pt>
                <c:pt idx="631">
                  <c:v>-56.224854351009348</c:v>
                </c:pt>
                <c:pt idx="632">
                  <c:v>-56.179895189196472</c:v>
                </c:pt>
                <c:pt idx="633">
                  <c:v>-56.131127544008919</c:v>
                </c:pt>
                <c:pt idx="634">
                  <c:v>-56.100174122363207</c:v>
                </c:pt>
                <c:pt idx="635">
                  <c:v>-56.050031492210721</c:v>
                </c:pt>
                <c:pt idx="636">
                  <c:v>-56.010717137891618</c:v>
                </c:pt>
                <c:pt idx="637">
                  <c:v>-55.97406338907976</c:v>
                </c:pt>
                <c:pt idx="638">
                  <c:v>-55.951591969496576</c:v>
                </c:pt>
                <c:pt idx="639">
                  <c:v>-55.921711626720082</c:v>
                </c:pt>
                <c:pt idx="640">
                  <c:v>-55.870942741629612</c:v>
                </c:pt>
                <c:pt idx="641">
                  <c:v>-55.817577043591733</c:v>
                </c:pt>
                <c:pt idx="642">
                  <c:v>-55.76852651353812</c:v>
                </c:pt>
                <c:pt idx="643">
                  <c:v>-55.723755603930961</c:v>
                </c:pt>
                <c:pt idx="644">
                  <c:v>-55.687089755174007</c:v>
                </c:pt>
                <c:pt idx="645">
                  <c:v>-55.648122991718409</c:v>
                </c:pt>
                <c:pt idx="646">
                  <c:v>-55.607305102885348</c:v>
                </c:pt>
                <c:pt idx="647">
                  <c:v>-55.573852706038338</c:v>
                </c:pt>
                <c:pt idx="648">
                  <c:v>-55.509235015295573</c:v>
                </c:pt>
                <c:pt idx="649">
                  <c:v>-55.459324628598139</c:v>
                </c:pt>
                <c:pt idx="650">
                  <c:v>-55.421902496812137</c:v>
                </c:pt>
                <c:pt idx="651">
                  <c:v>-55.366028257966903</c:v>
                </c:pt>
                <c:pt idx="652">
                  <c:v>-55.30225902749779</c:v>
                </c:pt>
                <c:pt idx="653">
                  <c:v>-55.255618223907717</c:v>
                </c:pt>
                <c:pt idx="654">
                  <c:v>-55.21714107169435</c:v>
                </c:pt>
                <c:pt idx="655">
                  <c:v>-55.183865442762794</c:v>
                </c:pt>
                <c:pt idx="656">
                  <c:v>-55.147059546048027</c:v>
                </c:pt>
                <c:pt idx="657">
                  <c:v>-55.10489126123646</c:v>
                </c:pt>
                <c:pt idx="658">
                  <c:v>-55.072799242848497</c:v>
                </c:pt>
                <c:pt idx="659">
                  <c:v>-55.007735411507198</c:v>
                </c:pt>
                <c:pt idx="660">
                  <c:v>-54.968750873355155</c:v>
                </c:pt>
                <c:pt idx="661">
                  <c:v>-54.925313157877433</c:v>
                </c:pt>
                <c:pt idx="662">
                  <c:v>-54.87327675944897</c:v>
                </c:pt>
                <c:pt idx="663">
                  <c:v>-54.816472521799966</c:v>
                </c:pt>
                <c:pt idx="664">
                  <c:v>-54.763156871649166</c:v>
                </c:pt>
                <c:pt idx="665">
                  <c:v>-54.735002745122017</c:v>
                </c:pt>
                <c:pt idx="666">
                  <c:v>-54.706129639882263</c:v>
                </c:pt>
                <c:pt idx="667">
                  <c:v>-54.675296507428016</c:v>
                </c:pt>
                <c:pt idx="668">
                  <c:v>-54.638199221076206</c:v>
                </c:pt>
                <c:pt idx="669">
                  <c:v>-54.613277866720125</c:v>
                </c:pt>
                <c:pt idx="670">
                  <c:v>-54.566434064605119</c:v>
                </c:pt>
                <c:pt idx="671">
                  <c:v>-54.54114752623255</c:v>
                </c:pt>
                <c:pt idx="672">
                  <c:v>-54.478791047994058</c:v>
                </c:pt>
                <c:pt idx="673">
                  <c:v>-54.423168791505645</c:v>
                </c:pt>
                <c:pt idx="674">
                  <c:v>-54.378889851049308</c:v>
                </c:pt>
                <c:pt idx="675">
                  <c:v>-54.341468492650044</c:v>
                </c:pt>
                <c:pt idx="676">
                  <c:v>-54.309558184142048</c:v>
                </c:pt>
                <c:pt idx="677">
                  <c:v>-54.279125773187616</c:v>
                </c:pt>
                <c:pt idx="678">
                  <c:v>-54.227625425154123</c:v>
                </c:pt>
                <c:pt idx="679">
                  <c:v>-54.187309895583297</c:v>
                </c:pt>
                <c:pt idx="680">
                  <c:v>-54.162913244044468</c:v>
                </c:pt>
                <c:pt idx="681">
                  <c:v>-54.128799357281004</c:v>
                </c:pt>
                <c:pt idx="682">
                  <c:v>-54.093113697074628</c:v>
                </c:pt>
                <c:pt idx="683">
                  <c:v>-54.064512163228066</c:v>
                </c:pt>
                <c:pt idx="684">
                  <c:v>-54.019408095838358</c:v>
                </c:pt>
                <c:pt idx="685">
                  <c:v>-53.984011406288417</c:v>
                </c:pt>
                <c:pt idx="686">
                  <c:v>-53.939692793389248</c:v>
                </c:pt>
                <c:pt idx="687">
                  <c:v>-53.899798354053111</c:v>
                </c:pt>
                <c:pt idx="688">
                  <c:v>-53.862734443651306</c:v>
                </c:pt>
                <c:pt idx="689">
                  <c:v>-53.81475777172529</c:v>
                </c:pt>
                <c:pt idx="690">
                  <c:v>-53.777763543581003</c:v>
                </c:pt>
                <c:pt idx="691">
                  <c:v>-53.760969462959864</c:v>
                </c:pt>
                <c:pt idx="692">
                  <c:v>-53.708249787714742</c:v>
                </c:pt>
                <c:pt idx="693">
                  <c:v>-53.673068905907392</c:v>
                </c:pt>
                <c:pt idx="694">
                  <c:v>-53.638364808382327</c:v>
                </c:pt>
                <c:pt idx="695">
                  <c:v>-53.615117809490485</c:v>
                </c:pt>
                <c:pt idx="696">
                  <c:v>-53.586845884338523</c:v>
                </c:pt>
                <c:pt idx="697">
                  <c:v>-53.563900630069597</c:v>
                </c:pt>
                <c:pt idx="698">
                  <c:v>-53.525984109264932</c:v>
                </c:pt>
                <c:pt idx="699">
                  <c:v>-53.470207858856327</c:v>
                </c:pt>
                <c:pt idx="700">
                  <c:v>-53.435392283148758</c:v>
                </c:pt>
                <c:pt idx="701">
                  <c:v>-53.40516989829559</c:v>
                </c:pt>
                <c:pt idx="702">
                  <c:v>-53.360698653766391</c:v>
                </c:pt>
                <c:pt idx="703">
                  <c:v>-53.326941710486203</c:v>
                </c:pt>
                <c:pt idx="704">
                  <c:v>-53.291470443833148</c:v>
                </c:pt>
                <c:pt idx="705">
                  <c:v>-53.252564461530397</c:v>
                </c:pt>
                <c:pt idx="706">
                  <c:v>-53.229806188216138</c:v>
                </c:pt>
                <c:pt idx="707">
                  <c:v>-53.175002645387281</c:v>
                </c:pt>
                <c:pt idx="708">
                  <c:v>-53.142808969100201</c:v>
                </c:pt>
                <c:pt idx="709">
                  <c:v>-53.119539668306452</c:v>
                </c:pt>
                <c:pt idx="710">
                  <c:v>-53.087454671271658</c:v>
                </c:pt>
                <c:pt idx="711">
                  <c:v>-53.055281877220224</c:v>
                </c:pt>
                <c:pt idx="712">
                  <c:v>-53.006880540540443</c:v>
                </c:pt>
                <c:pt idx="713">
                  <c:v>-52.969347947168771</c:v>
                </c:pt>
                <c:pt idx="714">
                  <c:v>-52.950993455157828</c:v>
                </c:pt>
                <c:pt idx="715">
                  <c:v>-52.90922983399215</c:v>
                </c:pt>
                <c:pt idx="716">
                  <c:v>-52.865433228867872</c:v>
                </c:pt>
                <c:pt idx="717">
                  <c:v>-52.822348444816576</c:v>
                </c:pt>
                <c:pt idx="718">
                  <c:v>-52.789494514170087</c:v>
                </c:pt>
                <c:pt idx="719">
                  <c:v>-52.742590877431425</c:v>
                </c:pt>
                <c:pt idx="720">
                  <c:v>-52.695765947999682</c:v>
                </c:pt>
                <c:pt idx="721">
                  <c:v>-52.647834333906687</c:v>
                </c:pt>
                <c:pt idx="722">
                  <c:v>-52.624992693601577</c:v>
                </c:pt>
                <c:pt idx="723">
                  <c:v>-52.584449853360695</c:v>
                </c:pt>
                <c:pt idx="724">
                  <c:v>-52.554681272977561</c:v>
                </c:pt>
                <c:pt idx="725">
                  <c:v>-52.509403026618067</c:v>
                </c:pt>
                <c:pt idx="726">
                  <c:v>-52.466489268281165</c:v>
                </c:pt>
                <c:pt idx="727">
                  <c:v>-52.434843585611681</c:v>
                </c:pt>
                <c:pt idx="728">
                  <c:v>-52.416082834132389</c:v>
                </c:pt>
                <c:pt idx="729">
                  <c:v>-52.352902647650552</c:v>
                </c:pt>
                <c:pt idx="730">
                  <c:v>-52.288018931758785</c:v>
                </c:pt>
                <c:pt idx="731">
                  <c:v>-52.236672203120946</c:v>
                </c:pt>
                <c:pt idx="732">
                  <c:v>-52.199037662029113</c:v>
                </c:pt>
                <c:pt idx="733">
                  <c:v>-52.153435203163454</c:v>
                </c:pt>
                <c:pt idx="734">
                  <c:v>-52.102879094450401</c:v>
                </c:pt>
                <c:pt idx="735">
                  <c:v>-52.06868419061604</c:v>
                </c:pt>
                <c:pt idx="736">
                  <c:v>-52.02811247925095</c:v>
                </c:pt>
                <c:pt idx="737">
                  <c:v>-51.981992398816757</c:v>
                </c:pt>
                <c:pt idx="738">
                  <c:v>-51.949650887591375</c:v>
                </c:pt>
                <c:pt idx="739">
                  <c:v>-51.910561059928938</c:v>
                </c:pt>
                <c:pt idx="740">
                  <c:v>-51.885310209705438</c:v>
                </c:pt>
                <c:pt idx="741">
                  <c:v>-51.857598878597379</c:v>
                </c:pt>
                <c:pt idx="742">
                  <c:v>-51.832096109143762</c:v>
                </c:pt>
                <c:pt idx="743">
                  <c:v>-51.773754499501209</c:v>
                </c:pt>
                <c:pt idx="744">
                  <c:v>-51.732710677021373</c:v>
                </c:pt>
                <c:pt idx="745">
                  <c:v>-51.691276932692531</c:v>
                </c:pt>
                <c:pt idx="746">
                  <c:v>-51.648299499800153</c:v>
                </c:pt>
                <c:pt idx="747">
                  <c:v>-51.608734697187018</c:v>
                </c:pt>
                <c:pt idx="748">
                  <c:v>-51.573021656107301</c:v>
                </c:pt>
                <c:pt idx="749">
                  <c:v>-51.535093068472619</c:v>
                </c:pt>
                <c:pt idx="750">
                  <c:v>-51.515947987569191</c:v>
                </c:pt>
                <c:pt idx="751">
                  <c:v>-51.486706168387855</c:v>
                </c:pt>
                <c:pt idx="752">
                  <c:v>-51.444136475171987</c:v>
                </c:pt>
                <c:pt idx="753">
                  <c:v>-51.4232332979457</c:v>
                </c:pt>
                <c:pt idx="754">
                  <c:v>-51.391120628518991</c:v>
                </c:pt>
                <c:pt idx="755">
                  <c:v>-51.354269583395947</c:v>
                </c:pt>
                <c:pt idx="756">
                  <c:v>-51.322710987976691</c:v>
                </c:pt>
                <c:pt idx="757">
                  <c:v>-51.294645400031641</c:v>
                </c:pt>
                <c:pt idx="758">
                  <c:v>-51.256570585109088</c:v>
                </c:pt>
                <c:pt idx="759">
                  <c:v>-51.216277719564211</c:v>
                </c:pt>
                <c:pt idx="760">
                  <c:v>-51.184539251595481</c:v>
                </c:pt>
                <c:pt idx="761">
                  <c:v>-51.143953219537508</c:v>
                </c:pt>
                <c:pt idx="762">
                  <c:v>-51.124250825709304</c:v>
                </c:pt>
                <c:pt idx="763">
                  <c:v>-51.094258219771248</c:v>
                </c:pt>
                <c:pt idx="764">
                  <c:v>-51.064191314378533</c:v>
                </c:pt>
                <c:pt idx="765">
                  <c:v>-51.00744104359994</c:v>
                </c:pt>
                <c:pt idx="766">
                  <c:v>-50.980975898778716</c:v>
                </c:pt>
                <c:pt idx="767">
                  <c:v>-50.933039305556974</c:v>
                </c:pt>
                <c:pt idx="768">
                  <c:v>-50.887363360228491</c:v>
                </c:pt>
                <c:pt idx="769">
                  <c:v>-50.86135368260409</c:v>
                </c:pt>
                <c:pt idx="770">
                  <c:v>-50.816807431648996</c:v>
                </c:pt>
                <c:pt idx="771">
                  <c:v>-50.784053206706758</c:v>
                </c:pt>
                <c:pt idx="772">
                  <c:v>-50.737937612842188</c:v>
                </c:pt>
                <c:pt idx="773">
                  <c:v>-50.711389864618454</c:v>
                </c:pt>
                <c:pt idx="774">
                  <c:v>-50.677168876388478</c:v>
                </c:pt>
                <c:pt idx="775">
                  <c:v>-50.644052613746346</c:v>
                </c:pt>
                <c:pt idx="776">
                  <c:v>-50.607760471844685</c:v>
                </c:pt>
                <c:pt idx="777">
                  <c:v>-50.535593615479883</c:v>
                </c:pt>
                <c:pt idx="778">
                  <c:v>-50.49231386942003</c:v>
                </c:pt>
                <c:pt idx="779">
                  <c:v>-50.46462213460827</c:v>
                </c:pt>
                <c:pt idx="780">
                  <c:v>-50.432764436810373</c:v>
                </c:pt>
                <c:pt idx="781">
                  <c:v>-50.390783475756123</c:v>
                </c:pt>
                <c:pt idx="782">
                  <c:v>-50.353660179479661</c:v>
                </c:pt>
                <c:pt idx="783">
                  <c:v>-50.307743953983177</c:v>
                </c:pt>
                <c:pt idx="784">
                  <c:v>-50.253182284042254</c:v>
                </c:pt>
                <c:pt idx="785">
                  <c:v>-50.215305046202339</c:v>
                </c:pt>
                <c:pt idx="786">
                  <c:v>-50.18803138960353</c:v>
                </c:pt>
                <c:pt idx="787">
                  <c:v>-50.160139171697331</c:v>
                </c:pt>
                <c:pt idx="788">
                  <c:v>-50.123389758552207</c:v>
                </c:pt>
                <c:pt idx="789">
                  <c:v>-50.084713624707319</c:v>
                </c:pt>
                <c:pt idx="790">
                  <c:v>-50.035402044299936</c:v>
                </c:pt>
                <c:pt idx="791">
                  <c:v>-49.994172104603869</c:v>
                </c:pt>
                <c:pt idx="792">
                  <c:v>-49.962587744982635</c:v>
                </c:pt>
                <c:pt idx="793">
                  <c:v>-49.923215037511234</c:v>
                </c:pt>
                <c:pt idx="794">
                  <c:v>-49.895579374205404</c:v>
                </c:pt>
                <c:pt idx="795">
                  <c:v>-49.868241073924672</c:v>
                </c:pt>
                <c:pt idx="796">
                  <c:v>-49.81526504129404</c:v>
                </c:pt>
                <c:pt idx="797">
                  <c:v>-49.770145013252474</c:v>
                </c:pt>
                <c:pt idx="798">
                  <c:v>-49.725483195886667</c:v>
                </c:pt>
                <c:pt idx="799">
                  <c:v>-49.680939050778207</c:v>
                </c:pt>
                <c:pt idx="800">
                  <c:v>-49.637360417412737</c:v>
                </c:pt>
                <c:pt idx="801">
                  <c:v>-49.583962664336418</c:v>
                </c:pt>
                <c:pt idx="802">
                  <c:v>-49.540300279361517</c:v>
                </c:pt>
                <c:pt idx="803">
                  <c:v>-49.488838553382486</c:v>
                </c:pt>
                <c:pt idx="804">
                  <c:v>-49.434769575791464</c:v>
                </c:pt>
                <c:pt idx="805">
                  <c:v>-49.411823048601192</c:v>
                </c:pt>
                <c:pt idx="806">
                  <c:v>-49.365324985101502</c:v>
                </c:pt>
                <c:pt idx="807">
                  <c:v>-49.328646371762119</c:v>
                </c:pt>
                <c:pt idx="808">
                  <c:v>-49.30858840411809</c:v>
                </c:pt>
                <c:pt idx="809">
                  <c:v>-49.252211130462683</c:v>
                </c:pt>
                <c:pt idx="810">
                  <c:v>-49.208841717164866</c:v>
                </c:pt>
                <c:pt idx="811">
                  <c:v>-49.168528255422437</c:v>
                </c:pt>
                <c:pt idx="812">
                  <c:v>-49.122278526873657</c:v>
                </c:pt>
                <c:pt idx="813">
                  <c:v>-49.084702875825862</c:v>
                </c:pt>
                <c:pt idx="814">
                  <c:v>-49.065326031670637</c:v>
                </c:pt>
                <c:pt idx="815">
                  <c:v>-49.013447284987642</c:v>
                </c:pt>
                <c:pt idx="816">
                  <c:v>-48.966603351911246</c:v>
                </c:pt>
                <c:pt idx="817">
                  <c:v>-48.916687427385497</c:v>
                </c:pt>
                <c:pt idx="818">
                  <c:v>-48.884668372927422</c:v>
                </c:pt>
                <c:pt idx="819">
                  <c:v>-48.847682989694249</c:v>
                </c:pt>
                <c:pt idx="820">
                  <c:v>-48.802638109823434</c:v>
                </c:pt>
                <c:pt idx="821">
                  <c:v>-48.74756656882851</c:v>
                </c:pt>
                <c:pt idx="822">
                  <c:v>-48.69033246672889</c:v>
                </c:pt>
                <c:pt idx="823">
                  <c:v>-48.63423133244909</c:v>
                </c:pt>
                <c:pt idx="824">
                  <c:v>-48.597182545318574</c:v>
                </c:pt>
                <c:pt idx="825">
                  <c:v>-48.557915375537817</c:v>
                </c:pt>
                <c:pt idx="826">
                  <c:v>-48.522843998412249</c:v>
                </c:pt>
                <c:pt idx="827">
                  <c:v>-48.485233336493778</c:v>
                </c:pt>
                <c:pt idx="828">
                  <c:v>-48.428404650945311</c:v>
                </c:pt>
                <c:pt idx="829">
                  <c:v>-48.370976673009579</c:v>
                </c:pt>
                <c:pt idx="830">
                  <c:v>-48.312471160465336</c:v>
                </c:pt>
                <c:pt idx="831">
                  <c:v>-48.280897432934282</c:v>
                </c:pt>
                <c:pt idx="832">
                  <c:v>-48.249348773995266</c:v>
                </c:pt>
                <c:pt idx="833">
                  <c:v>-48.216958555804283</c:v>
                </c:pt>
                <c:pt idx="834">
                  <c:v>-48.1826571355328</c:v>
                </c:pt>
                <c:pt idx="835">
                  <c:v>-48.145849116798473</c:v>
                </c:pt>
                <c:pt idx="836">
                  <c:v>-48.082001180251723</c:v>
                </c:pt>
                <c:pt idx="837">
                  <c:v>-48.012413009173692</c:v>
                </c:pt>
                <c:pt idx="838">
                  <c:v>-47.957117852793729</c:v>
                </c:pt>
                <c:pt idx="839">
                  <c:v>-47.901369391683282</c:v>
                </c:pt>
                <c:pt idx="840">
                  <c:v>-47.851695863362934</c:v>
                </c:pt>
                <c:pt idx="841">
                  <c:v>-47.806460876994294</c:v>
                </c:pt>
                <c:pt idx="842">
                  <c:v>-47.760783177590191</c:v>
                </c:pt>
                <c:pt idx="843">
                  <c:v>-47.701271476557849</c:v>
                </c:pt>
                <c:pt idx="844">
                  <c:v>-47.652635488073756</c:v>
                </c:pt>
                <c:pt idx="845">
                  <c:v>-47.607448071136034</c:v>
                </c:pt>
                <c:pt idx="846">
                  <c:v>-47.578362188696701</c:v>
                </c:pt>
                <c:pt idx="847">
                  <c:v>-47.504153334662007</c:v>
                </c:pt>
                <c:pt idx="848">
                  <c:v>-47.463923751232841</c:v>
                </c:pt>
                <c:pt idx="849">
                  <c:v>-47.428665077116499</c:v>
                </c:pt>
                <c:pt idx="850">
                  <c:v>-47.38877173926528</c:v>
                </c:pt>
                <c:pt idx="851">
                  <c:v>-47.325626594536203</c:v>
                </c:pt>
                <c:pt idx="852">
                  <c:v>-47.279141137452918</c:v>
                </c:pt>
                <c:pt idx="853">
                  <c:v>-47.234137831725235</c:v>
                </c:pt>
                <c:pt idx="854">
                  <c:v>-47.187699348553068</c:v>
                </c:pt>
                <c:pt idx="855">
                  <c:v>-47.149597979084703</c:v>
                </c:pt>
                <c:pt idx="856">
                  <c:v>-47.114366060738185</c:v>
                </c:pt>
                <c:pt idx="857">
                  <c:v>-47.067041146871674</c:v>
                </c:pt>
                <c:pt idx="858">
                  <c:v>-47.025978512912417</c:v>
                </c:pt>
                <c:pt idx="859">
                  <c:v>-46.971056976422048</c:v>
                </c:pt>
                <c:pt idx="860">
                  <c:v>-46.927025963255204</c:v>
                </c:pt>
                <c:pt idx="861">
                  <c:v>-46.875413727426945</c:v>
                </c:pt>
                <c:pt idx="862">
                  <c:v>-46.828691666239429</c:v>
                </c:pt>
                <c:pt idx="863">
                  <c:v>-46.764456638057695</c:v>
                </c:pt>
                <c:pt idx="864">
                  <c:v>-46.710873412205771</c:v>
                </c:pt>
                <c:pt idx="865">
                  <c:v>-46.644137732516107</c:v>
                </c:pt>
                <c:pt idx="866">
                  <c:v>-46.586530504145998</c:v>
                </c:pt>
                <c:pt idx="867">
                  <c:v>-46.539380274935084</c:v>
                </c:pt>
                <c:pt idx="868">
                  <c:v>-46.473837174489177</c:v>
                </c:pt>
                <c:pt idx="869">
                  <c:v>-46.433913267565295</c:v>
                </c:pt>
                <c:pt idx="870">
                  <c:v>-46.361121627850835</c:v>
                </c:pt>
                <c:pt idx="871">
                  <c:v>-46.313190623440974</c:v>
                </c:pt>
                <c:pt idx="872">
                  <c:v>-46.262907360051649</c:v>
                </c:pt>
                <c:pt idx="873">
                  <c:v>-46.198545045099792</c:v>
                </c:pt>
                <c:pt idx="874">
                  <c:v>-46.159213602780504</c:v>
                </c:pt>
                <c:pt idx="875">
                  <c:v>-46.107073550679516</c:v>
                </c:pt>
                <c:pt idx="876">
                  <c:v>-46.051829471002961</c:v>
                </c:pt>
                <c:pt idx="877">
                  <c:v>-46.013662919361984</c:v>
                </c:pt>
                <c:pt idx="878">
                  <c:v>-45.975457860701631</c:v>
                </c:pt>
                <c:pt idx="879">
                  <c:v>-45.921956294924591</c:v>
                </c:pt>
                <c:pt idx="880">
                  <c:v>-45.870633328159542</c:v>
                </c:pt>
                <c:pt idx="881">
                  <c:v>-45.813966737867545</c:v>
                </c:pt>
                <c:pt idx="882">
                  <c:v>-45.769299493906644</c:v>
                </c:pt>
                <c:pt idx="883">
                  <c:v>-45.735709023096888</c:v>
                </c:pt>
                <c:pt idx="884">
                  <c:v>-45.689339760816637</c:v>
                </c:pt>
                <c:pt idx="885">
                  <c:v>-45.611122660047215</c:v>
                </c:pt>
                <c:pt idx="886">
                  <c:v>-45.552229905112242</c:v>
                </c:pt>
                <c:pt idx="887">
                  <c:v>-45.48818076378577</c:v>
                </c:pt>
                <c:pt idx="888">
                  <c:v>-45.440240882242733</c:v>
                </c:pt>
                <c:pt idx="889">
                  <c:v>-45.384099856009072</c:v>
                </c:pt>
                <c:pt idx="890">
                  <c:v>-45.319725424601074</c:v>
                </c:pt>
                <c:pt idx="891">
                  <c:v>-45.273981425402901</c:v>
                </c:pt>
                <c:pt idx="892">
                  <c:v>-45.223429781916508</c:v>
                </c:pt>
                <c:pt idx="893">
                  <c:v>-45.165429248565495</c:v>
                </c:pt>
                <c:pt idx="894">
                  <c:v>-45.08850179136401</c:v>
                </c:pt>
                <c:pt idx="895">
                  <c:v>-45.004207978387214</c:v>
                </c:pt>
                <c:pt idx="896">
                  <c:v>-44.896661227561204</c:v>
                </c:pt>
                <c:pt idx="897">
                  <c:v>-44.836507399238513</c:v>
                </c:pt>
                <c:pt idx="898">
                  <c:v>-44.786284915044995</c:v>
                </c:pt>
                <c:pt idx="899">
                  <c:v>-44.728158246943124</c:v>
                </c:pt>
                <c:pt idx="900">
                  <c:v>-44.642077859934986</c:v>
                </c:pt>
                <c:pt idx="901">
                  <c:v>-44.600933035560061</c:v>
                </c:pt>
                <c:pt idx="902">
                  <c:v>-44.523173550053443</c:v>
                </c:pt>
                <c:pt idx="903">
                  <c:v>-44.461136252297592</c:v>
                </c:pt>
                <c:pt idx="904">
                  <c:v>-44.426193023777621</c:v>
                </c:pt>
                <c:pt idx="905">
                  <c:v>-44.363171088517014</c:v>
                </c:pt>
                <c:pt idx="906">
                  <c:v>-44.318979250302291</c:v>
                </c:pt>
                <c:pt idx="907">
                  <c:v>-44.256996407909234</c:v>
                </c:pt>
                <c:pt idx="908">
                  <c:v>-44.219842351400217</c:v>
                </c:pt>
                <c:pt idx="909">
                  <c:v>-44.171330164333391</c:v>
                </c:pt>
                <c:pt idx="910">
                  <c:v>-44.132652117448089</c:v>
                </c:pt>
                <c:pt idx="911">
                  <c:v>-44.096606153011379</c:v>
                </c:pt>
                <c:pt idx="912">
                  <c:v>-44.04617388954496</c:v>
                </c:pt>
                <c:pt idx="913">
                  <c:v>-44.001022210757455</c:v>
                </c:pt>
                <c:pt idx="914">
                  <c:v>-43.941963504018851</c:v>
                </c:pt>
                <c:pt idx="915">
                  <c:v>-43.891289750692202</c:v>
                </c:pt>
                <c:pt idx="916">
                  <c:v>-43.840387168292516</c:v>
                </c:pt>
                <c:pt idx="917">
                  <c:v>-43.765516040914029</c:v>
                </c:pt>
                <c:pt idx="918">
                  <c:v>-43.704271498811764</c:v>
                </c:pt>
                <c:pt idx="919">
                  <c:v>-43.629086824471294</c:v>
                </c:pt>
                <c:pt idx="920">
                  <c:v>-43.55707431407663</c:v>
                </c:pt>
                <c:pt idx="921">
                  <c:v>-43.510773328721655</c:v>
                </c:pt>
                <c:pt idx="922">
                  <c:v>-43.441551547157076</c:v>
                </c:pt>
                <c:pt idx="923">
                  <c:v>-43.332278808788338</c:v>
                </c:pt>
                <c:pt idx="924">
                  <c:v>-43.258481183055494</c:v>
                </c:pt>
                <c:pt idx="925">
                  <c:v>-43.19954083526622</c:v>
                </c:pt>
                <c:pt idx="926">
                  <c:v>-43.135738397165653</c:v>
                </c:pt>
                <c:pt idx="927">
                  <c:v>-43.049786193656459</c:v>
                </c:pt>
                <c:pt idx="928">
                  <c:v>-42.991592522786483</c:v>
                </c:pt>
                <c:pt idx="929">
                  <c:v>-42.902058494123501</c:v>
                </c:pt>
                <c:pt idx="930">
                  <c:v>-42.795317758100538</c:v>
                </c:pt>
                <c:pt idx="931">
                  <c:v>-42.732203152312948</c:v>
                </c:pt>
                <c:pt idx="932">
                  <c:v>-42.615279260670647</c:v>
                </c:pt>
                <c:pt idx="933">
                  <c:v>-42.527513545125601</c:v>
                </c:pt>
                <c:pt idx="934">
                  <c:v>-42.427297411516442</c:v>
                </c:pt>
                <c:pt idx="935">
                  <c:v>-42.296342653056527</c:v>
                </c:pt>
                <c:pt idx="936">
                  <c:v>-42.219408768748821</c:v>
                </c:pt>
                <c:pt idx="937">
                  <c:v>-42.169399072172261</c:v>
                </c:pt>
                <c:pt idx="938">
                  <c:v>-42.062815606990902</c:v>
                </c:pt>
                <c:pt idx="939">
                  <c:v>-41.958866028007726</c:v>
                </c:pt>
                <c:pt idx="940">
                  <c:v>-41.884811102680239</c:v>
                </c:pt>
                <c:pt idx="941">
                  <c:v>-41.763694669105675</c:v>
                </c:pt>
                <c:pt idx="942">
                  <c:v>-41.673560740818736</c:v>
                </c:pt>
                <c:pt idx="943">
                  <c:v>-41.545346556995227</c:v>
                </c:pt>
                <c:pt idx="944">
                  <c:v>-41.481592417139936</c:v>
                </c:pt>
                <c:pt idx="945">
                  <c:v>-41.372622577067354</c:v>
                </c:pt>
                <c:pt idx="946">
                  <c:v>-41.297701439931899</c:v>
                </c:pt>
                <c:pt idx="947">
                  <c:v>-41.182939160105505</c:v>
                </c:pt>
                <c:pt idx="948">
                  <c:v>-41.068767128514772</c:v>
                </c:pt>
                <c:pt idx="949">
                  <c:v>-40.968306876359385</c:v>
                </c:pt>
                <c:pt idx="950">
                  <c:v>-40.881341309063743</c:v>
                </c:pt>
                <c:pt idx="951">
                  <c:v>-40.797162679105931</c:v>
                </c:pt>
                <c:pt idx="952">
                  <c:v>-40.7186772532134</c:v>
                </c:pt>
                <c:pt idx="953">
                  <c:v>-40.617720362640632</c:v>
                </c:pt>
                <c:pt idx="954">
                  <c:v>-40.532187424598469</c:v>
                </c:pt>
                <c:pt idx="955">
                  <c:v>-40.392682460968636</c:v>
                </c:pt>
                <c:pt idx="956">
                  <c:v>-40.262094336334087</c:v>
                </c:pt>
                <c:pt idx="957">
                  <c:v>-40.11370303031979</c:v>
                </c:pt>
                <c:pt idx="958">
                  <c:v>-39.988417296998264</c:v>
                </c:pt>
                <c:pt idx="959">
                  <c:v>-39.842905953108684</c:v>
                </c:pt>
                <c:pt idx="960">
                  <c:v>-39.753269273945577</c:v>
                </c:pt>
                <c:pt idx="961">
                  <c:v>-39.617577479031688</c:v>
                </c:pt>
                <c:pt idx="962">
                  <c:v>-39.475202162396386</c:v>
                </c:pt>
                <c:pt idx="963">
                  <c:v>-39.338576633683829</c:v>
                </c:pt>
                <c:pt idx="964">
                  <c:v>-39.171012090271219</c:v>
                </c:pt>
                <c:pt idx="965">
                  <c:v>-39.019128617711189</c:v>
                </c:pt>
                <c:pt idx="966">
                  <c:v>-38.881572691873828</c:v>
                </c:pt>
                <c:pt idx="967">
                  <c:v>-38.752898177479139</c:v>
                </c:pt>
                <c:pt idx="968">
                  <c:v>-38.636906306399602</c:v>
                </c:pt>
                <c:pt idx="969">
                  <c:v>-38.501537199839099</c:v>
                </c:pt>
                <c:pt idx="970">
                  <c:v>-38.356976191904423</c:v>
                </c:pt>
                <c:pt idx="971">
                  <c:v>-38.213476985880845</c:v>
                </c:pt>
                <c:pt idx="972">
                  <c:v>-38.053086797733357</c:v>
                </c:pt>
                <c:pt idx="973">
                  <c:v>-37.911379013871027</c:v>
                </c:pt>
                <c:pt idx="974">
                  <c:v>-37.667004191981299</c:v>
                </c:pt>
                <c:pt idx="975">
                  <c:v>-37.439483513164866</c:v>
                </c:pt>
                <c:pt idx="976">
                  <c:v>-37.197535617358561</c:v>
                </c:pt>
                <c:pt idx="977">
                  <c:v>-36.951609103274066</c:v>
                </c:pt>
                <c:pt idx="978">
                  <c:v>-36.709523529073721</c:v>
                </c:pt>
                <c:pt idx="979">
                  <c:v>-36.54234058058254</c:v>
                </c:pt>
                <c:pt idx="980">
                  <c:v>-36.3416317780257</c:v>
                </c:pt>
                <c:pt idx="981">
                  <c:v>-35.904968218879553</c:v>
                </c:pt>
                <c:pt idx="982">
                  <c:v>-35.673301916200145</c:v>
                </c:pt>
                <c:pt idx="983">
                  <c:v>-35.402964911317014</c:v>
                </c:pt>
                <c:pt idx="984">
                  <c:v>-35.152306665660504</c:v>
                </c:pt>
                <c:pt idx="985">
                  <c:v>-34.889030618591981</c:v>
                </c:pt>
                <c:pt idx="986">
                  <c:v>-34.516686059067887</c:v>
                </c:pt>
                <c:pt idx="987">
                  <c:v>-34.127262253817449</c:v>
                </c:pt>
                <c:pt idx="988">
                  <c:v>-33.859953969528718</c:v>
                </c:pt>
                <c:pt idx="989">
                  <c:v>-33.643374887022532</c:v>
                </c:pt>
                <c:pt idx="990">
                  <c:v>-33.14118020528548</c:v>
                </c:pt>
                <c:pt idx="991">
                  <c:v>-32.728122288542565</c:v>
                </c:pt>
                <c:pt idx="992">
                  <c:v>-32.077656719633303</c:v>
                </c:pt>
                <c:pt idx="993">
                  <c:v>-31.420833906100885</c:v>
                </c:pt>
                <c:pt idx="994">
                  <c:v>-31.041381162656386</c:v>
                </c:pt>
                <c:pt idx="995">
                  <c:v>-30.358907068112263</c:v>
                </c:pt>
                <c:pt idx="996">
                  <c:v>-29.508345733365509</c:v>
                </c:pt>
                <c:pt idx="997">
                  <c:v>-28.113673139603783</c:v>
                </c:pt>
                <c:pt idx="998">
                  <c:v>-26.655561296068544</c:v>
                </c:pt>
                <c:pt idx="999">
                  <c:v>-24.113849336876356</c:v>
                </c:pt>
              </c:numCache>
            </c:numRef>
          </c:xVal>
          <c:yVal>
            <c:numRef>
              <c:f>'[NR-U indoor sub7 calibration_final_v3.xlsx](25,50,25,50), UE RSSI'!$A$2:$A$1001</c:f>
              <c:numCache>
                <c:formatCode>General</c:formatCode>
                <c:ptCount val="100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A604-44F4-959C-D40C165816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8245600"/>
        <c:axId val="347860512"/>
      </c:scatterChart>
      <c:valAx>
        <c:axId val="348245600"/>
        <c:scaling>
          <c:orientation val="minMax"/>
          <c:max val="-20"/>
          <c:min val="-9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UE serving cell receive power (dBm)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7860512"/>
        <c:crosses val="autoZero"/>
        <c:crossBetween val="midCat"/>
      </c:valAx>
      <c:valAx>
        <c:axId val="347860512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245600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4234215514727331"/>
          <c:y val="0.38492481408573931"/>
          <c:w val="0.19268771815894145"/>
          <c:h val="0.44082927260722266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3EQ6UJ4K66FU-4-4331</_dlc_DocId>
    <_dlc_DocIdUrl xmlns="df4eea7b-52db-4162-980b-b352f1b580a3">
      <Url>https://projects.qualcomm.com/sites/meridian/_layouts/15/DocIdRedir.aspx?ID=3EQ6UJ4K66FU-4-4331</Url>
      <Description>3EQ6UJ4K66FU-4-4331</Description>
    </_dlc_DocIdUrl>
    <_dlc_DocIdPersistId xmlns="df4eea7b-52db-4162-980b-b352f1b580a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E9499-FFA7-4CFD-B3AA-0EA223A92B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3F6DF-7D92-487C-AC3D-3BE168645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f4eea7b-52db-4162-980b-b352f1b580a3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0F5BA91-ACD3-4D85-A1B8-C557DA72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1235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Remaining issues on slot format indication</vt:lpstr>
      <vt:lpstr>Remaining issues on slot format indication</vt:lpstr>
    </vt:vector>
  </TitlesOfParts>
  <Company>Qualcomm Inc.</Company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>CTPClassification=CTP_NT</cp:keywords>
  <cp:lastModifiedBy>Qualcomm</cp:lastModifiedBy>
  <cp:revision>15</cp:revision>
  <cp:lastPrinted>2010-10-04T23:31:00Z</cp:lastPrinted>
  <dcterms:created xsi:type="dcterms:W3CDTF">2018-05-03T15:37:00Z</dcterms:created>
  <dcterms:modified xsi:type="dcterms:W3CDTF">2018-05-11T16:27:00Z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Url">
    <vt:lpwstr>https://projects.qualcomm.com/sites/espresso/_layouts/15/DocIdRedir.aspx?ID=5ACTRJNS4X5K-3-3586, 5ACTRJNS4X5K-3-3586</vt:lpwstr>
  </property>
  <property fmtid="{D5CDD505-2E9C-101B-9397-08002B2CF9AE}" pid="4" name="ContentTypeId">
    <vt:lpwstr>0x010100B64640988C4649488F02E0537EA64775</vt:lpwstr>
  </property>
  <property fmtid="{D5CDD505-2E9C-101B-9397-08002B2CF9AE}" pid="5" name="_dlc_DocIdItemGuid">
    <vt:lpwstr>9acdf2ef-e1e2-4d4e-9cfa-98e2b36e3029</vt:lpwstr>
  </property>
  <property fmtid="{D5CDD505-2E9C-101B-9397-08002B2CF9AE}" pid="6" name="TitusGUID">
    <vt:lpwstr>5e490faa-97e8-461c-a134-0f56d5137c45</vt:lpwstr>
  </property>
  <property fmtid="{D5CDD505-2E9C-101B-9397-08002B2CF9AE}" pid="7" name="CTP_TimeStamp">
    <vt:lpwstr>2018-05-03 00:13:59Z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